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1e87" w14:paraId="38e1e87" w:rsidRDefault="00090D1F" w:rsidR="00090D1F" w:rsidRPr="00287E37">
      <w:pPr>
        <w15:collapsed w:val="false"/>
      </w:pPr>
    </w:p>
    <w:p w:rsidRDefault="00287E37" w:rsidR="00F37558" w:rsidRPr="00287E37">
      <w:r>
        <w:t xml:space="preserve">                </w:t>
      </w:r>
      <w:r w:rsidR="00A91A5F" w:rsidRPr="00287E37">
        <w:t xml:space="preserve"> </w:t>
      </w:r>
      <w:r w:rsidR="003752D9">
        <w:rPr>
          <w:noProof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558" w:rsidR="00F37558" w:rsidRPr="00287E37"/>
    <w:p w:rsidRDefault="00E70137" w:rsidR="00A91A5F" w:rsidRPr="00287E37">
      <w:r w:rsidRPr="00287E37">
        <w:t xml:space="preserve">          </w:t>
      </w:r>
      <w:r w:rsidR="00A91A5F" w:rsidRPr="00287E37">
        <w:t>R</w:t>
      </w:r>
      <w:r w:rsidRPr="00287E37">
        <w:t>epublika</w:t>
      </w:r>
      <w:r w:rsidR="00A91A5F" w:rsidRPr="00287E37">
        <w:t xml:space="preserve"> H</w:t>
      </w:r>
      <w:r w:rsidRPr="00287E37">
        <w:t>rvatska</w:t>
      </w:r>
    </w:p>
    <w:p w:rsidRDefault="00A91A5F" w:rsidR="00C9407F" w:rsidRPr="00287E37">
      <w:r w:rsidRPr="00287E37">
        <w:t>TRGOVAČKI SUD U ZAGREBU</w:t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="002858C4" w:rsidRPr="00287E37">
        <w:t xml:space="preserve">           </w:t>
      </w:r>
    </w:p>
    <w:p w:rsidRDefault="00E70137" w:rsidR="00A05240" w:rsidRPr="00287E37">
      <w:r w:rsidRPr="00287E37">
        <w:t xml:space="preserve">       </w:t>
      </w:r>
      <w:r w:rsidR="00A05240" w:rsidRPr="00287E37">
        <w:t xml:space="preserve">Zagreb, </w:t>
      </w:r>
      <w:proofErr w:type="spellStart"/>
      <w:r w:rsidR="00A05240" w:rsidRPr="00287E37">
        <w:t>Amruševa</w:t>
      </w:r>
      <w:proofErr w:type="spellEnd"/>
      <w:r w:rsidR="00A05240" w:rsidRPr="00287E37">
        <w:t xml:space="preserve"> 2/II</w:t>
      </w:r>
    </w:p>
    <w:p w:rsidRDefault="00A05240" w:rsidP="00C9407F" w:rsidR="00A91A5F" w:rsidRPr="00287E37">
      <w:pPr>
        <w:jc w:val="right"/>
      </w:pPr>
      <w:proofErr w:type="spellStart"/>
      <w:r w:rsidRPr="00287E37">
        <w:t>20</w:t>
      </w:r>
      <w:proofErr w:type="spellEnd"/>
      <w:r w:rsidR="002858C4" w:rsidRPr="00287E37">
        <w:t xml:space="preserve"> </w:t>
      </w:r>
      <w:r w:rsidR="00A91A5F" w:rsidRPr="00287E37">
        <w:t>St-</w:t>
      </w:r>
      <w:proofErr w:type="spellStart"/>
      <w:r w:rsidR="008C461B">
        <w:t>5321</w:t>
      </w:r>
      <w:proofErr w:type="spellEnd"/>
      <w:r w:rsidR="008C461B">
        <w:t>/</w:t>
      </w:r>
      <w:proofErr w:type="spellStart"/>
      <w:r w:rsidR="008C461B">
        <w:t>16</w:t>
      </w:r>
      <w:proofErr w:type="spellEnd"/>
      <w:r w:rsidR="006B39AE" w:rsidRPr="00287E37">
        <w:t>-</w:t>
      </w:r>
      <w:proofErr w:type="spellStart"/>
      <w:r w:rsidR="006D4178">
        <w:t>17</w:t>
      </w:r>
      <w:proofErr w:type="spellEnd"/>
    </w:p>
    <w:p w:rsidRDefault="00A91A5F" w:rsidR="00A91A5F" w:rsidRPr="00287E37"/>
    <w:p w:rsidRDefault="00CD58FC" w:rsidP="00CD58FC" w:rsidR="00CD58FC" w:rsidRPr="00A771F1">
      <w:pPr>
        <w:jc w:val="center"/>
      </w:pPr>
      <w:r>
        <w:t>R E P U B L I K A   H R V A T S K A</w:t>
      </w:r>
    </w:p>
    <w:p w:rsidRDefault="00CD58FC" w:rsidP="00A91A5F" w:rsidR="00CD58FC">
      <w:pPr>
        <w:jc w:val="center"/>
      </w:pPr>
    </w:p>
    <w:p w:rsidRDefault="00A91A5F" w:rsidP="00A91A5F" w:rsidR="00A91A5F" w:rsidRPr="00287E37">
      <w:pPr>
        <w:jc w:val="center"/>
      </w:pPr>
      <w:r w:rsidRPr="00287E37">
        <w:t>R</w:t>
      </w:r>
      <w:r w:rsidR="00E6684E" w:rsidRPr="00287E37">
        <w:t xml:space="preserve"> </w:t>
      </w:r>
      <w:r w:rsidRPr="00287E37">
        <w:t>J E Š E</w:t>
      </w:r>
      <w:r w:rsidR="00E6684E" w:rsidRPr="00287E37">
        <w:t xml:space="preserve"> </w:t>
      </w:r>
      <w:r w:rsidRPr="00287E37">
        <w:t>N J E</w:t>
      </w:r>
    </w:p>
    <w:p w:rsidRDefault="00A91A5F" w:rsidP="00A91A5F" w:rsidR="00A91A5F" w:rsidRPr="00287E37">
      <w:pPr>
        <w:jc w:val="center"/>
      </w:pPr>
    </w:p>
    <w:p w:rsidRDefault="00A91A5F" w:rsidP="00A91A5F" w:rsidR="00A91A5F" w:rsidRPr="00287E37">
      <w:pPr>
        <w:ind w:firstLine="708"/>
        <w:jc w:val="both"/>
      </w:pPr>
      <w:r w:rsidRPr="00287E37">
        <w:rPr>
          <w:bCs/>
        </w:rPr>
        <w:t>TRGOVAČKI SUD U ZAGREBU,</w:t>
      </w:r>
      <w:r w:rsidRPr="00287E37">
        <w:t xml:space="preserve"> po sucu</w:t>
      </w:r>
      <w:r w:rsidR="00A05240" w:rsidRPr="00287E37">
        <w:t xml:space="preserve"> pojedincu</w:t>
      </w:r>
      <w:r w:rsidRPr="00287E37">
        <w:t xml:space="preserve"> Luciji Butigan, u </w:t>
      </w:r>
      <w:r w:rsidR="006B39AE" w:rsidRPr="00287E37">
        <w:t xml:space="preserve">stečajnom postupku nad </w:t>
      </w:r>
      <w:r w:rsidR="008C461B">
        <w:t>dužnikom</w:t>
      </w:r>
      <w:r w:rsidR="006B39AE" w:rsidRPr="00287E37">
        <w:t xml:space="preserve"> </w:t>
      </w:r>
      <w:proofErr w:type="spellStart"/>
      <w:r w:rsidR="008C461B">
        <w:t>INKOP</w:t>
      </w:r>
      <w:proofErr w:type="spellEnd"/>
      <w:r w:rsidR="008C461B">
        <w:t xml:space="preserve"> d.d., </w:t>
      </w:r>
      <w:proofErr w:type="spellStart"/>
      <w:r w:rsidR="008C461B">
        <w:t>Poznanovec</w:t>
      </w:r>
      <w:proofErr w:type="spellEnd"/>
      <w:r w:rsidR="008C461B">
        <w:t xml:space="preserve">, Zlatar Bistrica, </w:t>
      </w:r>
      <w:r w:rsidR="008C461B" w:rsidRPr="00787D11">
        <w:t>Zagorske Brigade 1</w:t>
      </w:r>
      <w:r w:rsidR="008C461B">
        <w:t xml:space="preserve">,  </w:t>
      </w:r>
      <w:proofErr w:type="spellStart"/>
      <w:r w:rsidR="008C461B">
        <w:t>OIB</w:t>
      </w:r>
      <w:proofErr w:type="spellEnd"/>
      <w:r w:rsidR="008C461B">
        <w:t>:</w:t>
      </w:r>
      <w:proofErr w:type="spellStart"/>
      <w:r w:rsidR="008C461B" w:rsidRPr="00787D11">
        <w:t>59716092020</w:t>
      </w:r>
      <w:proofErr w:type="spellEnd"/>
      <w:r w:rsidR="006B39AE" w:rsidRPr="00287E37">
        <w:t xml:space="preserve">,  dana </w:t>
      </w:r>
      <w:r w:rsidR="008C461B">
        <w:t>3</w:t>
      </w:r>
      <w:r w:rsidR="006B39AE" w:rsidRPr="00287E37">
        <w:t xml:space="preserve">. </w:t>
      </w:r>
      <w:r w:rsidR="008C461B">
        <w:t xml:space="preserve">siječnja </w:t>
      </w:r>
      <w:proofErr w:type="spellStart"/>
      <w:r w:rsidR="008C461B">
        <w:t>2017</w:t>
      </w:r>
      <w:proofErr w:type="spellEnd"/>
      <w:r w:rsidR="006B39AE" w:rsidRPr="00287E37">
        <w:t>.</w:t>
      </w:r>
    </w:p>
    <w:p w:rsidRDefault="00A91A5F" w:rsidR="00A91A5F" w:rsidRPr="00287E37"/>
    <w:p w:rsidRDefault="00A91A5F" w:rsidP="00A91A5F" w:rsidR="00A91A5F" w:rsidRPr="00287E37">
      <w:pPr>
        <w:jc w:val="center"/>
      </w:pPr>
      <w:r w:rsidRPr="00287E37">
        <w:t>r</w:t>
      </w:r>
      <w:r w:rsidR="00E6684E" w:rsidRPr="00287E37">
        <w:t xml:space="preserve"> </w:t>
      </w:r>
      <w:r w:rsidRPr="00287E37">
        <w:t>i</w:t>
      </w:r>
      <w:r w:rsidR="00E6684E" w:rsidRPr="00287E37">
        <w:t xml:space="preserve"> </w:t>
      </w:r>
      <w:r w:rsidRPr="00287E37">
        <w:t>j e š i o   j e</w:t>
      </w:r>
    </w:p>
    <w:p w:rsidRDefault="00A91A5F" w:rsidP="00A91A5F" w:rsidR="00A91A5F" w:rsidRPr="00287E37">
      <w:pPr>
        <w:jc w:val="center"/>
      </w:pPr>
    </w:p>
    <w:p w:rsidRDefault="008C461B" w:rsidP="008C461B" w:rsidR="008C461B">
      <w:pPr>
        <w:numPr>
          <w:ilvl w:val="0"/>
          <w:numId w:val="4"/>
        </w:numPr>
        <w:jc w:val="both"/>
      </w:pPr>
      <w:r>
        <w:t>U stečajnom predmetu pod poslovnim brojem St-</w:t>
      </w:r>
      <w:proofErr w:type="spellStart"/>
      <w:r>
        <w:t>5321</w:t>
      </w:r>
      <w:proofErr w:type="spellEnd"/>
      <w:r>
        <w:t>/</w:t>
      </w:r>
      <w:proofErr w:type="spellStart"/>
      <w:r>
        <w:t>16</w:t>
      </w:r>
      <w:proofErr w:type="spellEnd"/>
      <w:r>
        <w:t xml:space="preserve"> određuje se nastavak postupka, povodom podnesenog prijedloga </w:t>
      </w:r>
      <w:proofErr w:type="spellStart"/>
      <w:r>
        <w:t>INKOP</w:t>
      </w:r>
      <w:proofErr w:type="spellEnd"/>
      <w:r>
        <w:t xml:space="preserve"> d.d., </w:t>
      </w:r>
      <w:proofErr w:type="spellStart"/>
      <w:r>
        <w:t>Poznanovec</w:t>
      </w:r>
      <w:proofErr w:type="spellEnd"/>
      <w:r>
        <w:t xml:space="preserve">, Zlatar Bistrica, </w:t>
      </w:r>
      <w:r w:rsidRPr="00787D11">
        <w:t>Zagorske Brigade 1</w:t>
      </w:r>
      <w:r>
        <w:t xml:space="preserve">,  </w:t>
      </w:r>
      <w:proofErr w:type="spellStart"/>
      <w:r>
        <w:t>OIB</w:t>
      </w:r>
      <w:proofErr w:type="spellEnd"/>
      <w:r>
        <w:t>:</w:t>
      </w:r>
      <w:proofErr w:type="spellStart"/>
      <w:r w:rsidRPr="00787D11">
        <w:t>59716092020</w:t>
      </w:r>
      <w:proofErr w:type="spellEnd"/>
      <w:r>
        <w:t xml:space="preserve"> za otvaranje </w:t>
      </w:r>
      <w:proofErr w:type="spellStart"/>
      <w:r>
        <w:t>prestečajnog</w:t>
      </w:r>
      <w:proofErr w:type="spellEnd"/>
      <w:r>
        <w:t xml:space="preserve"> postupka a koji podneseni prijedlog se smatra prijedlogom za otvaranje stečajnog postupka nad dužnikom </w:t>
      </w:r>
      <w:proofErr w:type="spellStart"/>
      <w:r>
        <w:t>INKOP</w:t>
      </w:r>
      <w:proofErr w:type="spellEnd"/>
      <w:r>
        <w:t xml:space="preserve"> d.d., </w:t>
      </w:r>
      <w:proofErr w:type="spellStart"/>
      <w:r>
        <w:t>Poznanovec</w:t>
      </w:r>
      <w:proofErr w:type="spellEnd"/>
      <w:r>
        <w:t xml:space="preserve">, Zlatar Bistrica, </w:t>
      </w:r>
      <w:r w:rsidRPr="00787D11">
        <w:t>Zagorske Brigade 1</w:t>
      </w:r>
      <w:r>
        <w:t xml:space="preserve">,  </w:t>
      </w:r>
      <w:proofErr w:type="spellStart"/>
      <w:r>
        <w:t>OIB</w:t>
      </w:r>
      <w:proofErr w:type="spellEnd"/>
      <w:r>
        <w:t>:</w:t>
      </w:r>
      <w:proofErr w:type="spellStart"/>
      <w:r w:rsidRPr="00787D11">
        <w:t>59716092020</w:t>
      </w:r>
      <w:proofErr w:type="spellEnd"/>
      <w:r>
        <w:t xml:space="preserve">, na temelju čl. </w:t>
      </w:r>
      <w:proofErr w:type="spellStart"/>
      <w:r>
        <w:t>64</w:t>
      </w:r>
      <w:proofErr w:type="spellEnd"/>
      <w:r>
        <w:t>. st. 2. Stečajnog zakona.</w:t>
      </w:r>
    </w:p>
    <w:p w:rsidRDefault="008C461B" w:rsidP="008C461B" w:rsidR="008C461B">
      <w:pPr>
        <w:jc w:val="both"/>
      </w:pPr>
    </w:p>
    <w:p w:rsidRDefault="006B39AE" w:rsidP="006B39AE" w:rsidR="006B39AE">
      <w:pPr>
        <w:jc w:val="center"/>
      </w:pPr>
      <w:r w:rsidRPr="00287E37">
        <w:t>Obrazloženje</w:t>
      </w:r>
    </w:p>
    <w:p w:rsidRDefault="00287E37" w:rsidP="00287E37" w:rsidR="00287E37"/>
    <w:p w:rsidRDefault="008C461B" w:rsidP="00287E37" w:rsidR="008C461B">
      <w:pPr>
        <w:jc w:val="both"/>
      </w:pPr>
      <w:r>
        <w:tab/>
        <w:t xml:space="preserve">Povodom podnesenog prijedloga dužnika </w:t>
      </w:r>
      <w:proofErr w:type="spellStart"/>
      <w:r>
        <w:t>INKOP</w:t>
      </w:r>
      <w:proofErr w:type="spellEnd"/>
      <w:r>
        <w:t xml:space="preserve"> d.d., </w:t>
      </w:r>
      <w:proofErr w:type="spellStart"/>
      <w:r>
        <w:t>Poznanovec</w:t>
      </w:r>
      <w:proofErr w:type="spellEnd"/>
      <w:r>
        <w:t xml:space="preserve">, Zlatar Bistrica, </w:t>
      </w:r>
      <w:r w:rsidRPr="00787D11">
        <w:t>Zagorske Brigade 1</w:t>
      </w:r>
      <w:r>
        <w:t xml:space="preserve">,  </w:t>
      </w:r>
      <w:proofErr w:type="spellStart"/>
      <w:r>
        <w:t>OIB</w:t>
      </w:r>
      <w:proofErr w:type="spellEnd"/>
      <w:r>
        <w:t>:</w:t>
      </w:r>
      <w:proofErr w:type="spellStart"/>
      <w:r w:rsidRPr="00787D11">
        <w:t>59716092020</w:t>
      </w:r>
      <w:proofErr w:type="spellEnd"/>
      <w:r>
        <w:t xml:space="preserve">, za otvaranje </w:t>
      </w:r>
      <w:proofErr w:type="spellStart"/>
      <w:r>
        <w:t>predstečajnog</w:t>
      </w:r>
      <w:proofErr w:type="spellEnd"/>
      <w:r>
        <w:t xml:space="preserve"> postupka nad dužnikom </w:t>
      </w:r>
      <w:proofErr w:type="spellStart"/>
      <w:r>
        <w:t>INKOP</w:t>
      </w:r>
      <w:proofErr w:type="spellEnd"/>
      <w:r>
        <w:t xml:space="preserve"> d.d., </w:t>
      </w:r>
      <w:proofErr w:type="spellStart"/>
      <w:r>
        <w:t>Poznanovec</w:t>
      </w:r>
      <w:proofErr w:type="spellEnd"/>
      <w:r>
        <w:t xml:space="preserve">, Zlatar Bistrica, </w:t>
      </w:r>
      <w:r w:rsidRPr="00787D11">
        <w:t>Zagorske Brigade 1</w:t>
      </w:r>
      <w:r>
        <w:t xml:space="preserve">,  </w:t>
      </w:r>
      <w:proofErr w:type="spellStart"/>
      <w:r>
        <w:t>OIB</w:t>
      </w:r>
      <w:proofErr w:type="spellEnd"/>
      <w:r>
        <w:t>:</w:t>
      </w:r>
      <w:proofErr w:type="spellStart"/>
      <w:r w:rsidRPr="00787D11">
        <w:t>59716092020</w:t>
      </w:r>
      <w:proofErr w:type="spellEnd"/>
      <w:r>
        <w:t>, sud je Rješenjem br. St-</w:t>
      </w:r>
      <w:proofErr w:type="spellStart"/>
      <w:r>
        <w:t>5321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>
        <w:t>19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., otvorio </w:t>
      </w:r>
      <w:proofErr w:type="spellStart"/>
      <w:r>
        <w:t>predstečajni</w:t>
      </w:r>
      <w:proofErr w:type="spellEnd"/>
      <w:r>
        <w:t xml:space="preserve"> postupak, te odredio i dana 8. studenog </w:t>
      </w:r>
      <w:proofErr w:type="spellStart"/>
      <w:r>
        <w:t>2016</w:t>
      </w:r>
      <w:proofErr w:type="spellEnd"/>
      <w:r>
        <w:t xml:space="preserve">., </w:t>
      </w:r>
      <w:r w:rsidR="0019614C">
        <w:t>održao</w:t>
      </w:r>
      <w:r>
        <w:t xml:space="preserve"> ispitno ročište.</w:t>
      </w:r>
    </w:p>
    <w:p w:rsidRDefault="008C461B" w:rsidP="00287E37" w:rsidR="00E00DD3">
      <w:pPr>
        <w:jc w:val="both"/>
      </w:pPr>
      <w:bookmarkStart w:name="_GoBack" w:id="0"/>
      <w:bookmarkEnd w:id="0"/>
      <w:r>
        <w:tab/>
        <w:t>Rješenjem br. St-</w:t>
      </w:r>
      <w:proofErr w:type="spellStart"/>
      <w:r>
        <w:t>5321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., </w:t>
      </w:r>
      <w:proofErr w:type="spellStart"/>
      <w:r>
        <w:t>predstečajni</w:t>
      </w:r>
      <w:proofErr w:type="spellEnd"/>
      <w:r>
        <w:t xml:space="preserve"> postupak nad dužnikom </w:t>
      </w:r>
      <w:proofErr w:type="spellStart"/>
      <w:r>
        <w:t>INKOP</w:t>
      </w:r>
      <w:proofErr w:type="spellEnd"/>
      <w:r>
        <w:t xml:space="preserve"> d.d., </w:t>
      </w:r>
      <w:proofErr w:type="spellStart"/>
      <w:r>
        <w:t>Poznanovec</w:t>
      </w:r>
      <w:proofErr w:type="spellEnd"/>
      <w:r>
        <w:t xml:space="preserve">, Zlatar Bistrica, </w:t>
      </w:r>
      <w:r w:rsidRPr="00787D11">
        <w:t>Zagorske Brigade 1</w:t>
      </w:r>
      <w:r>
        <w:t xml:space="preserve">,  </w:t>
      </w:r>
      <w:proofErr w:type="spellStart"/>
      <w:r>
        <w:t>OIB</w:t>
      </w:r>
      <w:proofErr w:type="spellEnd"/>
      <w:r>
        <w:t>:</w:t>
      </w:r>
      <w:proofErr w:type="spellStart"/>
      <w:r w:rsidRPr="00787D11">
        <w:t>59716092020</w:t>
      </w:r>
      <w:proofErr w:type="spellEnd"/>
      <w:r>
        <w:t xml:space="preserve">, je obustavljen na temelju čl. </w:t>
      </w:r>
      <w:proofErr w:type="spellStart"/>
      <w:r>
        <w:t>64</w:t>
      </w:r>
      <w:proofErr w:type="spellEnd"/>
      <w:r>
        <w:t xml:space="preserve">. st. </w:t>
      </w:r>
      <w:r w:rsidR="00BB6950">
        <w:t xml:space="preserve">1. t. 1. Stečajnog zakona (Nar. nov. br. </w:t>
      </w:r>
      <w:proofErr w:type="spellStart"/>
      <w:r w:rsidR="00BB6950">
        <w:t>75</w:t>
      </w:r>
      <w:proofErr w:type="spellEnd"/>
      <w:r w:rsidR="00BB6950">
        <w:t>/</w:t>
      </w:r>
      <w:proofErr w:type="spellStart"/>
      <w:r w:rsidR="00BB6950">
        <w:t>15</w:t>
      </w:r>
      <w:proofErr w:type="spellEnd"/>
      <w:r w:rsidR="00BB6950">
        <w:t xml:space="preserve">), a koje rješenje je postalo pravomoćno dana </w:t>
      </w:r>
      <w:proofErr w:type="spellStart"/>
      <w:r w:rsidR="00BB6950">
        <w:t>29</w:t>
      </w:r>
      <w:proofErr w:type="spellEnd"/>
      <w:r w:rsidR="00BB6950">
        <w:t xml:space="preserve">. studenog </w:t>
      </w:r>
      <w:proofErr w:type="spellStart"/>
      <w:r w:rsidR="00BB6950">
        <w:t>2016</w:t>
      </w:r>
      <w:proofErr w:type="spellEnd"/>
      <w:r w:rsidR="00BB6950">
        <w:t>.</w:t>
      </w:r>
    </w:p>
    <w:p w:rsidRDefault="00E00DD3" w:rsidP="00287E37" w:rsidR="00287E37">
      <w:pPr>
        <w:jc w:val="both"/>
      </w:pPr>
      <w:r>
        <w:tab/>
        <w:t xml:space="preserve">Člankom </w:t>
      </w:r>
      <w:proofErr w:type="spellStart"/>
      <w:r>
        <w:t>64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 propisano je da, u slučajevima iz stavka 1. citiranog članka, će sud po službenoj dužnosti nastaviti postupak kao da je podnesen prijedlog za otvaranje stečajnog postupka, pa je slijedom citiranog doneseno ovo rješenje. </w:t>
      </w:r>
      <w:r w:rsidR="006B39AE" w:rsidRPr="00287E37">
        <w:tab/>
      </w:r>
    </w:p>
    <w:p w:rsidRDefault="008C461B" w:rsidP="00287E37" w:rsidR="008C461B">
      <w:pPr>
        <w:jc w:val="both"/>
      </w:pPr>
    </w:p>
    <w:p w:rsidRDefault="006D2A3D" w:rsidP="00D50754" w:rsidR="00D50754">
      <w:pPr>
        <w:jc w:val="center"/>
      </w:pPr>
      <w:r w:rsidRPr="00287E37">
        <w:t xml:space="preserve">U Zagrebu </w:t>
      </w:r>
      <w:r w:rsidR="00E00DD3">
        <w:t>3</w:t>
      </w:r>
      <w:r w:rsidR="006B39AE" w:rsidRPr="00287E37">
        <w:t>.</w:t>
      </w:r>
      <w:r w:rsidR="00E00DD3">
        <w:t xml:space="preserve"> siječnja</w:t>
      </w:r>
      <w:r w:rsidR="006B39AE" w:rsidRPr="00287E37">
        <w:t xml:space="preserve"> </w:t>
      </w:r>
      <w:proofErr w:type="spellStart"/>
      <w:r w:rsidR="00D50754" w:rsidRPr="00287E37">
        <w:t>20</w:t>
      </w:r>
      <w:r w:rsidR="00287E37">
        <w:t>16</w:t>
      </w:r>
      <w:proofErr w:type="spellEnd"/>
      <w:r w:rsidR="00A05240" w:rsidRPr="00287E37">
        <w:t>.</w:t>
      </w:r>
    </w:p>
    <w:p w:rsidRDefault="00CD58FC" w:rsidP="00D50754" w:rsidR="00CD58FC" w:rsidRPr="00287E37">
      <w:pPr>
        <w:jc w:val="center"/>
      </w:pPr>
    </w:p>
    <w:p w:rsidRDefault="00D50754" w:rsidP="00D50754" w:rsidR="00D50754" w:rsidRPr="00287E37">
      <w:pPr>
        <w:jc w:val="both"/>
      </w:pP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="00A05240" w:rsidRPr="00287E37">
        <w:t xml:space="preserve"> </w:t>
      </w:r>
      <w:r w:rsidR="006D4178">
        <w:t xml:space="preserve">      </w:t>
      </w:r>
      <w:r w:rsidR="00A05240" w:rsidRPr="00287E37">
        <w:t xml:space="preserve">   </w:t>
      </w:r>
      <w:r w:rsidRPr="00287E37">
        <w:t>S</w:t>
      </w:r>
      <w:r w:rsidR="00A05240" w:rsidRPr="00287E37">
        <w:t xml:space="preserve"> </w:t>
      </w:r>
      <w:r w:rsidRPr="00287E37">
        <w:t>U</w:t>
      </w:r>
      <w:r w:rsidR="00A05240" w:rsidRPr="00287E37">
        <w:t xml:space="preserve"> </w:t>
      </w:r>
      <w:r w:rsidRPr="00287E37">
        <w:t>D</w:t>
      </w:r>
      <w:r w:rsidR="00A05240" w:rsidRPr="00287E37">
        <w:t xml:space="preserve"> </w:t>
      </w:r>
      <w:r w:rsidRPr="00287E37">
        <w:t>A</w:t>
      </w:r>
      <w:r w:rsidR="00A05240" w:rsidRPr="00287E37">
        <w:t xml:space="preserve"> </w:t>
      </w:r>
      <w:r w:rsidRPr="00287E37">
        <w:t>C:</w:t>
      </w:r>
    </w:p>
    <w:p w:rsidRDefault="00D50754" w:rsidP="00D50754" w:rsidR="00D50754" w:rsidRPr="00287E37">
      <w:pPr>
        <w:jc w:val="both"/>
      </w:pPr>
    </w:p>
    <w:p w:rsidRDefault="00D50754" w:rsidP="00D50754" w:rsidR="00D50754" w:rsidRPr="00287E37">
      <w:pPr>
        <w:jc w:val="both"/>
      </w:pP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</w:r>
      <w:r w:rsidRPr="00287E37">
        <w:tab/>
        <w:t>LUCIJA BUTIGAN</w:t>
      </w:r>
      <w:r w:rsidR="006D4178">
        <w:t>, v.r.</w:t>
      </w:r>
    </w:p>
    <w:p w:rsidRDefault="006D4178" w:rsidP="007F0C2B" w:rsidR="006D4178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6D4178" w:rsidP="007F0C2B" w:rsidR="006D4178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CD58FC" w:rsidP="00D50754" w:rsidR="00CD58FC">
      <w:pPr>
        <w:jc w:val="both"/>
        <w:rPr>
          <w:u w:val="single"/>
        </w:rPr>
      </w:pPr>
    </w:p>
    <w:p w:rsidRDefault="00A05240" w:rsidP="00D50754" w:rsidR="00241CA3" w:rsidRPr="00287E37">
      <w:pPr>
        <w:jc w:val="both"/>
        <w:rPr>
          <w:u w:val="single"/>
        </w:rPr>
      </w:pPr>
      <w:r w:rsidRPr="00287E37">
        <w:rPr>
          <w:u w:val="single"/>
        </w:rPr>
        <w:lastRenderedPageBreak/>
        <w:t>UPUTA</w:t>
      </w:r>
      <w:r w:rsidR="00241CA3" w:rsidRPr="00287E37">
        <w:rPr>
          <w:u w:val="single"/>
        </w:rPr>
        <w:t xml:space="preserve"> O PRAVNOM LIJEKU:</w:t>
      </w:r>
    </w:p>
    <w:p w:rsidRDefault="00241CA3" w:rsidP="00D50754" w:rsidR="00241CA3" w:rsidRPr="00287E37">
      <w:pPr>
        <w:jc w:val="both"/>
      </w:pPr>
      <w:r w:rsidRPr="00287E37">
        <w:t>Protiv ovog rješenja može se izjaviti žalba. Žalba se podnosi putem ovog suda Visokom trgovačkom sudu RH u dva primjerka u roku osam dana od dana primitka rješenja.</w:t>
      </w:r>
    </w:p>
    <w:p w:rsidRDefault="006D1B44" w:rsidP="00D50754" w:rsidR="006D1B44" w:rsidRPr="00287E37">
      <w:pPr>
        <w:jc w:val="both"/>
      </w:pPr>
    </w:p>
    <w:p w:rsidRDefault="00DC7CAE" w:rsidP="00D50754" w:rsidR="00D50754" w:rsidRPr="006D4178">
      <w:pPr>
        <w:jc w:val="both"/>
        <w:rPr>
          <w:color w:val="FFFFFF"/>
        </w:rPr>
      </w:pPr>
      <w:r w:rsidRPr="006D4178">
        <w:rPr>
          <w:color w:val="FFFFFF"/>
          <w:u w:val="single"/>
        </w:rPr>
        <w:t>Dostaviti</w:t>
      </w:r>
      <w:r w:rsidRPr="006D4178">
        <w:rPr>
          <w:color w:val="FFFFFF"/>
        </w:rPr>
        <w:t>:</w:t>
      </w:r>
    </w:p>
    <w:p w:rsidRDefault="00E00DD3" w:rsidP="00E00DD3" w:rsidR="00D50754" w:rsidRPr="006D4178">
      <w:pPr>
        <w:numPr>
          <w:ilvl w:val="0"/>
          <w:numId w:val="1"/>
        </w:numPr>
        <w:jc w:val="both"/>
        <w:rPr>
          <w:color w:val="FFFFFF"/>
        </w:rPr>
      </w:pPr>
      <w:r w:rsidRPr="006D4178">
        <w:rPr>
          <w:color w:val="FFFFFF"/>
        </w:rPr>
        <w:t>podnositelj - dužnik</w:t>
      </w:r>
    </w:p>
    <w:p w:rsidRDefault="00E00DD3" w:rsidP="00D50754" w:rsidR="00E00DD3" w:rsidRPr="006D4178">
      <w:pPr>
        <w:numPr>
          <w:ilvl w:val="0"/>
          <w:numId w:val="1"/>
        </w:numPr>
        <w:jc w:val="both"/>
        <w:rPr>
          <w:color w:val="FFFFFF"/>
        </w:rPr>
      </w:pPr>
      <w:r w:rsidRPr="006D4178">
        <w:rPr>
          <w:color w:val="FFFFFF"/>
        </w:rPr>
        <w:t>Fina</w:t>
      </w:r>
    </w:p>
    <w:p w:rsidRDefault="00E00DD3" w:rsidP="00D50754" w:rsidR="00E00DD3" w:rsidRPr="006D4178">
      <w:pPr>
        <w:numPr>
          <w:ilvl w:val="0"/>
          <w:numId w:val="1"/>
        </w:numPr>
        <w:jc w:val="both"/>
        <w:rPr>
          <w:color w:val="FFFFFF"/>
        </w:rPr>
      </w:pPr>
      <w:r w:rsidRPr="006D4178">
        <w:rPr>
          <w:color w:val="FFFFFF"/>
        </w:rPr>
        <w:t>povjerenik</w:t>
      </w:r>
    </w:p>
    <w:p w:rsidRDefault="00E00DD3" w:rsidP="00E00DD3" w:rsidR="00D50754" w:rsidRPr="006D4178">
      <w:pPr>
        <w:numPr>
          <w:ilvl w:val="0"/>
          <w:numId w:val="1"/>
        </w:numPr>
        <w:jc w:val="both"/>
        <w:rPr>
          <w:color w:val="FFFFFF"/>
        </w:rPr>
      </w:pPr>
      <w:r w:rsidRPr="006D4178">
        <w:rPr>
          <w:color w:val="FFFFFF"/>
        </w:rPr>
        <w:t xml:space="preserve">RH </w:t>
      </w:r>
      <w:r w:rsidR="00D50754" w:rsidRPr="006D4178">
        <w:rPr>
          <w:color w:val="FFFFFF"/>
        </w:rPr>
        <w:t>Ministarstvo financija, Porezna uprava</w:t>
      </w:r>
      <w:r w:rsidRPr="006D4178">
        <w:rPr>
          <w:color w:val="FFFFFF"/>
        </w:rPr>
        <w:t xml:space="preserve">, Područni ured Krapina, Porezna ispostava Zabok </w:t>
      </w:r>
    </w:p>
    <w:p w:rsidRDefault="00E00DD3" w:rsidP="00E00DD3" w:rsidR="00E00DD3" w:rsidRPr="006D4178">
      <w:pPr>
        <w:numPr>
          <w:ilvl w:val="0"/>
          <w:numId w:val="1"/>
        </w:numPr>
        <w:jc w:val="both"/>
        <w:rPr>
          <w:color w:val="FFFFFF"/>
        </w:rPr>
      </w:pPr>
      <w:r w:rsidRPr="006D4178">
        <w:rPr>
          <w:color w:val="FFFFFF"/>
        </w:rPr>
        <w:t>e-oglasna ploča suda 8 dana</w:t>
      </w:r>
    </w:p>
    <w:p w:rsidRDefault="00D50754" w:rsidP="00E00DD3" w:rsidR="00D50754" w:rsidRPr="00287E37">
      <w:pPr>
        <w:ind w:left="720"/>
        <w:jc w:val="both"/>
      </w:pPr>
    </w:p>
    <w:sectPr w:rsidSect="00E00DD3" w:rsidR="00D50754" w:rsidRPr="00287E37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5C5" w:rsidR="003435C5">
      <w:r>
        <w:separator/>
      </w:r>
    </w:p>
  </w:endnote>
  <w:endnote w:id="0" w:type="continuationSeparator">
    <w:p w:rsidRDefault="003435C5" w:rsidR="00343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5C5" w:rsidR="003435C5">
      <w:r>
        <w:separator/>
      </w:r>
    </w:p>
  </w:footnote>
  <w:footnote w:id="0" w:type="continuationSeparator">
    <w:p w:rsidRDefault="003435C5" w:rsidR="003435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9AE" w:rsidP="0071166D" w:rsidR="006B39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39AE" w:rsidR="006B39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9AE" w:rsidP="0071166D" w:rsidR="006B39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1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39AE" w:rsidP="005C4F3F" w:rsidR="006B39AE" w:rsidRPr="003D32F2">
    <w:pPr>
      <w:pStyle w:val="Zaglavlje"/>
      <w:jc w:val="right"/>
    </w:pPr>
    <w:proofErr w:type="spellStart"/>
    <w:r w:rsidRPr="003D32F2">
      <w:t>20</w:t>
    </w:r>
    <w:proofErr w:type="spellEnd"/>
    <w:r w:rsidRPr="003D32F2">
      <w:t xml:space="preserve"> St-</w:t>
    </w:r>
    <w:proofErr w:type="spellStart"/>
    <w:r w:rsidR="00E00DD3">
      <w:t>5321</w:t>
    </w:r>
    <w:proofErr w:type="spellEnd"/>
    <w:r w:rsidR="00287E37" w:rsidRPr="003D32F2">
      <w:t>/</w:t>
    </w:r>
    <w:proofErr w:type="spellStart"/>
    <w:r w:rsidR="00287E37" w:rsidRPr="003D32F2">
      <w:t>1</w:t>
    </w:r>
    <w:r w:rsidR="00E00DD3">
      <w:t>6</w:t>
    </w:r>
    <w:proofErr w:type="spellEnd"/>
    <w:r w:rsidR="006D1B44" w:rsidRPr="003D32F2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948CC"/>
    <w:multiLevelType w:val="hybridMultilevel"/>
    <w:tmpl w:val="3F621490"/>
    <w:lvl w:tplc="0B5C3C7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8A91A3A"/>
    <w:multiLevelType w:val="hybridMultilevel"/>
    <w:tmpl w:val="A7F858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C3142C"/>
    <w:multiLevelType w:val="hybridMultilevel"/>
    <w:tmpl w:val="895AC896"/>
    <w:lvl w:tplc="D730E54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0270A"/>
    <w:rsid w:val="00010FCB"/>
    <w:rsid w:val="00011D63"/>
    <w:rsid w:val="00021D8B"/>
    <w:rsid w:val="000231B9"/>
    <w:rsid w:val="00023A75"/>
    <w:rsid w:val="0002625D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37F8"/>
    <w:rsid w:val="000B5ED8"/>
    <w:rsid w:val="000B7624"/>
    <w:rsid w:val="000D13BD"/>
    <w:rsid w:val="000D5B21"/>
    <w:rsid w:val="000F14B4"/>
    <w:rsid w:val="0011374A"/>
    <w:rsid w:val="001147F4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1800"/>
    <w:rsid w:val="00184275"/>
    <w:rsid w:val="00191C55"/>
    <w:rsid w:val="00191FE2"/>
    <w:rsid w:val="001926CD"/>
    <w:rsid w:val="0019614C"/>
    <w:rsid w:val="001979C3"/>
    <w:rsid w:val="001A4303"/>
    <w:rsid w:val="001A43D6"/>
    <w:rsid w:val="001B1140"/>
    <w:rsid w:val="001C237F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52B87"/>
    <w:rsid w:val="00266EFA"/>
    <w:rsid w:val="002858C4"/>
    <w:rsid w:val="00287E37"/>
    <w:rsid w:val="002A6A75"/>
    <w:rsid w:val="002B2223"/>
    <w:rsid w:val="002C3272"/>
    <w:rsid w:val="002C48E3"/>
    <w:rsid w:val="002D1DBE"/>
    <w:rsid w:val="002F0C57"/>
    <w:rsid w:val="002F30DB"/>
    <w:rsid w:val="002F3776"/>
    <w:rsid w:val="00322D8A"/>
    <w:rsid w:val="00322DBD"/>
    <w:rsid w:val="003435C5"/>
    <w:rsid w:val="00346FAC"/>
    <w:rsid w:val="0035233E"/>
    <w:rsid w:val="003527F9"/>
    <w:rsid w:val="00354605"/>
    <w:rsid w:val="003752D9"/>
    <w:rsid w:val="003A0841"/>
    <w:rsid w:val="003D235C"/>
    <w:rsid w:val="003D32F2"/>
    <w:rsid w:val="003D5324"/>
    <w:rsid w:val="003E4F3A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57CFC"/>
    <w:rsid w:val="00460F0B"/>
    <w:rsid w:val="0046201E"/>
    <w:rsid w:val="0046227E"/>
    <w:rsid w:val="00467C4F"/>
    <w:rsid w:val="00472DEF"/>
    <w:rsid w:val="0048673F"/>
    <w:rsid w:val="004877F4"/>
    <w:rsid w:val="004906E8"/>
    <w:rsid w:val="00494C62"/>
    <w:rsid w:val="004B6567"/>
    <w:rsid w:val="004B7398"/>
    <w:rsid w:val="004C5FEF"/>
    <w:rsid w:val="004D4720"/>
    <w:rsid w:val="004F7F39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78F8"/>
    <w:rsid w:val="00583D1A"/>
    <w:rsid w:val="005919E8"/>
    <w:rsid w:val="00595672"/>
    <w:rsid w:val="005956E2"/>
    <w:rsid w:val="005B12CC"/>
    <w:rsid w:val="005B229C"/>
    <w:rsid w:val="005B45C4"/>
    <w:rsid w:val="005B46FE"/>
    <w:rsid w:val="005C31A2"/>
    <w:rsid w:val="005C4F3F"/>
    <w:rsid w:val="005C60AC"/>
    <w:rsid w:val="005D2281"/>
    <w:rsid w:val="005D2911"/>
    <w:rsid w:val="005E7F78"/>
    <w:rsid w:val="005F07FF"/>
    <w:rsid w:val="005F1D9E"/>
    <w:rsid w:val="00601DF7"/>
    <w:rsid w:val="00603BCA"/>
    <w:rsid w:val="006042BD"/>
    <w:rsid w:val="00636C8D"/>
    <w:rsid w:val="006376A1"/>
    <w:rsid w:val="00643C2D"/>
    <w:rsid w:val="00651093"/>
    <w:rsid w:val="00651DDD"/>
    <w:rsid w:val="00666F71"/>
    <w:rsid w:val="006671F2"/>
    <w:rsid w:val="00684FC3"/>
    <w:rsid w:val="00686F1C"/>
    <w:rsid w:val="00696933"/>
    <w:rsid w:val="006A5C5D"/>
    <w:rsid w:val="006A6097"/>
    <w:rsid w:val="006B39AE"/>
    <w:rsid w:val="006C5F5F"/>
    <w:rsid w:val="006D1B44"/>
    <w:rsid w:val="006D25DF"/>
    <w:rsid w:val="006D2A3D"/>
    <w:rsid w:val="006D2F19"/>
    <w:rsid w:val="006D4178"/>
    <w:rsid w:val="006D4678"/>
    <w:rsid w:val="006D4B17"/>
    <w:rsid w:val="006D7154"/>
    <w:rsid w:val="006D7CEA"/>
    <w:rsid w:val="006E7783"/>
    <w:rsid w:val="006F1ABF"/>
    <w:rsid w:val="006F5D39"/>
    <w:rsid w:val="007051DB"/>
    <w:rsid w:val="0071166D"/>
    <w:rsid w:val="00716258"/>
    <w:rsid w:val="00730663"/>
    <w:rsid w:val="00734A10"/>
    <w:rsid w:val="00737D2F"/>
    <w:rsid w:val="00743207"/>
    <w:rsid w:val="0074699A"/>
    <w:rsid w:val="007575C5"/>
    <w:rsid w:val="00760AFF"/>
    <w:rsid w:val="0076556D"/>
    <w:rsid w:val="007769E6"/>
    <w:rsid w:val="00787D27"/>
    <w:rsid w:val="007A3F0F"/>
    <w:rsid w:val="007A4BA0"/>
    <w:rsid w:val="007D04C4"/>
    <w:rsid w:val="007D4638"/>
    <w:rsid w:val="007D7306"/>
    <w:rsid w:val="007E7DF7"/>
    <w:rsid w:val="00800A5E"/>
    <w:rsid w:val="00801B22"/>
    <w:rsid w:val="00805B70"/>
    <w:rsid w:val="008120EC"/>
    <w:rsid w:val="00817CCE"/>
    <w:rsid w:val="008502EB"/>
    <w:rsid w:val="00893C6B"/>
    <w:rsid w:val="0089691E"/>
    <w:rsid w:val="008A4718"/>
    <w:rsid w:val="008B28F1"/>
    <w:rsid w:val="008C0FA2"/>
    <w:rsid w:val="008C461B"/>
    <w:rsid w:val="008E0E63"/>
    <w:rsid w:val="008E69C6"/>
    <w:rsid w:val="008E77C0"/>
    <w:rsid w:val="00903240"/>
    <w:rsid w:val="009061A6"/>
    <w:rsid w:val="00910DAF"/>
    <w:rsid w:val="00914B34"/>
    <w:rsid w:val="00920983"/>
    <w:rsid w:val="00922CBD"/>
    <w:rsid w:val="009307DC"/>
    <w:rsid w:val="00932012"/>
    <w:rsid w:val="009333B7"/>
    <w:rsid w:val="00937750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6028"/>
    <w:rsid w:val="009B3B74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A0295F"/>
    <w:rsid w:val="00A05240"/>
    <w:rsid w:val="00A11DA2"/>
    <w:rsid w:val="00A12EB9"/>
    <w:rsid w:val="00A1576E"/>
    <w:rsid w:val="00A2222E"/>
    <w:rsid w:val="00A32930"/>
    <w:rsid w:val="00A358CE"/>
    <w:rsid w:val="00A422D5"/>
    <w:rsid w:val="00A42801"/>
    <w:rsid w:val="00A43733"/>
    <w:rsid w:val="00A43C5B"/>
    <w:rsid w:val="00A46EAA"/>
    <w:rsid w:val="00A53B26"/>
    <w:rsid w:val="00A545C8"/>
    <w:rsid w:val="00A55E88"/>
    <w:rsid w:val="00A64271"/>
    <w:rsid w:val="00A644BA"/>
    <w:rsid w:val="00A825D5"/>
    <w:rsid w:val="00A8321C"/>
    <w:rsid w:val="00A91A5F"/>
    <w:rsid w:val="00AA1C54"/>
    <w:rsid w:val="00AB2CA8"/>
    <w:rsid w:val="00AC1AF9"/>
    <w:rsid w:val="00AC6102"/>
    <w:rsid w:val="00AE4743"/>
    <w:rsid w:val="00AE528F"/>
    <w:rsid w:val="00B01C48"/>
    <w:rsid w:val="00B0641C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8164E"/>
    <w:rsid w:val="00B81C09"/>
    <w:rsid w:val="00B86AD9"/>
    <w:rsid w:val="00B959F6"/>
    <w:rsid w:val="00BA40EA"/>
    <w:rsid w:val="00BB030C"/>
    <w:rsid w:val="00BB3122"/>
    <w:rsid w:val="00BB6950"/>
    <w:rsid w:val="00BD0C54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29E"/>
    <w:rsid w:val="00C2734F"/>
    <w:rsid w:val="00C31FA1"/>
    <w:rsid w:val="00C47C1F"/>
    <w:rsid w:val="00C5251A"/>
    <w:rsid w:val="00C641E6"/>
    <w:rsid w:val="00C85166"/>
    <w:rsid w:val="00C86E25"/>
    <w:rsid w:val="00C9407F"/>
    <w:rsid w:val="00C945EB"/>
    <w:rsid w:val="00C95F67"/>
    <w:rsid w:val="00CC2ED2"/>
    <w:rsid w:val="00CC5852"/>
    <w:rsid w:val="00CC6F7E"/>
    <w:rsid w:val="00CD58FC"/>
    <w:rsid w:val="00CE01A5"/>
    <w:rsid w:val="00CE0D87"/>
    <w:rsid w:val="00D029A7"/>
    <w:rsid w:val="00D05F55"/>
    <w:rsid w:val="00D07B49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81E75"/>
    <w:rsid w:val="00D843A3"/>
    <w:rsid w:val="00D90CA0"/>
    <w:rsid w:val="00DA18B4"/>
    <w:rsid w:val="00DA256F"/>
    <w:rsid w:val="00DA3770"/>
    <w:rsid w:val="00DA3E3B"/>
    <w:rsid w:val="00DB5438"/>
    <w:rsid w:val="00DB5BE1"/>
    <w:rsid w:val="00DB7E20"/>
    <w:rsid w:val="00DC26BE"/>
    <w:rsid w:val="00DC7CAE"/>
    <w:rsid w:val="00DD646A"/>
    <w:rsid w:val="00DE0917"/>
    <w:rsid w:val="00DE118D"/>
    <w:rsid w:val="00DF13EB"/>
    <w:rsid w:val="00E00DD3"/>
    <w:rsid w:val="00E131AB"/>
    <w:rsid w:val="00E133AB"/>
    <w:rsid w:val="00E1342A"/>
    <w:rsid w:val="00E26C50"/>
    <w:rsid w:val="00E44BBD"/>
    <w:rsid w:val="00E52B08"/>
    <w:rsid w:val="00E622EC"/>
    <w:rsid w:val="00E6684E"/>
    <w:rsid w:val="00E66A63"/>
    <w:rsid w:val="00E67821"/>
    <w:rsid w:val="00E70137"/>
    <w:rsid w:val="00E70C3A"/>
    <w:rsid w:val="00E718C8"/>
    <w:rsid w:val="00E7286B"/>
    <w:rsid w:val="00E77DC0"/>
    <w:rsid w:val="00E82061"/>
    <w:rsid w:val="00E97ED3"/>
    <w:rsid w:val="00EB6540"/>
    <w:rsid w:val="00ED109A"/>
    <w:rsid w:val="00ED7DF9"/>
    <w:rsid w:val="00EF7648"/>
    <w:rsid w:val="00F0171C"/>
    <w:rsid w:val="00F04AD3"/>
    <w:rsid w:val="00F05602"/>
    <w:rsid w:val="00F12608"/>
    <w:rsid w:val="00F12843"/>
    <w:rsid w:val="00F15805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4300"/>
    <w:rsid w:val="00F94D4F"/>
    <w:rsid w:val="00F9584C"/>
    <w:rsid w:val="00F9701D"/>
    <w:rsid w:val="00FA1932"/>
    <w:rsid w:val="00FA5418"/>
    <w:rsid w:val="00FB0C19"/>
    <w:rsid w:val="00FC64CA"/>
    <w:rsid w:val="00FD1A49"/>
    <w:rsid w:val="00FE0528"/>
    <w:rsid w:val="00FE3B42"/>
    <w:rsid w:val="00FE54C7"/>
    <w:rsid w:val="00FF227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2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A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2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2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1A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St-5321/2016-17</izvorni_sadrzaj>
    <derivirana_varijabla naziv="DomainObject.Oznaka_1">St-5321/2016-17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5321</izvorni_sadrzaj>
    <derivirana_varijabla naziv="DomainObject.Predmet.Broj_1">5321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St-5321/2016</izvorni_sadrzaj>
    <derivirana_varijabla naziv="DomainObject.Predmet.OznakaBroj_1">St-5321/2016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St-5321/2016-17</izvorni_sadrzaj>
    <derivirana_varijabla naziv="DomainObject.PoslovniBrojDokumenta_1">St-5321/2016-17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>29. studenog 2016.</izvorni_sadrzaj>
    <derivirana_varijabla naziv="DomainObject.Predmet.OdlukaRjesenje.DatumPravomocnosti_1">29. studenog 2016.</derivirana_varijabla>
  </DomainObject.Predmet.OdlukaRjesenje.DatumPravomocnosti>
  <DomainObject.Predmet.OdlukaRjesenje.Oznaka>
    <izvorni_sadrzaj>St-5321/2016-15</izvorni_sadrzaj>
    <derivirana_varijabla naziv="DomainObject.Predmet.OdlukaRjesenje.Oznaka_1">St-5321/2016-15</derivirana_varijabla>
  </DomainObject.Predmet.OdlukaRjesenje.Oznaka>
  <DomainObject.Predmet.SudioniciListNaziv>
    <izvorni_sadrzaj>
      <item>INKOP d.d.</item>
      <item>INKOP d.d.</item>
      <item>Damir Šebetić</item>
    </izvorni_sadrzaj>
    <derivirana_varijabla naziv="DomainObject.Predmet.SudioniciListNaziv_1">
      <item>INKOP d.d.</item>
      <item>INKOP d.d.</item>
      <item>Damir Šebetić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Damir Šebetić, OIB 84590633905, Đorđićeva 6,10000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84590633905</item>
    </izvorni_sadrzaj>
    <derivirana_varijabla naziv="DomainObject.Predmet.SudioniciListNazivOIB_1">
      <item>, OIB 59716092020</item>
      <item>, OIB 59716092020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1892</properties:Characters>
  <properties:Lines>59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2017-01-03T10:44:00Z</dcterms:created>
  <dc:creator>Korisnik</dc:creator>
  <cp:lastModifiedBy>Valentina Kranjčić</cp:lastModifiedBy>
  <cp:lastPrinted>2010-10-04T12:26:00Z</cp:lastPrinted>
  <dcterms:modified xmlns:xsi="http://www.w3.org/2001/XMLSchema-instance" xsi:type="dcterms:W3CDTF">2017-01-03T11:05:00Z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St-5321/2016-17 / Odluka - Rješenje - nastavak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