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6a58" w14:paraId="2e76a58" w:rsidRDefault="009C24D2" w:rsidP="009C24D2" w:rsidR="009C24D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Ribarska zadruga LANTERNA, Pula, </w:t>
      </w:r>
      <w:proofErr w:type="spellStart"/>
      <w:r>
        <w:rPr>
          <w:rFonts w:cs="Times New Roman" w:eastAsia="Times New Roman"/>
          <w:szCs w:val="24"/>
          <w:lang w:eastAsia="hr-HR"/>
        </w:rPr>
        <w:t>Vernalska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OIB </w:t>
      </w:r>
      <w:r w:rsidRPr="009C24D2">
        <w:rPr>
          <w:rFonts w:cs="Times New Roman" w:eastAsia="Times New Roman"/>
          <w:szCs w:val="24"/>
          <w:lang w:eastAsia="hr-HR"/>
        </w:rPr>
        <w:t>01125608804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C24D2">
        <w:rPr>
          <w:rFonts w:cs="Times New Roman" w:eastAsia="Times New Roman"/>
          <w:szCs w:val="24"/>
          <w:lang w:eastAsia="hr-HR"/>
        </w:rPr>
        <w:t>040212096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lipnja 2017. objavljuje sljedeći</w:t>
      </w:r>
    </w:p>
    <w:p w:rsidRDefault="009C24D2" w:rsidP="009C24D2" w:rsidR="009C24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C24D2" w:rsidP="009C24D2" w:rsidR="009C24D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C24D2" w:rsidP="009C24D2" w:rsidR="009C24D2">
      <w:pPr>
        <w:ind w:firstLine="708"/>
        <w:rPr>
          <w:szCs w:val="24"/>
        </w:rPr>
      </w:pPr>
    </w:p>
    <w:p w:rsidRDefault="009C24D2" w:rsidP="009C24D2" w:rsidR="009C24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Ribarska zadruga LANTERNA, Pula, </w:t>
      </w:r>
      <w:proofErr w:type="spellStart"/>
      <w:r>
        <w:rPr>
          <w:rFonts w:cs="Times New Roman" w:eastAsia="Times New Roman"/>
          <w:szCs w:val="24"/>
          <w:lang w:eastAsia="hr-HR"/>
        </w:rPr>
        <w:t>Vernalska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4, OIB </w:t>
      </w:r>
      <w:r w:rsidRPr="009C24D2">
        <w:rPr>
          <w:rFonts w:cs="Times New Roman" w:eastAsia="Times New Roman"/>
          <w:szCs w:val="24"/>
          <w:lang w:eastAsia="hr-HR"/>
        </w:rPr>
        <w:t>01125608804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C24D2">
        <w:rPr>
          <w:rFonts w:cs="Times New Roman" w:eastAsia="Times New Roman"/>
          <w:szCs w:val="24"/>
          <w:lang w:eastAsia="hr-HR"/>
        </w:rPr>
        <w:t>040212096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C24D2" w:rsidP="009C24D2" w:rsidR="009C24D2">
      <w:pPr>
        <w:ind w:firstLine="708"/>
        <w:rPr>
          <w:szCs w:val="24"/>
        </w:rPr>
      </w:pPr>
    </w:p>
    <w:p w:rsidRDefault="009C24D2" w:rsidP="009C24D2" w:rsidR="009C24D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lipnja 2017. iznosio 927.133,95 kn.</w:t>
      </w:r>
    </w:p>
    <w:p w:rsidRDefault="009C24D2" w:rsidP="009C24D2" w:rsidR="009C24D2">
      <w:pPr>
        <w:rPr>
          <w:szCs w:val="24"/>
        </w:rPr>
      </w:pPr>
    </w:p>
    <w:p w:rsidRDefault="009C24D2" w:rsidP="009C24D2" w:rsidR="009C24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C24D2" w:rsidP="009C24D2" w:rsidR="009C24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C24D2" w:rsidP="009C24D2" w:rsidR="009C24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3333-348-2017, i da u istom roku uplate na depozit ovog suda broj HR 4323900011300029763, poziv na broj 020-348-17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C24D2" w:rsidP="009C24D2" w:rsidR="009C24D2">
      <w:pPr>
        <w:ind w:firstLine="708"/>
        <w:rPr>
          <w:szCs w:val="24"/>
        </w:rPr>
      </w:pPr>
    </w:p>
    <w:p w:rsidRDefault="009C24D2" w:rsidP="009C24D2" w:rsidR="009C24D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C24D2" w:rsidP="009C24D2" w:rsidR="009C24D2">
      <w:pPr>
        <w:ind w:firstLine="708"/>
        <w:rPr>
          <w:szCs w:val="24"/>
        </w:rPr>
      </w:pPr>
    </w:p>
    <w:p w:rsidRDefault="009C24D2" w:rsidP="009C24D2" w:rsidR="009C24D2">
      <w:pPr>
        <w:jc w:val="center"/>
        <w:rPr>
          <w:szCs w:val="24"/>
        </w:rPr>
      </w:pPr>
      <w:r>
        <w:rPr>
          <w:szCs w:val="24"/>
        </w:rPr>
        <w:t>U Pazinu 19. lipnja 2017.</w:t>
      </w:r>
    </w:p>
    <w:p w:rsidRDefault="009C24D2" w:rsidP="009C24D2" w:rsidR="009C24D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C24D2" w:rsidP="009C24D2" w:rsidR="009C24D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0F4EF6">
        <w:rPr>
          <w:szCs w:val="24"/>
        </w:rPr>
        <w:t xml:space="preserve">, v. r. </w:t>
      </w:r>
    </w:p>
    <w:p w:rsidRDefault="009C24D2" w:rsidP="009C24D2" w:rsidR="009C24D2">
      <w:pPr>
        <w:rPr>
          <w:szCs w:val="24"/>
        </w:rPr>
      </w:pPr>
      <w:r>
        <w:rPr>
          <w:szCs w:val="24"/>
        </w:rPr>
        <w:t>DNA:</w:t>
      </w:r>
    </w:p>
    <w:p w:rsidRDefault="009C24D2" w:rsidP="009C24D2" w:rsidR="006B6015" w:rsidRPr="009C24D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B6015" w:rsidRPr="009C24D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4D2" w:rsidP="009C24D2" w:rsidR="009C24D2">
      <w:r>
        <w:separator/>
      </w:r>
    </w:p>
  </w:endnote>
  <w:endnote w:id="0" w:type="continuationSeparator">
    <w:p w:rsidRDefault="009C24D2" w:rsidP="009C24D2" w:rsidR="009C2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4D2" w:rsidP="009C24D2" w:rsidR="009C24D2">
      <w:r>
        <w:separator/>
      </w:r>
    </w:p>
  </w:footnote>
  <w:footnote w:id="0" w:type="continuationSeparator">
    <w:p w:rsidRDefault="009C24D2" w:rsidP="009C24D2" w:rsidR="009C2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D2" w:rsidP="00087A09" w:rsidR="00087A09">
    <w:pPr>
      <w:pStyle w:val="Zaglavlje"/>
      <w:jc w:val="right"/>
    </w:pPr>
    <w:r>
      <w:t>11 St-348/2017-3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BE8"/>
    <w:rsid w:val="000F4EF6"/>
    <w:rsid w:val="005C4BE8"/>
    <w:rsid w:val="006B6015"/>
    <w:rsid w:val="009C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4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24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4D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C24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24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4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EF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4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24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4D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C24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24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4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EF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Ribarska zadruga LANTERNA, Pula</item>
    </izvorni_sadrzaj>
    <derivirana_varijabla naziv="DomainObject.Predmet.SudioniciListNaziv_1">
      <item>FINANCIJSKA AGENCIJA, RC RIJEKA, PODRUŽNICA PULA, PULA</item>
      <item>Ribarska zadruga LANTERNA,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Ribarska zadruga LANTERNA, Pula, OIB 01125608804, Vernalska 4,52100 Pula</item>
    </izvorni_sadrzaj>
    <derivirana_varijabla naziv="DomainObject.Predmet.SudioniciListAdressOIB_1">
      <item>FINANCIJSKA AGENCIJA, RC RIJEKA, PODRUŽNICA PULA, PULA, OIB 85821130368, Giardini 5,52100 Pula</item>
      <item>Ribarska zadruga LANTERNA, Pula, OIB 01125608804, Vernalska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01125608804</item>
    </izvorni_sadrzaj>
    <derivirana_varijabla naziv="DomainObject.Predmet.SudioniciListNazivOIB_1">
      <item>, OIB 85821130368</item>
      <item>, OIB 01125608804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2656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2017-06-19T05:59:00Z</dcterms:created>
  <dc:creator>Morena Brajuha</dc:creator>
  <dc:description/>
  <cp:keywords/>
  <cp:lastModifiedBy>Morena Brajuha</cp:lastModifiedBy>
  <cp:lastPrinted>2017-06-19T06:06:00Z</cp:lastPrinted>
  <dcterms:modified xmlns:xsi="http://www.w3.org/2001/XMLSchema-instance" xsi:type="dcterms:W3CDTF">2017-06-19T07:22:00Z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