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accb" w14:paraId="fc3acc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94F7D">
        <w:t>3023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14630" w:rsidRPr="00794988">
        <w:rPr>
          <w:lang w:val="pt-BR"/>
        </w:rPr>
        <w:t xml:space="preserve">PIZZA KOD ŽACA, d.o.o., Zagreb, Nike Grškovića 4, OIB: </w:t>
      </w:r>
      <w:r w:rsidR="00514630" w:rsidRPr="00794988">
        <w:t>53695648455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94F7D">
        <w:rPr>
          <w:lang w:val="pt-BR"/>
        </w:rPr>
        <w:t>30</w:t>
      </w:r>
      <w:r w:rsidR="00563186">
        <w:rPr>
          <w:lang w:val="pt-BR"/>
        </w:rPr>
        <w:t xml:space="preserve">. </w:t>
      </w:r>
      <w:r w:rsidR="00F94F7D">
        <w:rPr>
          <w:lang w:val="pt-BR"/>
        </w:rPr>
        <w:t>studenoga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514630" w:rsidP="00D677F7" w:rsidR="00514630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45A9C" w:rsidRPr="00794988">
        <w:rPr>
          <w:lang w:val="pt-BR"/>
        </w:rPr>
        <w:t xml:space="preserve">PIZZA KOD ŽACA, d.o.o., Zagreb, Nike Grškovića 4, OIB: </w:t>
      </w:r>
      <w:r w:rsidR="00245A9C" w:rsidRPr="00794988">
        <w:t>53695648455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E02F1">
        <w:t>3023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</w:t>
      </w:r>
      <w:r w:rsidR="001D4EE2" w:rsidRPr="00794988">
        <w:rPr>
          <w:lang w:val="pt-BR"/>
        </w:rPr>
        <w:t xml:space="preserve">PIZZA KOD ŽACA, d.o.o., Zagreb, Nike Grškovića 4, OIB: </w:t>
      </w:r>
      <w:r w:rsidR="001D4EE2" w:rsidRPr="00794988">
        <w:t>53695648455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F4FAF" w:rsidR="007F4FAF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D4EE2" w:rsidRPr="00794988">
        <w:rPr>
          <w:lang w:val="pt-BR"/>
        </w:rPr>
        <w:t xml:space="preserve">PIZZA KOD ŽACA, d.o.o., Zagreb, Nike Grškovića 4, OIB: </w:t>
      </w:r>
      <w:r w:rsidR="001D4EE2" w:rsidRPr="00794988">
        <w:t>53695648455</w:t>
      </w:r>
      <w:r w:rsidR="001D4EE2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D4EE2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7F4FAF">
        <w:t>U</w:t>
      </w:r>
      <w:r w:rsidR="007F4FAF" w:rsidRPr="00E974B3">
        <w:t xml:space="preserve"> prijedlogu za otvaranje stečajnog postupka </w:t>
      </w:r>
      <w:r w:rsidR="007F4FAF">
        <w:t xml:space="preserve">se u bitnome navodi </w:t>
      </w:r>
      <w:r w:rsidR="007F4FAF" w:rsidRPr="00E974B3">
        <w:t xml:space="preserve">kako </w:t>
      </w:r>
      <w:r w:rsidR="007F4FAF">
        <w:t xml:space="preserve">je na dan 1. rujna 2015. </w:t>
      </w:r>
      <w:r w:rsidR="007F4FAF" w:rsidRPr="00E974B3">
        <w:t>dužnik u Očevidniku redoslijeda osnova za plaćanje ima</w:t>
      </w:r>
      <w:r w:rsidR="007F4FAF">
        <w:t>o</w:t>
      </w:r>
      <w:r w:rsidR="007F4FAF" w:rsidRPr="00E974B3">
        <w:t xml:space="preserve"> evidentirane neizvršene osnove za plaćanje</w:t>
      </w:r>
      <w:r w:rsidR="007F4FAF">
        <w:t xml:space="preserve"> u neprekinutom razdoblju od 120 </w:t>
      </w:r>
      <w:r w:rsidR="007F4FAF" w:rsidRPr="00E974B3">
        <w:t xml:space="preserve">dana, u ukupnom iznosu od </w:t>
      </w:r>
      <w:r w:rsidR="007F4FAF">
        <w:t xml:space="preserve">219.621,23 </w:t>
      </w:r>
      <w:r w:rsidR="007F4FAF" w:rsidRPr="00E974B3">
        <w:t xml:space="preserve">kn, </w:t>
      </w:r>
      <w:r w:rsidR="007F4FAF">
        <w:t>te je imao 1</w:t>
      </w:r>
      <w:r w:rsidR="007F4FAF" w:rsidRPr="00E974B3">
        <w:t xml:space="preserve"> zaposlen</w:t>
      </w:r>
      <w:r w:rsidR="007F4FAF">
        <w:t>og.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190C8B">
        <w:t>1</w:t>
      </w:r>
      <w:r w:rsidR="0004070C">
        <w:t>6</w:t>
      </w:r>
      <w:r w:rsidR="00250A6E">
        <w:t xml:space="preserve">. </w:t>
      </w:r>
      <w:r w:rsidR="00190C8B">
        <w:t>listopada</w:t>
      </w:r>
      <w:r w:rsidR="002B01BF">
        <w:t xml:space="preserve"> 2017., koje je </w:t>
      </w:r>
      <w:r w:rsidR="00FB1C97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8571EB">
        <w:t>30. studenoga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C13E3B">
        <w:t xml:space="preserve">o </w:t>
      </w:r>
      <w:r w:rsidR="00CC7299">
        <w:t>uredno pozvan</w:t>
      </w:r>
      <w:r w:rsidR="00C13E3B">
        <w:t>i zastupnik po zakonu dužnika Dražen Stanić.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Potvrde o </w:t>
      </w:r>
      <w:r w:rsidR="00455E73">
        <w:t xml:space="preserve">neizvršenim osnovama za plaćanje (list 18.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455E73">
        <w:t xml:space="preserve">18. listopada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455E73">
        <w:t>1293</w:t>
      </w:r>
      <w:r w:rsidRPr="007F5E0F">
        <w:t xml:space="preserve"> dana</w:t>
      </w:r>
      <w:r w:rsidR="00455E73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5834E5" w:rsidP="006D72C2" w:rsidR="00A17F45">
      <w:pPr>
        <w:pStyle w:val="Tijeloteksta"/>
        <w:ind w:firstLine="708"/>
      </w:pPr>
      <w:r>
        <w:t xml:space="preserve">Nadalje, </w:t>
      </w:r>
      <w:r w:rsidR="00857324">
        <w:t xml:space="preserve">sud je, na temelju odredbe čl. 11. st. 3. SZ-a, po službenoj dužnosti zatražio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(list 7. spisa)</w:t>
      </w:r>
      <w:r w:rsidR="00857324">
        <w:t>.</w:t>
      </w:r>
    </w:p>
    <w:p w:rsidRDefault="00802DEB" w:rsidP="006D72C2" w:rsidR="00457978">
      <w:pPr>
        <w:pStyle w:val="Tijeloteksta"/>
        <w:ind w:firstLine="708"/>
      </w:pPr>
      <w:r>
        <w:t>Osim toga</w:t>
      </w:r>
      <w:r w:rsidR="00457978">
        <w:t xml:space="preserve">, iz Uvjerenja Ministarstva unutarnjih poslova od </w:t>
      </w:r>
      <w:r>
        <w:t>30. listopada</w:t>
      </w:r>
      <w:r w:rsidR="00457978">
        <w:t xml:space="preserve"> 2017., koje je ovaj sud pribavio na temelju odredbe čl. 11. st. 3. SZ-a, proizlazi kako dužnik nije e</w:t>
      </w:r>
      <w:r w:rsidR="000D2114">
        <w:t>videntiran kao vlasnik vozila (list 25. spisa)</w:t>
      </w:r>
      <w:r w:rsidR="00546661">
        <w:t>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546661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17A77">
        <w:rPr>
          <w:lang w:val="pt-BR"/>
        </w:rPr>
        <w:t xml:space="preserve">30. studenoga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FF077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0639E0">
        <w:t>, v.r.</w:t>
      </w:r>
    </w:p>
    <w:p w:rsidRDefault="00546661" w:rsidP="00F110C5" w:rsidR="00546661">
      <w:pPr>
        <w:jc w:val="both"/>
        <w:rPr>
          <w:lang w:val="da-DK"/>
        </w:rPr>
      </w:pPr>
    </w:p>
    <w:p w:rsidRDefault="00546661" w:rsidP="00F110C5" w:rsidR="0054666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546661" w:rsidP="00065B42" w:rsidR="00546661"/>
    <w:p w:rsidRDefault="000639E0" w:rsidP="000639E0" w:rsidR="000639E0">
      <w:pPr>
        <w:autoSpaceDE w:val="false"/>
        <w:autoSpaceDN w:val="false"/>
        <w:adjustRightInd w:val="false"/>
      </w:pPr>
      <w:r>
        <w:t>Za točnost otpravka - ovlašteni službenik</w:t>
      </w:r>
    </w:p>
    <w:p w:rsidRDefault="000639E0" w:rsidP="000639E0" w:rsidR="00F110C5">
      <w:r>
        <w:t>Katarina Drndelić</w:t>
      </w:r>
    </w:p>
    <w:p w:rsidRDefault="005D7A17" w:rsidP="000639E0" w:rsidR="005D7A17" w:rsidRPr="00A17F45"/>
    <w:sectPr w:rsidSect="000639E0" w:rsidR="005D7A17" w:rsidRPr="00A17F45">
      <w:headerReference w:type="default" r:id="rId11"/>
      <w:pgSz w:h="16838" w:w="11906"/>
      <w:pgMar w:gutter="0" w:footer="708" w:header="708" w:left="1417" w:bottom="1843" w:right="1417" w:top="1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134783342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5D7A17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46661">
      <w:rPr>
        <w:sz w:val="24"/>
        <w:szCs w:val="24"/>
      </w:rPr>
      <w:t>3023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39E0"/>
    <w:rsid w:val="0006539F"/>
    <w:rsid w:val="00065B42"/>
    <w:rsid w:val="00072DD6"/>
    <w:rsid w:val="00082C15"/>
    <w:rsid w:val="000B22E7"/>
    <w:rsid w:val="000B2FB7"/>
    <w:rsid w:val="000B7E56"/>
    <w:rsid w:val="000C1F96"/>
    <w:rsid w:val="000D2114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0C8B"/>
    <w:rsid w:val="00193D60"/>
    <w:rsid w:val="00196982"/>
    <w:rsid w:val="001A762F"/>
    <w:rsid w:val="001D2BC4"/>
    <w:rsid w:val="001D4EE2"/>
    <w:rsid w:val="001D500C"/>
    <w:rsid w:val="001E2FD2"/>
    <w:rsid w:val="0021298E"/>
    <w:rsid w:val="002216FB"/>
    <w:rsid w:val="00225613"/>
    <w:rsid w:val="00233208"/>
    <w:rsid w:val="00245A9C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5E73"/>
    <w:rsid w:val="00457978"/>
    <w:rsid w:val="0046518B"/>
    <w:rsid w:val="00473475"/>
    <w:rsid w:val="00496278"/>
    <w:rsid w:val="004B08A4"/>
    <w:rsid w:val="004C428C"/>
    <w:rsid w:val="00501EBB"/>
    <w:rsid w:val="00510C83"/>
    <w:rsid w:val="00514630"/>
    <w:rsid w:val="005356ED"/>
    <w:rsid w:val="00535D8E"/>
    <w:rsid w:val="00540560"/>
    <w:rsid w:val="0054341C"/>
    <w:rsid w:val="00546661"/>
    <w:rsid w:val="005543BD"/>
    <w:rsid w:val="005549EA"/>
    <w:rsid w:val="00555473"/>
    <w:rsid w:val="00561583"/>
    <w:rsid w:val="00563186"/>
    <w:rsid w:val="005834E5"/>
    <w:rsid w:val="0059075B"/>
    <w:rsid w:val="00591F57"/>
    <w:rsid w:val="005A364A"/>
    <w:rsid w:val="005B004F"/>
    <w:rsid w:val="005C2B6C"/>
    <w:rsid w:val="005D7A17"/>
    <w:rsid w:val="005E02F1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4FAF"/>
    <w:rsid w:val="007F570C"/>
    <w:rsid w:val="007F5E0F"/>
    <w:rsid w:val="008019C2"/>
    <w:rsid w:val="00802DEB"/>
    <w:rsid w:val="008204DE"/>
    <w:rsid w:val="0083134F"/>
    <w:rsid w:val="0083257E"/>
    <w:rsid w:val="008412B8"/>
    <w:rsid w:val="008571EB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B7498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13E3B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17A77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94F7D"/>
    <w:rsid w:val="00FA08F1"/>
    <w:rsid w:val="00FB1C97"/>
    <w:rsid w:val="00FB75D2"/>
    <w:rsid w:val="00FC2727"/>
    <w:rsid w:val="00FC7A95"/>
    <w:rsid w:val="00FF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St-3023/2016-18</izvorni_sadrzaj>
    <derivirana_varijabla naziv="DomainObject.Oznaka_1">St-3023/2016-18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3023</izvorni_sadrzaj>
    <derivirana_varijabla naziv="DomainObject.Predmet.Broj_1">3023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St-3023/2016</izvorni_sadrzaj>
    <derivirana_varijabla naziv="DomainObject.Predmet.OznakaBroj_1">St-3023/2016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PIZZA KOD ŽACA, d.o.o.</izvorni_sadrzaj>
    <derivirana_varijabla naziv="DomainObject.Predmet.ProtustrankaFormated_1">  PIZZA KOD ŽACA, d.o.o.</derivirana_varijabla>
  </DomainObject.Predmet.ProtustrankaFormated>
  <DomainObject.Predmet.ProtustrankaFormatedOIB>
    <izvorni_sadrzaj>  PIZZA KOD ŽACA, d.o.o., OIB 53695648455</izvorni_sadrzaj>
    <derivirana_varijabla naziv="DomainObject.Predmet.ProtustrankaFormatedOIB_1">  PIZZA KOD ŽACA, d.o.o., OIB 53695648455</derivirana_varijabla>
  </DomainObject.Predmet.ProtustrankaFormatedOIB>
  <DomainObject.Predmet.ProtustrankaFormatedWithAdress>
    <izvorni_sadrzaj> PIZZA KOD ŽACA, d.o.o., Nike Grškovića 4, 10000 Zagreb</izvorni_sadrzaj>
    <derivirana_varijabla naziv="DomainObject.Predmet.ProtustrankaFormatedWithAdress_1"> PIZZA KOD ŽACA, d.o.o., Nike Grškovića 4, 10000 Zagreb</derivirana_varijabla>
  </DomainObject.Predmet.ProtustrankaFormatedWithAdress>
  <DomainObject.Predmet.ProtustrankaFormatedWithAdressOIB>
    <izvorni_sadrzaj> PIZZA KOD ŽACA, d.o.o., OIB 53695648455, Nike Grškovića 4, 10000 Zagreb</izvorni_sadrzaj>
    <derivirana_varijabla naziv="DomainObject.Predmet.ProtustrankaFormatedWithAdressOIB_1"> PIZZA KOD ŽACA, d.o.o., OIB 53695648455, Nike Grškovića 4, 10000 Zagreb</derivirana_varijabla>
  </DomainObject.Predmet.ProtustrankaFormatedWithAdressOIB>
  <DomainObject.Predmet.ProtustrankaWithAdress>
    <izvorni_sadrzaj>PIZZA KOD ŽACA, d.o.o. Nike Grškovića 4, 10000 Zagreb</izvorni_sadrzaj>
    <derivirana_varijabla naziv="DomainObject.Predmet.ProtustrankaWithAdress_1">PIZZA KOD ŽACA, d.o.o. Nike Grškovića 4, 10000 Zagreb</derivirana_varijabla>
  </DomainObject.Predmet.ProtustrankaWithAdress>
  <DomainObject.Predmet.ProtustrankaWithAdressOIB>
    <izvorni_sadrzaj>PIZZA KOD ŽACA, d.o.o., OIB 53695648455, Nike Grškovića 4, 10000 Zagreb</izvorni_sadrzaj>
    <derivirana_varijabla naziv="DomainObject.Predmet.ProtustrankaWithAdressOIB_1">PIZZA KOD ŽACA, d.o.o., OIB 53695648455, Nike Grškovića 4, 10000 Zagreb</derivirana_varijabla>
  </DomainObject.Predmet.ProtustrankaWithAdressOIB>
  <DomainObject.Predmet.ProtustrankaNazivFormated>
    <izvorni_sadrzaj>PIZZA KOD ŽACA, d.o.o.</izvorni_sadrzaj>
    <derivirana_varijabla naziv="DomainObject.Predmet.ProtustrankaNazivFormated_1">PIZZA KOD ŽACA, d.o.o.</derivirana_varijabla>
  </DomainObject.Predmet.ProtustrankaNazivFormated>
  <DomainObject.Predmet.ProtustrankaNazivFormatedOIB>
    <izvorni_sadrzaj>PIZZA KOD ŽACA, d.o.o., OIB 53695648455</izvorni_sadrzaj>
    <derivirana_varijabla naziv="DomainObject.Predmet.ProtustrankaNazivFormatedOIB_1">PIZZA KOD ŽACA, d.o.o., OIB 53695648455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PIZZA KOD ŽACA, d.o.o.</item>
    </izvorni_sadrzaj>
    <derivirana_varijabla naziv="DomainObject.Predmet.ProtuStrankaListFormated_1">
      <item>PIZZA KOD ŽACA, d.o.o.</item>
    </derivirana_varijabla>
  </DomainObject.Predmet.ProtuStrankaListFormated>
  <DomainObject.Predmet.ProtuStrankaListFormatedOIB>
    <izvorni_sadrzaj>
      <item>PIZZA KOD ŽACA, d.o.o., OIB 53695648455</item>
    </izvorni_sadrzaj>
    <derivirana_varijabla naziv="DomainObject.Predmet.ProtuStrankaListFormatedOIB_1">
      <item>PIZZA KOD ŽACA, d.o.o., OIB 53695648455</item>
    </derivirana_varijabla>
  </DomainObject.Predmet.ProtuStrankaListFormatedOIB>
  <DomainObject.Predmet.ProtuStrankaListFormatedWithAdress>
    <izvorni_sadrzaj>
      <item>PIZZA KOD ŽACA, d.o.o., Nike Grškovića 4, 10000 Zagreb</item>
    </izvorni_sadrzaj>
    <derivirana_varijabla naziv="DomainObject.Predmet.ProtuStrankaListFormatedWithAdress_1">
      <item>PIZZA KOD ŽACA, d.o.o., Nike Grškovića 4, 10000 Zagreb</item>
    </derivirana_varijabla>
  </DomainObject.Predmet.ProtuStrankaListFormatedWithAdress>
  <DomainObject.Predmet.ProtuStrankaListFormatedWithAdressOIB>
    <izvorni_sadrzaj>
      <item>PIZZA KOD ŽACA, d.o.o., OIB 53695648455, Nike Grškovića 4, 10000 Zagreb</item>
    </izvorni_sadrzaj>
    <derivirana_varijabla naziv="DomainObject.Predmet.ProtuStrankaListFormatedWithAdressOIB_1">
      <item>PIZZA KOD ŽACA, d.o.o., OIB 53695648455, Nike Grškovića 4, 10000 Zagreb</item>
    </derivirana_varijabla>
  </DomainObject.Predmet.ProtuStrankaListFormatedWithAdressOIB>
  <DomainObject.Predmet.ProtuStrankaListNazivFormated>
    <izvorni_sadrzaj>
      <item>PIZZA KOD ŽACA, d.o.o.</item>
    </izvorni_sadrzaj>
    <derivirana_varijabla naziv="DomainObject.Predmet.ProtuStrankaListNazivFormated_1">
      <item>PIZZA KOD ŽACA, d.o.o.</item>
    </derivirana_varijabla>
  </DomainObject.Predmet.ProtuStrankaListNazivFormated>
  <DomainObject.Predmet.ProtuStrankaListNazivFormatedOIB>
    <izvorni_sadrzaj>
      <item>PIZZA KOD ŽACA, d.o.o., OIB 53695648455</item>
    </izvorni_sadrzaj>
    <derivirana_varijabla naziv="DomainObject.Predmet.ProtuStrankaListNazivFormatedOIB_1">
      <item>PIZZA KOD ŽACA, d.o.o., OIB 53695648455</item>
    </derivirana_varijabla>
  </DomainObject.Predmet.ProtuStrankaListNazivFormatedOIB>
  <DomainObject.Predmet.OstaliListFormated>
    <izvorni_sadrzaj>
      <item>Dražen Stanić</item>
      <item>ERSTE&amp;STEIERMÄRKISCHE BANKA dioničko društvo</item>
    </izvorni_sadrzaj>
    <derivirana_varijabla naziv="DomainObject.Predmet.OstaliListFormated_1">
      <item>Dražen Stanić</item>
      <item>ERSTE&amp;STEIERMÄRKISCHE BANKA dioničko društvo</item>
    </derivirana_varijabla>
  </DomainObject.Predmet.OstaliListFormated>
  <DomainObject.Predmet.OstaliListFormatedOIB>
    <izvorni_sadrzaj>
      <item>Dražen Stanić, OIB 02572812845</item>
      <item>ERSTE&amp;STEIERMÄRKISCHE BANKA dioničko društvo, OIB 23057039320</item>
    </izvorni_sadrzaj>
    <derivirana_varijabla naziv="DomainObject.Predmet.OstaliListFormatedOIB_1">
      <item>Dražen Stanić, OIB 02572812845</item>
      <item>ERSTE&amp;STEIERMÄRKISCHE BANKA dioničko društvo, OIB 23057039320</item>
    </derivirana_varijabla>
  </DomainObject.Predmet.OstaliListFormatedOIB>
  <DomainObject.Predmet.OstaliListFormatedWithAdress>
    <izvorni_sadrzaj>
      <item>Dražen Stanić, Ilica 259, 10000 Zagreb</item>
      <item>ERSTE&amp;STEIERMÄRKISCHE BANKA dioničko društvo, Jadranski Trg 3/a, 51000 Rijeka</item>
    </izvorni_sadrzaj>
    <derivirana_varijabla naziv="DomainObject.Predmet.OstaliListFormatedWithAdress_1">
      <item>Dražen Stanić, Ilica 259,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Dražen Stanić, OIB 02572812845, Ilica 259, 10000 Zagreb</item>
      <item>ERSTE&amp;STEIERMÄRKISCHE BANKA dioničko društvo, OIB 23057039320, Jadranski Trg 3/a, 51000 Rijeka</item>
    </izvorni_sadrzaj>
    <derivirana_varijabla naziv="DomainObject.Predmet.OstaliListFormatedWithAdressOIB_1">
      <item>Dražen Stanić, OIB 02572812845, Ilica 259,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Dražen Stanić</item>
      <item>ERSTE&amp;STEIERMÄRKISCHE BANKA dioničko društvo</item>
    </izvorni_sadrzaj>
    <derivirana_varijabla naziv="DomainObject.Predmet.OstaliListNazivFormated_1">
      <item>Dražen Stanić</item>
      <item>ERSTE&amp;STEIERMÄRKISCHE BANKA dioničko društvo</item>
    </derivirana_varijabla>
  </DomainObject.Predmet.OstaliListNazivFormated>
  <DomainObject.Predmet.OstaliListNazivFormatedOIB>
    <izvorni_sadrzaj>
      <item>Dražen Stanić, OIB 02572812845</item>
      <item>ERSTE&amp;STEIERMÄRKISCHE BANKA dioničko društvo, OIB 23057039320</item>
    </izvorni_sadrzaj>
    <derivirana_varijabla naziv="DomainObject.Predmet.OstaliListNazivFormatedOIB_1">
      <item>Dražen Stanić, OIB 02572812845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St-3023/2016-18</izvorni_sadrzaj>
    <derivirana_varijabla naziv="DomainObject.PoslovniBrojDokumenta_1">St-3023/2016-18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PIZZA KOD ŽACA, d.o.o.</izvorni_sadrzaj>
    <derivirana_varijabla naziv="DomainObject.Predmet.ProtustrankaIDrugi_1">PIZZA KOD ŽACA,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PIZZA KOD ŽACA, d.o.o., OIB 53695648455, Nike Grškovića 4, 10000 Zagreb</izvorni_sadrzaj>
    <derivirana_varijabla naziv="DomainObject.Predmet.ProtustrankaIDrugiAdressOIB_1">PIZZA KOD ŽACA, d.o.o., OIB 53695648455, Nike Grškovića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PIZZA KOD ŽACA, d.o.o.</item>
      <item>Dražen Stanić</item>
      <item>ERSTE&amp;STEIERMÄRKISCHE BANKA dioničko društvo</item>
    </izvorni_sadrzaj>
    <derivirana_varijabla naziv="DomainObject.Predmet.SudioniciListNaziv_1">
      <item>FINA Regionalni centar Zagreb</item>
      <item>PIZZA KOD ŽACA, d.o.o.</item>
      <item>Dražen Stanić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PIZZA KOD ŽACA, d.o.o., OIB 53695648455, Nike Grškovića 4,10000 Zagreb</item>
      <item>Dražen Stanić, OIB 02572812845, Ilica 259,10000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PIZZA KOD ŽACA, d.o.o., OIB 53695648455, Nike Grškovića 4,10000 Zagreb</item>
      <item>Dražen Stanić, OIB 02572812845, Ilica 259,10000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53695648455</item>
      <item>, OIB 02572812845</item>
      <item>, OIB 23057039320</item>
    </izvorni_sadrzaj>
    <derivirana_varijabla naziv="DomainObject.Predmet.SudioniciListNazivOIB_1">
      <item>, OIB 85821130368</item>
      <item>, OIB 53695648455</item>
      <item>, OIB 02572812845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1564A-7F28-4946-BB82-F638D21C9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949</properties:Words>
  <properties:Characters>5114</properties:Characters>
  <properties:Lines>98</properties:Lines>
  <properties:Paragraphs>28</properties:Paragraphs>
  <properties:TotalTime>201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2017-11-30T13:22:00Z</cp:lastPrinted>
  <dcterms:modified xmlns:xsi="http://www.w3.org/2001/XMLSchema-instance" xsi:type="dcterms:W3CDTF">2017-11-30T13:22:00Z</dcterms:modified>
  <cp:revision>197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St-3023/2016-18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