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eb72" w14:paraId="72deb72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r w:rsidR="00CE271D">
        <w:rPr>
          <w:b/>
        </w:rPr>
        <w:t>1198/2018-9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2865E0" w:rsidP="00311211" w:rsidR="00311211">
      <w:pPr>
        <w:jc w:val="center"/>
      </w:pPr>
      <w:r>
        <w:rPr>
          <w:b/>
        </w:rPr>
        <w:t xml:space="preserve">Z A K L J U Č A K </w:t>
      </w:r>
    </w:p>
    <w:p w:rsidRDefault="00311211" w:rsidP="00311211" w:rsidR="00311211"/>
    <w:p w:rsidRDefault="00311211" w:rsidP="00CE271D" w:rsidR="00CE271D">
      <w:pPr>
        <w:ind w:firstLine="708"/>
        <w:jc w:val="both"/>
        <w:rPr>
          <w:color w:val="222222"/>
        </w:rPr>
      </w:pPr>
      <w:r>
        <w:rPr>
          <w:b/>
        </w:rPr>
        <w:tab/>
      </w:r>
      <w:r w:rsidR="00CE271D"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CE271D">
        <w:rPr>
          <w:b/>
          <w:color w:val="222222"/>
        </w:rPr>
        <w:t>ELBL j.d.o.o. za frizerske usluge, Slavonski Brod, Eugena Kumičića 65, OIB: 83966698433</w:t>
      </w:r>
      <w:r w:rsidR="00CE271D">
        <w:rPr>
          <w:b/>
        </w:rPr>
        <w:t>,</w:t>
      </w:r>
      <w:r w:rsidR="00CE271D">
        <w:rPr>
          <w:color w:val="222222"/>
        </w:rPr>
        <w:t xml:space="preserve"> 9. studenog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2865E0" w:rsidP="00311211" w:rsidR="00311211">
      <w:pPr>
        <w:jc w:val="center"/>
        <w:rPr>
          <w:color w:val="222222"/>
        </w:rPr>
      </w:pPr>
      <w:r>
        <w:rPr>
          <w:color w:val="222222"/>
        </w:rPr>
        <w:t>z a k l j u č i o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311211" w:rsidP="00311211" w:rsidR="00311211" w:rsidRP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 </w:t>
      </w:r>
      <w:r>
        <w:tab/>
      </w:r>
      <w:r>
        <w:tab/>
      </w:r>
      <w:r w:rsidR="00CE271D">
        <w:t xml:space="preserve">Odgađa se ročište zbog podnošenja prijedloga za otvaranje stečajnog postupka </w:t>
      </w:r>
      <w:r>
        <w:t>nad stečajnim dužnikom </w:t>
      </w:r>
      <w:r w:rsidR="00AC6F6F">
        <w:rPr>
          <w:b/>
        </w:rPr>
        <w:t xml:space="preserve">stečajna masa </w:t>
      </w:r>
      <w:r w:rsidR="00CE271D">
        <w:rPr>
          <w:b/>
          <w:color w:val="222222"/>
        </w:rPr>
        <w:t>ELBL j.d.o.o. za frizerske usluge, Slavonski Brod, Eugena Kumičića 65, OIB: 83966698433</w:t>
      </w:r>
      <w:r>
        <w:rPr>
          <w:b/>
        </w:rPr>
        <w:t>,</w:t>
      </w:r>
      <w:r w:rsidRPr="00311211">
        <w:t xml:space="preserve"> zakazano </w:t>
      </w:r>
      <w:r>
        <w:t xml:space="preserve">za dan:  </w:t>
      </w:r>
      <w:r w:rsidR="00CE271D">
        <w:t>16. studenog 2018. u 9,1</w:t>
      </w:r>
      <w:r w:rsidR="00AC6F6F">
        <w:t>0</w:t>
      </w:r>
      <w:r w:rsidRPr="00311211">
        <w:t xml:space="preserve">, a novo </w:t>
      </w:r>
      <w:r w:rsidR="00AC6F6F">
        <w:t xml:space="preserve">ročište za dražbu </w:t>
      </w:r>
      <w:r w:rsidRPr="00311211">
        <w:t>se određuje za dan</w:t>
      </w:r>
    </w:p>
    <w:p w:rsidRDefault="00311211" w:rsidP="00311211" w:rsidR="00311211" w:rsidRPr="00311211">
      <w:pPr>
        <w:jc w:val="center"/>
        <w:rPr>
          <w:b/>
          <w:u w:val="single"/>
        </w:rPr>
      </w:pPr>
    </w:p>
    <w:p w:rsidRDefault="00CE271D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22. studenog</w:t>
      </w:r>
      <w:r w:rsidR="00311211" w:rsidRPr="00311211">
        <w:rPr>
          <w:b/>
          <w:u w:val="single"/>
        </w:rPr>
        <w:t xml:space="preserve"> 2018. u </w:t>
      </w:r>
      <w:r>
        <w:rPr>
          <w:b/>
          <w:u w:val="single"/>
        </w:rPr>
        <w:t>11,15</w:t>
      </w:r>
      <w:r w:rsidR="00311211" w:rsidRPr="00311211">
        <w:rPr>
          <w:b/>
          <w:u w:val="single"/>
        </w:rPr>
        <w:t>.</w:t>
      </w:r>
    </w:p>
    <w:p w:rsidRDefault="00311211" w:rsidP="00311211" w:rsidR="00311211" w:rsidRPr="00311211"/>
    <w:p w:rsidRDefault="002865E0" w:rsidP="002865E0" w:rsidR="002865E0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</w:t>
      </w:r>
      <w:r>
        <w:tab/>
      </w:r>
      <w:r w:rsidR="00311211">
        <w:t xml:space="preserve">Na </w:t>
      </w:r>
      <w:r w:rsidR="00CE271D">
        <w:t xml:space="preserve">ročište se pozivaju predlagatelj i osoba ovlaštena za zastupanje Katarina </w:t>
      </w:r>
      <w:proofErr w:type="spellStart"/>
      <w:r w:rsidR="00CE271D">
        <w:t>Orčić</w:t>
      </w:r>
      <w:proofErr w:type="spellEnd"/>
      <w:r w:rsidR="00CE271D">
        <w:t>, Slavonski Brod.</w:t>
      </w:r>
    </w:p>
    <w:p w:rsidRDefault="00CE271D" w:rsidP="00CE271D" w:rsidR="00CE271D" w:rsidRPr="00CE271D"/>
    <w:p w:rsidRDefault="002865E0" w:rsidP="002865E0" w:rsidR="002865E0" w:rsidRPr="002865E0">
      <w:pPr>
        <w:pStyle w:val="Odlomakpopisa"/>
        <w:numPr>
          <w:ilvl w:val="0"/>
          <w:numId w:val="1"/>
        </w:numPr>
      </w:pPr>
      <w:r>
        <w:t xml:space="preserve">Rješenje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CE271D">
        <w:t>9. studenog</w:t>
      </w:r>
      <w:r>
        <w:t xml:space="preserve"> 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311211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CE271D">
        <w:t>, dostaviti poštom</w:t>
      </w:r>
    </w:p>
    <w:p w:rsidRDefault="00CE271D" w:rsidP="00311211" w:rsidR="00CE271D" w:rsidRPr="00311211">
      <w:r>
        <w:t xml:space="preserve">Katarini </w:t>
      </w:r>
      <w:proofErr w:type="spellStart"/>
      <w:r>
        <w:t>Orčić</w:t>
      </w:r>
      <w:proofErr w:type="spellEnd"/>
    </w:p>
    <w:sectPr w:rsidR="00CE271D" w:rsidRPr="00311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5E15FD"/>
    <w:rsid w:val="00725A28"/>
    <w:rsid w:val="00910100"/>
    <w:rsid w:val="00972608"/>
    <w:rsid w:val="00AC6F6F"/>
    <w:rsid w:val="00AD78A5"/>
    <w:rsid w:val="00CE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910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910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758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83966698433</item>
    </izvorni_sadrzaj>
    <derivirana_varijabla naziv="DomainObject.Predmet.SudioniciListNazivOIB_1">
      <item>, OIB 85821130368</item>
      <item>, OIB 83966698433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St-1198/2018-4</izvorni_sadrzaj>
    <derivirana_varijabla naziv="DomainObject.PredzadnjaOdlukaIzPredmeta.Oznaka_1">St-1198/2018-4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176</properties:Words>
  <properties:Characters>938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2018-11-09T12:01:00Z</dcterms:created>
  <dc:creator>wsadmin</dc:creator>
  <cp:lastModifiedBy>wsadmin</cp:lastModifiedBy>
  <cp:lastPrinted>2018-11-09T12:00:00Z</cp:lastPrinted>
  <dcterms:modified xmlns:xsi="http://www.w3.org/2001/XMLSchema-instance" xsi:type="dcterms:W3CDTF">2018-11-09T12:02:00Z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ROČIŠTA-ELBL.docx)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