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cb93e" w14:paraId="cfcb93e" w:rsidRDefault="006B38B3" w:rsidP="009F2DD7" w:rsidR="009F2DD7" w:rsidRPr="00D21A2C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FD150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6B4D99">
        <w:t>1</w:t>
      </w:r>
      <w:r w:rsidR="002A1EFF">
        <w:t>6</w:t>
      </w:r>
      <w:r w:rsidR="006B4D99">
        <w:t>68</w:t>
      </w:r>
      <w:r w:rsidR="009F2DD7">
        <w:t>/1</w:t>
      </w:r>
      <w:r w:rsidR="002D3E40">
        <w:t>6</w:t>
      </w:r>
      <w:r w:rsidR="009F2DD7">
        <w:t>-</w:t>
      </w:r>
      <w:r w:rsidR="006B4D99">
        <w:t>3</w:t>
      </w:r>
      <w:r w:rsidR="003D257D">
        <w:t>8</w:t>
      </w:r>
    </w:p>
    <w:p w:rsidRDefault="009F2DD7" w:rsidP="009F2DD7" w:rsidR="009F2D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341FD2" w:rsidR="008A24CF" w:rsidRPr="00955826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6B38B3">
        <w:tab/>
      </w:r>
      <w:r w:rsidR="006B38B3">
        <w:tab/>
      </w:r>
      <w:r w:rsidR="006B38B3">
        <w:tab/>
      </w:r>
      <w:r w:rsidR="006B38B3">
        <w:tab/>
      </w:r>
      <w:r w:rsidR="006B38B3">
        <w:tab/>
      </w:r>
      <w:r w:rsidR="006B38B3">
        <w:tab/>
      </w:r>
      <w:r w:rsidR="006B38B3">
        <w:tab/>
      </w:r>
    </w:p>
    <w:p w:rsidRDefault="006D2EF4" w:rsidR="006D2EF4" w:rsidRPr="00955826"/>
    <w:p w:rsidRDefault="00341FD2" w:rsidR="009431C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 E P U B L I K A   H R V A T S K A</w:t>
      </w:r>
    </w:p>
    <w:p w:rsidRDefault="006D2EF4" w:rsidR="006D2EF4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6D2EF4" w:rsidR="006D2EF4" w:rsidRPr="00955826">
      <w:pPr>
        <w:jc w:val="center"/>
        <w:rPr>
          <w:b/>
          <w:bCs/>
        </w:rPr>
      </w:pPr>
    </w:p>
    <w:p w:rsidRDefault="00715395" w:rsidR="00715395" w:rsidRPr="00955826">
      <w:pPr>
        <w:jc w:val="both"/>
      </w:pPr>
    </w:p>
    <w:p w:rsidRDefault="00C26625" w:rsidP="00FC383F" w:rsidR="00C26625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="006B4D99" w:rsidRPr="006B4D99">
        <w:rPr>
          <w:bCs/>
        </w:rPr>
        <w:t>MODICA MEREO d.o.o. za proizvodnju, preradu i promet</w:t>
      </w:r>
      <w:r w:rsidR="00BB7D66">
        <w:rPr>
          <w:bCs/>
        </w:rPr>
        <w:t xml:space="preserve"> u stečaju</w:t>
      </w:r>
      <w:r w:rsidR="006B4D99" w:rsidRPr="006B4D99">
        <w:rPr>
          <w:bCs/>
        </w:rPr>
        <w:t xml:space="preserve">, Beli Manastir, Valpovačka </w:t>
      </w:r>
      <w:proofErr w:type="spellStart"/>
      <w:r w:rsidR="006B4D99" w:rsidRPr="006B4D99">
        <w:rPr>
          <w:bCs/>
        </w:rPr>
        <w:t>bb</w:t>
      </w:r>
      <w:proofErr w:type="spellEnd"/>
      <w:r w:rsidR="006B4D99" w:rsidRPr="006B4D99">
        <w:rPr>
          <w:bCs/>
        </w:rPr>
        <w:t>, MBS 030082674, OIB 70609190357</w:t>
      </w:r>
      <w:r w:rsidR="00FD0597" w:rsidRPr="009431C5">
        <w:rPr>
          <w:bCs/>
        </w:rPr>
        <w:t>,</w:t>
      </w:r>
      <w:r w:rsidR="00FD0597">
        <w:rPr>
          <w:b/>
        </w:rPr>
        <w:t xml:space="preserve"> </w:t>
      </w:r>
      <w:r>
        <w:t xml:space="preserve">dana </w:t>
      </w:r>
      <w:r w:rsidR="00BB7D66">
        <w:t>9</w:t>
      </w:r>
      <w:r>
        <w:t xml:space="preserve">. </w:t>
      </w:r>
      <w:r w:rsidR="003D257D">
        <w:t xml:space="preserve">veljače </w:t>
      </w:r>
      <w:r>
        <w:t>201</w:t>
      </w:r>
      <w:r w:rsidR="00BB7D66">
        <w:t>7</w:t>
      </w:r>
      <w:r>
        <w:t xml:space="preserve">. </w:t>
      </w:r>
    </w:p>
    <w:p w:rsidRDefault="00D527B6" w:rsidR="00D527B6">
      <w:pPr>
        <w:jc w:val="both"/>
      </w:pPr>
    </w:p>
    <w:p w:rsidRDefault="00341FD2" w:rsidP="00341FD2" w:rsidR="00341FD2">
      <w:pPr>
        <w:ind w:firstLine="708"/>
        <w:jc w:val="center"/>
        <w:rPr>
          <w:b/>
          <w:bCs/>
        </w:rPr>
      </w:pPr>
      <w:r>
        <w:rPr>
          <w:bCs/>
        </w:rPr>
        <w:t>r i j e š i o   j e</w:t>
      </w:r>
    </w:p>
    <w:p w:rsidRDefault="00341FD2" w:rsidP="00341FD2" w:rsidR="00341FD2">
      <w:pPr>
        <w:rPr>
          <w:b/>
          <w:bCs/>
        </w:rPr>
      </w:pPr>
    </w:p>
    <w:p w:rsidRDefault="00D20B11" w:rsidP="00341FD2" w:rsidR="00D20B11">
      <w:pPr>
        <w:rPr>
          <w:b/>
          <w:bCs/>
        </w:rPr>
      </w:pPr>
    </w:p>
    <w:p w:rsidRDefault="00D20B11" w:rsidP="00D20B11" w:rsidR="00341FD2">
      <w:pPr>
        <w:pStyle w:val="Odlomakpopisa"/>
        <w:ind w:left="0"/>
        <w:jc w:val="both"/>
      </w:pPr>
      <w:r>
        <w:tab/>
      </w:r>
      <w:r w:rsidR="00341FD2">
        <w:t>Zakazuje se ročište za određiva</w:t>
      </w:r>
      <w:r w:rsidR="00D86C13">
        <w:t xml:space="preserve">nje vrijednosti nekretnina </w:t>
      </w:r>
      <w:r w:rsidR="003D257D" w:rsidRPr="007C5838">
        <w:rPr>
          <w:color w:val="000000"/>
        </w:rPr>
        <w:t>upisan</w:t>
      </w:r>
      <w:r w:rsidR="003D257D">
        <w:rPr>
          <w:color w:val="000000"/>
        </w:rPr>
        <w:t>im</w:t>
      </w:r>
      <w:r w:rsidR="003D257D" w:rsidRPr="007C5838">
        <w:rPr>
          <w:color w:val="000000"/>
        </w:rPr>
        <w:t xml:space="preserve"> u zk.ul.br. </w:t>
      </w:r>
      <w:r w:rsidR="003D257D" w:rsidRPr="006D5B7F">
        <w:t>2821, k.o. Beli Manastir, kč.br. 3040/5 ORANICA U ULICI BELE BARTOKA, površine 3198 m</w:t>
      </w:r>
      <w:r w:rsidR="003D257D" w:rsidRPr="006D5B7F">
        <w:rPr>
          <w:vertAlign w:val="superscript"/>
        </w:rPr>
        <w:t>2</w:t>
      </w:r>
      <w:r w:rsidR="003D257D" w:rsidRPr="006D5B7F">
        <w:t>, a koje pravo građenja je upisano u posebnom ulošku broj 2825, k.o. Beli Manastir</w:t>
      </w:r>
      <w:r w:rsidR="00D86C13">
        <w:rPr>
          <w:color w:val="000000"/>
        </w:rPr>
        <w:t xml:space="preserve">, </w:t>
      </w:r>
      <w:r w:rsidR="00341FD2">
        <w:t>u stečajnom postupku nad stečajn</w:t>
      </w:r>
      <w:r>
        <w:t>im</w:t>
      </w:r>
      <w:r w:rsidR="001D1C2B">
        <w:t xml:space="preserve"> dužnikom</w:t>
      </w:r>
      <w:r w:rsidR="00D86C13" w:rsidRPr="00D86C13">
        <w:rPr>
          <w:bCs/>
        </w:rPr>
        <w:t xml:space="preserve"> </w:t>
      </w:r>
      <w:r w:rsidR="00D86C13" w:rsidRPr="006B4D99">
        <w:rPr>
          <w:bCs/>
        </w:rPr>
        <w:t>MODICA MEREO d.o.o. za proizvodnju, preradu i promet</w:t>
      </w:r>
      <w:r w:rsidR="00D86C13">
        <w:rPr>
          <w:bCs/>
        </w:rPr>
        <w:t xml:space="preserve"> u stečaju</w:t>
      </w:r>
      <w:r w:rsidR="00D86C13" w:rsidRPr="006B4D99">
        <w:rPr>
          <w:bCs/>
        </w:rPr>
        <w:t xml:space="preserve">, Beli Manastir, Valpovačka </w:t>
      </w:r>
      <w:proofErr w:type="spellStart"/>
      <w:r w:rsidR="00D86C13" w:rsidRPr="006B4D99">
        <w:rPr>
          <w:bCs/>
        </w:rPr>
        <w:t>bb</w:t>
      </w:r>
      <w:proofErr w:type="spellEnd"/>
      <w:r w:rsidR="00D86C13" w:rsidRPr="006B4D99">
        <w:rPr>
          <w:bCs/>
        </w:rPr>
        <w:t>, MBS 030082674, OIB 70609190357</w:t>
      </w:r>
      <w:r w:rsidR="00D86C13">
        <w:rPr>
          <w:bCs/>
        </w:rPr>
        <w:t xml:space="preserve">, </w:t>
      </w:r>
      <w:r w:rsidR="00341FD2">
        <w:t xml:space="preserve"> za dan</w:t>
      </w:r>
    </w:p>
    <w:p w:rsidRDefault="00341FD2" w:rsidP="00341FD2" w:rsidR="00341FD2">
      <w:pPr>
        <w:jc w:val="both"/>
      </w:pPr>
    </w:p>
    <w:p w:rsidRDefault="00341FD2" w:rsidP="00341FD2" w:rsidR="00341FD2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2</w:t>
      </w:r>
      <w:r w:rsidR="00D86C13">
        <w:rPr>
          <w:b/>
          <w:bCs/>
          <w:u w:val="single"/>
        </w:rPr>
        <w:t>. ožujka 2017. u 10,0</w:t>
      </w:r>
      <w:r>
        <w:rPr>
          <w:b/>
          <w:bCs/>
          <w:u w:val="single"/>
        </w:rPr>
        <w:t>0 sati,</w:t>
      </w:r>
    </w:p>
    <w:p w:rsidRDefault="00341FD2" w:rsidP="00341FD2" w:rsidR="00341FD2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u prostorijama Trgovačkog suda u Osijeku,</w:t>
      </w:r>
    </w:p>
    <w:p w:rsidRDefault="00341FD2" w:rsidP="00341FD2" w:rsidR="00341FD2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Zagrebačka br. 2, soba broj 39/II.</w:t>
      </w:r>
    </w:p>
    <w:p w:rsidRDefault="00341FD2" w:rsidP="00341FD2" w:rsidR="00341FD2">
      <w:pPr>
        <w:jc w:val="center"/>
      </w:pPr>
    </w:p>
    <w:p w:rsidRDefault="00341FD2" w:rsidP="00341FD2" w:rsidR="00341FD2">
      <w:pPr>
        <w:jc w:val="center"/>
      </w:pPr>
      <w:r>
        <w:t>Obrazloženje</w:t>
      </w:r>
    </w:p>
    <w:p w:rsidRDefault="00341FD2" w:rsidP="00341FD2" w:rsidR="00341FD2">
      <w:pPr>
        <w:jc w:val="center"/>
      </w:pPr>
    </w:p>
    <w:p w:rsidRDefault="00341FD2" w:rsidP="00341FD2" w:rsidR="00341FD2">
      <w:pPr>
        <w:jc w:val="both"/>
      </w:pPr>
      <w:r>
        <w:tab/>
        <w:t>Temeljem čl. 247. st. 1. Stečajnog zakona (NN 71/15) a u vezi s čl. 92. Ovršnog zakona (NN 112/12, 25/13, 93/14 i 55/16), sud je odlučio kao u izreci rješenja.</w:t>
      </w:r>
    </w:p>
    <w:p w:rsidRDefault="00341FD2" w:rsidP="00341FD2" w:rsidR="00341FD2">
      <w:pPr>
        <w:jc w:val="both"/>
      </w:pPr>
    </w:p>
    <w:p w:rsidRDefault="00341FD2" w:rsidP="00341FD2" w:rsidR="00341FD2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 xml:space="preserve">U Osijeku </w:t>
      </w:r>
      <w:r w:rsidR="00D20B11">
        <w:rPr>
          <w:b w:val="false"/>
          <w:bCs w:val="false"/>
        </w:rPr>
        <w:t>9</w:t>
      </w:r>
      <w:r>
        <w:rPr>
          <w:b w:val="false"/>
          <w:bCs w:val="false"/>
        </w:rPr>
        <w:t xml:space="preserve">. veljače  2017. </w:t>
      </w:r>
    </w:p>
    <w:p w:rsidRDefault="00341FD2" w:rsidP="00341FD2" w:rsidR="00341FD2"/>
    <w:p w:rsidRDefault="00341FD2" w:rsidP="00341FD2" w:rsidR="00341FD2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341FD2" w:rsidR="00341FD2" w:rsidRPr="00955826">
      <w:pPr>
        <w:jc w:val="both"/>
      </w:pPr>
      <w:r>
        <w:t>Ljiljana Floršić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mr. sc. Tihomir Kovačević</w:t>
      </w:r>
    </w:p>
    <w:p w:rsidRDefault="001006D7" w:rsidR="001006D7">
      <w:pPr>
        <w:jc w:val="both"/>
      </w:pPr>
    </w:p>
    <w:p w:rsidRDefault="00CE1768" w:rsidR="00CE1768" w:rsidRPr="009431C5">
      <w:pPr>
        <w:jc w:val="both"/>
      </w:pPr>
    </w:p>
    <w:p w:rsidRDefault="006D2EF4" w:rsidP="002766C5" w:rsidR="002766C5">
      <w:pPr>
        <w:tabs>
          <w:tab w:pos="7371" w:val="left"/>
        </w:tabs>
        <w:ind w:right="2267"/>
        <w:jc w:val="both"/>
      </w:pPr>
      <w:r w:rsidRPr="009431C5">
        <w:t xml:space="preserve">POUKA O PRAVNOM LIJEKU: </w:t>
      </w:r>
      <w:r w:rsidR="002766C5">
        <w:t xml:space="preserve">Protiv ovog rješenja pravo žalbe imaju stečajni upravitelj i </w:t>
      </w:r>
      <w:proofErr w:type="spellStart"/>
      <w:r w:rsidR="002766C5">
        <w:t>razlučni</w:t>
      </w:r>
      <w:proofErr w:type="spellEnd"/>
      <w:r w:rsidR="002766C5">
        <w:t xml:space="preserve"> vjerovnici Visokom trgovačkom sudu Republike Hrvatske u Zagrebu u roku od 8 dana, pismeno u 3 primjerka, putem ovog suda (čl. </w:t>
      </w:r>
      <w:smartTag w:element="metricconverter" w:uri="urn:schemas-microsoft-com:office:smarttags">
        <w:smartTagPr>
          <w:attr w:val="164. st" w:name="ProductID"/>
        </w:smartTagPr>
        <w:r w:rsidR="002766C5">
          <w:t>164. st</w:t>
        </w:r>
      </w:smartTag>
      <w:r w:rsidR="002766C5">
        <w:t>. 3. SZ-a).</w:t>
      </w:r>
    </w:p>
    <w:p w:rsidRDefault="00531997" w:rsidP="00B03516" w:rsidR="00416239" w:rsidRPr="009431C5">
      <w:pPr>
        <w:tabs>
          <w:tab w:pos="6240" w:val="left"/>
        </w:tabs>
      </w:pPr>
      <w:r w:rsidRPr="009431C5">
        <w:tab/>
        <w:t xml:space="preserve">   </w:t>
      </w:r>
    </w:p>
    <w:p w:rsidRDefault="00B03516" w:rsidR="00531997" w:rsidRPr="009431C5">
      <w:r w:rsidRPr="009431C5">
        <w:t>D N A :</w:t>
      </w:r>
    </w:p>
    <w:p w:rsidRDefault="00B03516" w:rsidP="001006D7" w:rsidR="00B03516">
      <w:pPr>
        <w:numPr>
          <w:ilvl w:val="0"/>
          <w:numId w:val="38"/>
        </w:numPr>
      </w:pPr>
      <w:r>
        <w:t>Stečajn</w:t>
      </w:r>
      <w:r w:rsidR="00546B64">
        <w:t>i</w:t>
      </w:r>
      <w:r>
        <w:t xml:space="preserve"> upravitelj</w:t>
      </w:r>
      <w:r w:rsidR="00546B64">
        <w:t xml:space="preserve"> </w:t>
      </w:r>
      <w:r w:rsidR="001B3353">
        <w:t>Duško Zec</w:t>
      </w:r>
    </w:p>
    <w:p w:rsidRDefault="001B3353" w:rsidP="00E95631" w:rsidR="00C0299C">
      <w:pPr>
        <w:numPr>
          <w:ilvl w:val="0"/>
          <w:numId w:val="38"/>
        </w:numPr>
      </w:pPr>
      <w:r>
        <w:t>ZAGREBAČKA</w:t>
      </w:r>
      <w:r w:rsidR="00546B64">
        <w:t xml:space="preserve"> BANK</w:t>
      </w:r>
      <w:r>
        <w:t>A</w:t>
      </w:r>
      <w:r w:rsidR="00546B64">
        <w:t xml:space="preserve"> d.d.</w:t>
      </w:r>
      <w:r w:rsidR="00C0299C" w:rsidRPr="00645E3B">
        <w:t xml:space="preserve"> Zagreb</w:t>
      </w:r>
      <w:r w:rsidR="00C0299C">
        <w:t xml:space="preserve"> </w:t>
      </w:r>
    </w:p>
    <w:p w:rsidRDefault="00C75F4D" w:rsidP="00C75F4D" w:rsidR="00767023">
      <w:pPr>
        <w:numPr>
          <w:ilvl w:val="0"/>
          <w:numId w:val="38"/>
        </w:numPr>
        <w:jc w:val="both"/>
      </w:pPr>
      <w:r w:rsidRPr="00C75F4D">
        <w:t xml:space="preserve">mrežna stranica e-Oglasna ploča sudova </w:t>
      </w:r>
    </w:p>
    <w:sectPr w:rsidSect="002546C4" w:rsidR="00767023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276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555" w:rsidR="000A4555">
      <w:r>
        <w:separator/>
      </w:r>
    </w:p>
  </w:endnote>
  <w:endnote w:id="0" w:type="continuationSeparator">
    <w:p w:rsidRDefault="000A4555" w:rsidR="000A4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555" w:rsidR="000A4555">
      <w:r>
        <w:separator/>
      </w:r>
    </w:p>
  </w:footnote>
  <w:footnote w:id="0" w:type="continuationSeparator">
    <w:p w:rsidRDefault="000A4555" w:rsidR="000A4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69D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6B4D99" w:rsidRPr="006B4D99">
      <w:t>14 St-1668/16-36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2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7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0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B9D0861"/>
    <w:multiLevelType w:val="hybridMultilevel"/>
    <w:tmpl w:val="42A08A82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2">
    <w:nsid w:val="4DBB4D7A"/>
    <w:multiLevelType w:val="hybridMultilevel"/>
    <w:tmpl w:val="151403AA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3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6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8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BE65EB2"/>
    <w:multiLevelType w:val="hybridMultilevel"/>
    <w:tmpl w:val="001A66C6"/>
    <w:lvl w:tplc="0F30ED60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0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1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3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35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7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8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39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0">
    <w:nsid w:val="754E0F6D"/>
    <w:multiLevelType w:val="hybridMultilevel"/>
    <w:tmpl w:val="0B0E8C1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2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2"/>
  </w:num>
  <w:num w:numId="3">
    <w:abstractNumId w:val="3"/>
  </w:num>
  <w:num w:numId="4">
    <w:abstractNumId w:val="33"/>
  </w:num>
  <w:num w:numId="5">
    <w:abstractNumId w:val="34"/>
  </w:num>
  <w:num w:numId="6">
    <w:abstractNumId w:val="39"/>
  </w:num>
  <w:num w:numId="7">
    <w:abstractNumId w:val="42"/>
  </w:num>
  <w:num w:numId="8">
    <w:abstractNumId w:val="15"/>
  </w:num>
  <w:num w:numId="9">
    <w:abstractNumId w:val="26"/>
  </w:num>
  <w:num w:numId="10">
    <w:abstractNumId w:val="28"/>
  </w:num>
  <w:num w:numId="11">
    <w:abstractNumId w:val="14"/>
  </w:num>
  <w:num w:numId="12">
    <w:abstractNumId w:val="18"/>
  </w:num>
  <w:num w:numId="13">
    <w:abstractNumId w:val="13"/>
  </w:num>
  <w:num w:numId="14">
    <w:abstractNumId w:val="30"/>
  </w:num>
  <w:num w:numId="15">
    <w:abstractNumId w:val="36"/>
  </w:num>
  <w:num w:numId="16">
    <w:abstractNumId w:val="43"/>
  </w:num>
  <w:num w:numId="17">
    <w:abstractNumId w:val="17"/>
  </w:num>
  <w:num w:numId="18">
    <w:abstractNumId w:val="6"/>
  </w:num>
  <w:num w:numId="19">
    <w:abstractNumId w:val="11"/>
  </w:num>
  <w:num w:numId="20">
    <w:abstractNumId w:val="7"/>
  </w:num>
  <w:num w:numId="21">
    <w:abstractNumId w:val="20"/>
  </w:num>
  <w:num w:numId="22">
    <w:abstractNumId w:val="35"/>
  </w:num>
  <w:num w:numId="23">
    <w:abstractNumId w:val="24"/>
  </w:num>
  <w:num w:numId="24">
    <w:abstractNumId w:val="2"/>
  </w:num>
  <w:num w:numId="25">
    <w:abstractNumId w:val="5"/>
  </w:num>
  <w:num w:numId="26">
    <w:abstractNumId w:val="0"/>
  </w:num>
  <w:num w:numId="27">
    <w:abstractNumId w:val="23"/>
  </w:num>
  <w:num w:numId="28">
    <w:abstractNumId w:val="27"/>
  </w:num>
  <w:num w:numId="29">
    <w:abstractNumId w:val="31"/>
  </w:num>
  <w:num w:numId="30">
    <w:abstractNumId w:val="1"/>
  </w:num>
  <w:num w:numId="31">
    <w:abstractNumId w:val="38"/>
  </w:num>
  <w:num w:numId="32">
    <w:abstractNumId w:val="41"/>
  </w:num>
  <w:num w:numId="33">
    <w:abstractNumId w:val="9"/>
  </w:num>
  <w:num w:numId="34">
    <w:abstractNumId w:val="19"/>
  </w:num>
  <w:num w:numId="35">
    <w:abstractNumId w:val="10"/>
  </w:num>
  <w:num w:numId="36">
    <w:abstractNumId w:val="16"/>
  </w:num>
  <w:num w:numId="37">
    <w:abstractNumId w:val="25"/>
  </w:num>
  <w:num w:numId="38">
    <w:abstractNumId w:val="8"/>
  </w:num>
  <w:num w:numId="39">
    <w:abstractNumId w:val="32"/>
  </w:num>
  <w:num w:numId="40">
    <w:abstractNumId w:val="37"/>
  </w:num>
  <w:num w:numId="41">
    <w:abstractNumId w:val="21"/>
  </w:num>
  <w:num w:numId="42">
    <w:abstractNumId w:val="40"/>
  </w:num>
  <w:num w:numId="43">
    <w:abstractNumId w:val="29"/>
  </w:num>
  <w:num w:numId="44">
    <w:abstractNumId w:val="22"/>
  </w:num>
  <w:num w:numId="45">
    <w:abstractNumId w:val="3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93F"/>
    <w:rsid w:val="00020D8A"/>
    <w:rsid w:val="00024794"/>
    <w:rsid w:val="0002678C"/>
    <w:rsid w:val="00030E51"/>
    <w:rsid w:val="00053730"/>
    <w:rsid w:val="00055200"/>
    <w:rsid w:val="00073482"/>
    <w:rsid w:val="000816E8"/>
    <w:rsid w:val="000853F2"/>
    <w:rsid w:val="00087483"/>
    <w:rsid w:val="00097E2F"/>
    <w:rsid w:val="000A0ABC"/>
    <w:rsid w:val="000A2679"/>
    <w:rsid w:val="000A4555"/>
    <w:rsid w:val="000C06FF"/>
    <w:rsid w:val="000E0FD9"/>
    <w:rsid w:val="000F094E"/>
    <w:rsid w:val="000F0B8C"/>
    <w:rsid w:val="000F0DA2"/>
    <w:rsid w:val="000F60BD"/>
    <w:rsid w:val="001006D7"/>
    <w:rsid w:val="001028E4"/>
    <w:rsid w:val="00113302"/>
    <w:rsid w:val="00114D15"/>
    <w:rsid w:val="00131835"/>
    <w:rsid w:val="00140CB9"/>
    <w:rsid w:val="00140F89"/>
    <w:rsid w:val="001434B7"/>
    <w:rsid w:val="00150143"/>
    <w:rsid w:val="001622BC"/>
    <w:rsid w:val="001735D4"/>
    <w:rsid w:val="00177DBB"/>
    <w:rsid w:val="00187D74"/>
    <w:rsid w:val="001A0482"/>
    <w:rsid w:val="001A6998"/>
    <w:rsid w:val="001A7B85"/>
    <w:rsid w:val="001B2F25"/>
    <w:rsid w:val="001B3353"/>
    <w:rsid w:val="001B35CE"/>
    <w:rsid w:val="001C6813"/>
    <w:rsid w:val="001D1463"/>
    <w:rsid w:val="001D1C2B"/>
    <w:rsid w:val="001D3CBA"/>
    <w:rsid w:val="001D5362"/>
    <w:rsid w:val="001F1A85"/>
    <w:rsid w:val="001F39CD"/>
    <w:rsid w:val="001F676A"/>
    <w:rsid w:val="00200505"/>
    <w:rsid w:val="0020081F"/>
    <w:rsid w:val="00202564"/>
    <w:rsid w:val="00210002"/>
    <w:rsid w:val="00212F1A"/>
    <w:rsid w:val="00216EAB"/>
    <w:rsid w:val="002264BB"/>
    <w:rsid w:val="00230110"/>
    <w:rsid w:val="00253319"/>
    <w:rsid w:val="002546C4"/>
    <w:rsid w:val="002574ED"/>
    <w:rsid w:val="0026073D"/>
    <w:rsid w:val="00271D1F"/>
    <w:rsid w:val="002766C5"/>
    <w:rsid w:val="00277C5C"/>
    <w:rsid w:val="00290E99"/>
    <w:rsid w:val="00297C1B"/>
    <w:rsid w:val="002A1EFF"/>
    <w:rsid w:val="002B5C58"/>
    <w:rsid w:val="002B60AA"/>
    <w:rsid w:val="002D3E40"/>
    <w:rsid w:val="002E02DD"/>
    <w:rsid w:val="002F3EA6"/>
    <w:rsid w:val="003040C0"/>
    <w:rsid w:val="00311580"/>
    <w:rsid w:val="00313F12"/>
    <w:rsid w:val="003148C9"/>
    <w:rsid w:val="00326A1D"/>
    <w:rsid w:val="0033285E"/>
    <w:rsid w:val="00340F9E"/>
    <w:rsid w:val="00341FD2"/>
    <w:rsid w:val="003447C0"/>
    <w:rsid w:val="0035186B"/>
    <w:rsid w:val="003525EE"/>
    <w:rsid w:val="00353E50"/>
    <w:rsid w:val="003676A2"/>
    <w:rsid w:val="00370D94"/>
    <w:rsid w:val="0037110D"/>
    <w:rsid w:val="003722A2"/>
    <w:rsid w:val="00373E7B"/>
    <w:rsid w:val="00374282"/>
    <w:rsid w:val="003742FB"/>
    <w:rsid w:val="0037626C"/>
    <w:rsid w:val="003A19FF"/>
    <w:rsid w:val="003A1BAD"/>
    <w:rsid w:val="003B7B83"/>
    <w:rsid w:val="003C159F"/>
    <w:rsid w:val="003C1AD8"/>
    <w:rsid w:val="003C4BA6"/>
    <w:rsid w:val="003D257D"/>
    <w:rsid w:val="003D33D7"/>
    <w:rsid w:val="003D7A89"/>
    <w:rsid w:val="003F0966"/>
    <w:rsid w:val="003F1777"/>
    <w:rsid w:val="00403152"/>
    <w:rsid w:val="00404E45"/>
    <w:rsid w:val="00406945"/>
    <w:rsid w:val="00415D2D"/>
    <w:rsid w:val="00416239"/>
    <w:rsid w:val="00421BB4"/>
    <w:rsid w:val="00431415"/>
    <w:rsid w:val="00431977"/>
    <w:rsid w:val="0043462D"/>
    <w:rsid w:val="00435B1B"/>
    <w:rsid w:val="00437726"/>
    <w:rsid w:val="00445A36"/>
    <w:rsid w:val="00450926"/>
    <w:rsid w:val="00454013"/>
    <w:rsid w:val="00460D04"/>
    <w:rsid w:val="00474659"/>
    <w:rsid w:val="00474E54"/>
    <w:rsid w:val="00480820"/>
    <w:rsid w:val="00484EEF"/>
    <w:rsid w:val="00495A8F"/>
    <w:rsid w:val="004C1927"/>
    <w:rsid w:val="004C1E7B"/>
    <w:rsid w:val="004C5600"/>
    <w:rsid w:val="004C71C0"/>
    <w:rsid w:val="004D2C67"/>
    <w:rsid w:val="004D4D0E"/>
    <w:rsid w:val="004D675F"/>
    <w:rsid w:val="004F28A0"/>
    <w:rsid w:val="004F624B"/>
    <w:rsid w:val="005147CE"/>
    <w:rsid w:val="005165B0"/>
    <w:rsid w:val="00521416"/>
    <w:rsid w:val="00521E64"/>
    <w:rsid w:val="00525A6A"/>
    <w:rsid w:val="005261F0"/>
    <w:rsid w:val="00531997"/>
    <w:rsid w:val="00543884"/>
    <w:rsid w:val="00546B64"/>
    <w:rsid w:val="0055041E"/>
    <w:rsid w:val="00552047"/>
    <w:rsid w:val="00552EBD"/>
    <w:rsid w:val="00553DAD"/>
    <w:rsid w:val="00581A6F"/>
    <w:rsid w:val="00592B4D"/>
    <w:rsid w:val="005B7C98"/>
    <w:rsid w:val="005D7332"/>
    <w:rsid w:val="005E0CF7"/>
    <w:rsid w:val="005E61C9"/>
    <w:rsid w:val="005E790B"/>
    <w:rsid w:val="005F0F82"/>
    <w:rsid w:val="005F611B"/>
    <w:rsid w:val="005F6320"/>
    <w:rsid w:val="00604111"/>
    <w:rsid w:val="00607692"/>
    <w:rsid w:val="00613530"/>
    <w:rsid w:val="00616849"/>
    <w:rsid w:val="00623CB2"/>
    <w:rsid w:val="006251F6"/>
    <w:rsid w:val="006254AE"/>
    <w:rsid w:val="00626C4B"/>
    <w:rsid w:val="00627D89"/>
    <w:rsid w:val="00633E10"/>
    <w:rsid w:val="00653134"/>
    <w:rsid w:val="0066347B"/>
    <w:rsid w:val="00667D42"/>
    <w:rsid w:val="00674E01"/>
    <w:rsid w:val="0068340F"/>
    <w:rsid w:val="006B38B3"/>
    <w:rsid w:val="006B4D99"/>
    <w:rsid w:val="006B54BA"/>
    <w:rsid w:val="006B58FD"/>
    <w:rsid w:val="006C1ED9"/>
    <w:rsid w:val="006C344E"/>
    <w:rsid w:val="006D01E4"/>
    <w:rsid w:val="006D2EF4"/>
    <w:rsid w:val="006D3051"/>
    <w:rsid w:val="006E650C"/>
    <w:rsid w:val="006F4B9D"/>
    <w:rsid w:val="007060E3"/>
    <w:rsid w:val="00715395"/>
    <w:rsid w:val="00716BE7"/>
    <w:rsid w:val="00720480"/>
    <w:rsid w:val="00747E9F"/>
    <w:rsid w:val="00754AA6"/>
    <w:rsid w:val="00765B97"/>
    <w:rsid w:val="00767023"/>
    <w:rsid w:val="00776990"/>
    <w:rsid w:val="00787319"/>
    <w:rsid w:val="00796E89"/>
    <w:rsid w:val="007A08C4"/>
    <w:rsid w:val="007A14D5"/>
    <w:rsid w:val="007A6C41"/>
    <w:rsid w:val="007B09C2"/>
    <w:rsid w:val="007C0957"/>
    <w:rsid w:val="007C5838"/>
    <w:rsid w:val="007E2013"/>
    <w:rsid w:val="007E3314"/>
    <w:rsid w:val="007E78EE"/>
    <w:rsid w:val="007F0FAE"/>
    <w:rsid w:val="007F2D5E"/>
    <w:rsid w:val="007F5E9D"/>
    <w:rsid w:val="007F6762"/>
    <w:rsid w:val="00813665"/>
    <w:rsid w:val="00821610"/>
    <w:rsid w:val="00824F3A"/>
    <w:rsid w:val="0084462D"/>
    <w:rsid w:val="008638CC"/>
    <w:rsid w:val="008670C4"/>
    <w:rsid w:val="008671E4"/>
    <w:rsid w:val="00876989"/>
    <w:rsid w:val="008848C4"/>
    <w:rsid w:val="00885CF0"/>
    <w:rsid w:val="00897BB7"/>
    <w:rsid w:val="008A24CF"/>
    <w:rsid w:val="008A72C2"/>
    <w:rsid w:val="008B44D4"/>
    <w:rsid w:val="008B5870"/>
    <w:rsid w:val="008C0575"/>
    <w:rsid w:val="008C2E67"/>
    <w:rsid w:val="008D4C83"/>
    <w:rsid w:val="008D6441"/>
    <w:rsid w:val="008E3B46"/>
    <w:rsid w:val="008E3BF0"/>
    <w:rsid w:val="008E4BAB"/>
    <w:rsid w:val="008E6E15"/>
    <w:rsid w:val="008F184C"/>
    <w:rsid w:val="008F2933"/>
    <w:rsid w:val="008F34B2"/>
    <w:rsid w:val="008F668D"/>
    <w:rsid w:val="00901CA8"/>
    <w:rsid w:val="00907DC5"/>
    <w:rsid w:val="009431C5"/>
    <w:rsid w:val="009450EC"/>
    <w:rsid w:val="0094644A"/>
    <w:rsid w:val="00955826"/>
    <w:rsid w:val="0095739B"/>
    <w:rsid w:val="009613B0"/>
    <w:rsid w:val="0096314F"/>
    <w:rsid w:val="00965849"/>
    <w:rsid w:val="009658E0"/>
    <w:rsid w:val="009820F7"/>
    <w:rsid w:val="00984E8E"/>
    <w:rsid w:val="0098687C"/>
    <w:rsid w:val="00987C09"/>
    <w:rsid w:val="00995B60"/>
    <w:rsid w:val="00996E73"/>
    <w:rsid w:val="009A1D4B"/>
    <w:rsid w:val="009A3AEF"/>
    <w:rsid w:val="009D1548"/>
    <w:rsid w:val="009D486B"/>
    <w:rsid w:val="009E4191"/>
    <w:rsid w:val="009E4BDA"/>
    <w:rsid w:val="009F2DD7"/>
    <w:rsid w:val="00A050DF"/>
    <w:rsid w:val="00A05188"/>
    <w:rsid w:val="00A151F5"/>
    <w:rsid w:val="00A15E74"/>
    <w:rsid w:val="00A279F2"/>
    <w:rsid w:val="00A27ECD"/>
    <w:rsid w:val="00A40DD1"/>
    <w:rsid w:val="00A46BE0"/>
    <w:rsid w:val="00A57797"/>
    <w:rsid w:val="00A70080"/>
    <w:rsid w:val="00A74342"/>
    <w:rsid w:val="00A74C8C"/>
    <w:rsid w:val="00A76CA0"/>
    <w:rsid w:val="00A93A6A"/>
    <w:rsid w:val="00A97BF0"/>
    <w:rsid w:val="00AA2528"/>
    <w:rsid w:val="00AC0D5F"/>
    <w:rsid w:val="00AC50AB"/>
    <w:rsid w:val="00AD0708"/>
    <w:rsid w:val="00AD5CF6"/>
    <w:rsid w:val="00AE0B74"/>
    <w:rsid w:val="00AE0E3E"/>
    <w:rsid w:val="00AE3D95"/>
    <w:rsid w:val="00AE4D2B"/>
    <w:rsid w:val="00AE7C78"/>
    <w:rsid w:val="00AF699C"/>
    <w:rsid w:val="00B03516"/>
    <w:rsid w:val="00B07836"/>
    <w:rsid w:val="00B129F8"/>
    <w:rsid w:val="00B16E90"/>
    <w:rsid w:val="00B23AC6"/>
    <w:rsid w:val="00B2585E"/>
    <w:rsid w:val="00B25C20"/>
    <w:rsid w:val="00B302E3"/>
    <w:rsid w:val="00B341A2"/>
    <w:rsid w:val="00B35540"/>
    <w:rsid w:val="00B458CC"/>
    <w:rsid w:val="00B45B3C"/>
    <w:rsid w:val="00B55AA8"/>
    <w:rsid w:val="00B57D09"/>
    <w:rsid w:val="00B638EC"/>
    <w:rsid w:val="00B6608A"/>
    <w:rsid w:val="00B67474"/>
    <w:rsid w:val="00B675C9"/>
    <w:rsid w:val="00B70EF0"/>
    <w:rsid w:val="00B87A20"/>
    <w:rsid w:val="00BA6AFD"/>
    <w:rsid w:val="00BB7D66"/>
    <w:rsid w:val="00BC69DD"/>
    <w:rsid w:val="00BE1D2C"/>
    <w:rsid w:val="00C0299C"/>
    <w:rsid w:val="00C17201"/>
    <w:rsid w:val="00C20A86"/>
    <w:rsid w:val="00C25877"/>
    <w:rsid w:val="00C26625"/>
    <w:rsid w:val="00C315B5"/>
    <w:rsid w:val="00C404C5"/>
    <w:rsid w:val="00C43509"/>
    <w:rsid w:val="00C46FB5"/>
    <w:rsid w:val="00C55B0D"/>
    <w:rsid w:val="00C6004E"/>
    <w:rsid w:val="00C617F1"/>
    <w:rsid w:val="00C61A36"/>
    <w:rsid w:val="00C667E0"/>
    <w:rsid w:val="00C67C68"/>
    <w:rsid w:val="00C750BD"/>
    <w:rsid w:val="00C75F4D"/>
    <w:rsid w:val="00C82411"/>
    <w:rsid w:val="00C857E8"/>
    <w:rsid w:val="00C91902"/>
    <w:rsid w:val="00C92976"/>
    <w:rsid w:val="00C95AE2"/>
    <w:rsid w:val="00CA704D"/>
    <w:rsid w:val="00CC32A6"/>
    <w:rsid w:val="00CC414A"/>
    <w:rsid w:val="00CD411D"/>
    <w:rsid w:val="00CD434A"/>
    <w:rsid w:val="00CE1768"/>
    <w:rsid w:val="00CE1F18"/>
    <w:rsid w:val="00D05B21"/>
    <w:rsid w:val="00D20B11"/>
    <w:rsid w:val="00D30985"/>
    <w:rsid w:val="00D313B3"/>
    <w:rsid w:val="00D31DEC"/>
    <w:rsid w:val="00D330B2"/>
    <w:rsid w:val="00D34DF0"/>
    <w:rsid w:val="00D35F15"/>
    <w:rsid w:val="00D47D50"/>
    <w:rsid w:val="00D525F8"/>
    <w:rsid w:val="00D527B6"/>
    <w:rsid w:val="00D6619E"/>
    <w:rsid w:val="00D8118B"/>
    <w:rsid w:val="00D86C13"/>
    <w:rsid w:val="00D915B1"/>
    <w:rsid w:val="00D921E2"/>
    <w:rsid w:val="00D97F14"/>
    <w:rsid w:val="00DA6051"/>
    <w:rsid w:val="00DA6566"/>
    <w:rsid w:val="00DA6948"/>
    <w:rsid w:val="00DC09FE"/>
    <w:rsid w:val="00DC38C2"/>
    <w:rsid w:val="00DD4894"/>
    <w:rsid w:val="00DE74BE"/>
    <w:rsid w:val="00DF312A"/>
    <w:rsid w:val="00E14327"/>
    <w:rsid w:val="00E17DE9"/>
    <w:rsid w:val="00E267DF"/>
    <w:rsid w:val="00E316E4"/>
    <w:rsid w:val="00E35A74"/>
    <w:rsid w:val="00E40E50"/>
    <w:rsid w:val="00E429CD"/>
    <w:rsid w:val="00E4487C"/>
    <w:rsid w:val="00E45C0B"/>
    <w:rsid w:val="00E6499B"/>
    <w:rsid w:val="00E675D0"/>
    <w:rsid w:val="00E7275D"/>
    <w:rsid w:val="00E7563C"/>
    <w:rsid w:val="00E87110"/>
    <w:rsid w:val="00E87CED"/>
    <w:rsid w:val="00E95631"/>
    <w:rsid w:val="00E95F56"/>
    <w:rsid w:val="00E96DEA"/>
    <w:rsid w:val="00EA243C"/>
    <w:rsid w:val="00EB0D47"/>
    <w:rsid w:val="00EB34D8"/>
    <w:rsid w:val="00EC74C1"/>
    <w:rsid w:val="00ED3734"/>
    <w:rsid w:val="00ED41B3"/>
    <w:rsid w:val="00ED5620"/>
    <w:rsid w:val="00EE45AB"/>
    <w:rsid w:val="00EF59B2"/>
    <w:rsid w:val="00F0009C"/>
    <w:rsid w:val="00F1731E"/>
    <w:rsid w:val="00F32344"/>
    <w:rsid w:val="00F35577"/>
    <w:rsid w:val="00F468D9"/>
    <w:rsid w:val="00F500D8"/>
    <w:rsid w:val="00F523BA"/>
    <w:rsid w:val="00F80402"/>
    <w:rsid w:val="00F87C8E"/>
    <w:rsid w:val="00F933DF"/>
    <w:rsid w:val="00F93919"/>
    <w:rsid w:val="00F93D80"/>
    <w:rsid w:val="00F93ED2"/>
    <w:rsid w:val="00F95066"/>
    <w:rsid w:val="00F977A8"/>
    <w:rsid w:val="00FB237C"/>
    <w:rsid w:val="00FC1A2C"/>
    <w:rsid w:val="00FC2B93"/>
    <w:rsid w:val="00FC383F"/>
    <w:rsid w:val="00FC7398"/>
    <w:rsid w:val="00FD0597"/>
    <w:rsid w:val="00FD0645"/>
    <w:rsid w:val="00FD1504"/>
    <w:rsid w:val="00FE13EC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7C5838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341FD2"/>
    <w:rPr>
      <w:b/>
      <w:bCs/>
      <w:sz w:val="24"/>
      <w:szCs w:val="24"/>
    </w:rPr>
  </w:style>
  <w:style w:customStyle="true" w:styleId="OdlomakpopisaChar" w:type="character">
    <w:name w:val="Odlomak popisa Char"/>
    <w:link w:val="Odlomakpopisa"/>
    <w:uiPriority w:val="34"/>
    <w:locked/>
    <w:rsid w:val="00341FD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69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69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69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69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69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7C5838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341FD2"/>
    <w:rPr>
      <w:b/>
      <w:bCs/>
      <w:sz w:val="24"/>
      <w:szCs w:val="24"/>
    </w:rPr>
  </w:style>
  <w:style w:customStyle="1" w:styleId="OdlomakpopisaChar" w:type="character">
    <w:name w:val="Odlomak popisa Char"/>
    <w:link w:val="Odlomakpopisa"/>
    <w:uiPriority w:val="34"/>
    <w:locked/>
    <w:rsid w:val="00341FD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69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69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69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69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69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749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8307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1668</izvorni_sadrzaj>
    <derivirana_varijabla naziv="DomainObject.Predmet.Broj_1">1668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St-1668/2016</izvorni_sadrzaj>
    <derivirana_varijabla naziv="DomainObject.Predmet.OznakaBroj_1">St-1668/2016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St-1950/16</izvorni_sadrzaj>
    <derivirana_varijabla naziv="DomainObject.Predmet.PrimjedbaSuca_1">postoji St-1950/16</derivirana_varijabla>
  </DomainObject.Predmet.PrimjedbaSuca>
  <DomainObject.Predmet.ProtustrankaFormated>
    <izvorni_sadrzaj>  MODICA MEREO d.o.o. za proizvodnju, preradu i promet zastupanog po punomoćniku Krešimir Rastija</izvorni_sadrzaj>
    <derivirana_varijabla naziv="DomainObject.Predmet.ProtustrankaFormated_1">  MODICA MEREO d.o.o. za proizvodnju, preradu i promet zastupanog po punomoćniku Krešimir Rastija</derivirana_varijabla>
  </DomainObject.Predmet.ProtustrankaFormated>
  <DomainObject.Predmet.ProtustrankaFormatedOIB>
    <izvorni_sadrzaj>  MODICA MEREO d.o.o. za proizvodnju, preradu i promet, OIB 70609190357 zastupanog po punomoćniku Krešimir Rastija</izvorni_sadrzaj>
    <derivirana_varijabla naziv="DomainObject.Predmet.ProtustrankaFormatedOIB_1">  MODICA MEREO d.o.o. za proizvodnju, preradu i promet, OIB 70609190357 zastupanog po punomoćniku Krešimir Rastija</derivirana_varijabla>
  </DomainObject.Predmet.ProtustrankaFormatedOIB>
  <DomainObject.Predmet.ProtustrankaFormatedWithAdress>
    <izvorni_sadrzaj> MODICA MEREO d.o.o. za proizvodnju, preradu i promet, Valpovačka bb , 31300 Beli Manastir zastupanog po punomoćniku Krešimir Rastija</izvorni_sadrzaj>
    <derivirana_varijabla naziv="DomainObject.Predmet.ProtustrankaFormatedWithAdress_1"> MODICA MEREO d.o.o. za proizvodnju, preradu i promet, Valpovačka bb , 31300 Beli Manastir zastupanog po punomoćniku Krešimir Rastija</derivirana_varijabla>
  </DomainObject.Predmet.ProtustrankaFormatedWithAdress>
  <DomainObject.Predmet.ProtustrankaFormatedWithAdressOIB>
    <izvorni_sadrzaj> MODICA MEREO d.o.o. za proizvodnju, preradu i promet, OIB 70609190357, Valpovačka bb , 31300 Beli Manastir zastupanog po punomoćniku Krešimir Rastija</izvorni_sadrzaj>
    <derivirana_varijabla naziv="DomainObject.Predmet.ProtustrankaFormatedWithAdressOIB_1"> MODICA MEREO d.o.o. za proizvodnju, preradu i promet, OIB 70609190357, Valpovačka bb , 31300 Beli Manastir zastupanog po punomoćniku Krešimir Rastija</derivirana_varijabla>
  </DomainObject.Predmet.ProtustrankaFormatedWithAdressOIB>
  <DomainObject.Predmet.ProtustrankaWithAdress>
    <izvorni_sadrzaj>MODICA MEREO d.o.o. za proizvodnju, preradu i promet Valpovačka bb , 31300 Beli Manastir</izvorni_sadrzaj>
    <derivirana_varijabla naziv="DomainObject.Predmet.ProtustrankaWithAdress_1">MODICA MEREO d.o.o. za proizvodnju, preradu i promet Valpovačka bb , 31300 Beli Manastir</derivirana_varijabla>
  </DomainObject.Predmet.ProtustrankaWithAdress>
  <DomainObject.Predmet.ProtustrankaWithAdressOIB>
    <izvorni_sadrzaj>MODICA MEREO d.o.o. za proizvodnju, preradu i promet, OIB 70609190357, Valpovačka bb , 31300 Beli Manastir</izvorni_sadrzaj>
    <derivirana_varijabla naziv="DomainObject.Predmet.ProtustrankaWithAdressOIB_1">MODICA MEREO d.o.o. za proizvodnju, preradu i promet, OIB 70609190357, Valpovačka bb , 31300 Beli Manastir</derivirana_varijabla>
  </DomainObject.Predmet.ProtustrankaWithAdressOIB>
  <DomainObject.Predmet.ProtustrankaNazivFormated>
    <izvorni_sadrzaj>MODICA MEREO d.o.o. za proizvodnju, preradu i promet</izvorni_sadrzaj>
    <derivirana_varijabla naziv="DomainObject.Predmet.ProtustrankaNazivFormated_1">MODICA MEREO d.o.o. za proizvodnju, preradu i promet</derivirana_varijabla>
  </DomainObject.Predmet.ProtustrankaNazivFormated>
  <DomainObject.Predmet.ProtustrankaNazivFormatedOIB>
    <izvorni_sadrzaj>MODICA MEREO d.o.o. za proizvodnju, preradu i promet, OIB 70609190357</izvorni_sadrzaj>
    <derivirana_varijabla naziv="DomainObject.Predmet.ProtustrankaNazivFormatedOIB_1">MODICA MEREO d.o.o. za proizvodnju, preradu i promet, OIB 70609190357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</izvorni_sadrzaj>
    <derivirana_varijabla naziv="DomainObject.Predmet.StrankaFormated_1">  FINA RC ZAGREB</derivirana_varijabla>
  </DomainObject.Predmet.StrankaFormated>
  <DomainObject.Predmet.StrankaFormatedOIB>
    <izvorni_sadrzaj>  FINA RC ZAGREB, OIB 85821130368</izvorni_sadrzaj>
    <derivirana_varijabla naziv="DomainObject.Predmet.StrankaFormatedOIB_1">  FINA RC ZAGREB, OIB 85821130368</derivirana_varijabla>
  </DomainObject.Predmet.StrankaFormatedOIB>
  <DomainObject.Predmet.StrankaFormatedWithAdress>
    <izvorni_sadrzaj> FINA RC ZAGREB</izvorni_sadrzaj>
    <derivirana_varijabla naziv="DomainObject.Predmet.StrankaFormatedWithAdress_1"> FINA RC ZAGREB</derivirana_varijabla>
  </DomainObject.Predmet.StrankaFormatedWithAdress>
  <DomainObject.Predmet.StrankaFormatedWithAdressOIB>
    <izvorni_sadrzaj> FINA RC ZAGREB, OIB 85821130368</izvorni_sadrzaj>
    <derivirana_varijabla naziv="DomainObject.Predmet.StrankaFormatedWithAdressOIB_1"> FINA RC ZAGREB, OIB 85821130368</derivirana_varijabla>
  </DomainObject.Predmet.StrankaFormatedWithAdressOIB>
  <DomainObject.Predmet.StrankaWithAdress>
    <izvorni_sadrzaj>FINA RC ZAGREB </izvorni_sadrzaj>
    <derivirana_varijabla naziv="DomainObject.Predmet.StrankaWithAdress_1">FINA RC ZAGREB </derivirana_varijabla>
  </DomainObject.Predmet.StrankaWithAdress>
  <DomainObject.Predmet.StrankaWithAdressOIB>
    <izvorni_sadrzaj>FINA RC ZAGREB, OIB 85821130368</izvorni_sadrzaj>
    <derivirana_varijabla naziv="DomainObject.Predmet.StrankaWithAdressOIB_1">FINA RC ZAGREB, OIB 85821130368</derivirana_varijabla>
  </DomainObject.Predmet.StrankaWithAdressOIB>
  <DomainObject.Predmet.StrankaNazivFormated>
    <izvorni_sadrzaj>FINA RC ZAGREB</izvorni_sadrzaj>
    <derivirana_varijabla naziv="DomainObject.Predmet.StrankaNazivFormated_1">FINA RC ZAGREB</derivirana_varijabla>
  </DomainObject.Predmet.StrankaNazivFormated>
  <DomainObject.Predmet.StrankaNazivFormatedOIB>
    <izvorni_sadrzaj>FINA RC ZAGREB, OIB 85821130368</izvorni_sadrzaj>
    <derivirana_varijabla naziv="DomainObject.Predmet.StrankaNazivFormatedOIB_1">FINA RC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ZAGREB</item>
    </izvorni_sadrzaj>
    <derivirana_varijabla naziv="DomainObject.Predmet.StrankaListFormated_1">
      <item>FINA RC ZAGREB</item>
    </derivirana_varijabla>
  </DomainObject.Predmet.StrankaListFormated>
  <DomainObject.Predmet.StrankaListFormatedOIB>
    <izvorni_sadrzaj>
      <item>FINA RC ZAGREB, OIB 85821130368</item>
    </izvorni_sadrzaj>
    <derivirana_varijabla naziv="DomainObject.Predmet.StrankaListFormatedOIB_1">
      <item>FINA RC ZAGREB, OIB 85821130368</item>
    </derivirana_varijabla>
  </DomainObject.Predmet.StrankaListFormatedOIB>
  <DomainObject.Predmet.StrankaListFormatedWithAdress>
    <izvorni_sadrzaj>
      <item>FINA RC ZAGREB</item>
    </izvorni_sadrzaj>
    <derivirana_varijabla naziv="DomainObject.Predmet.StrankaListFormatedWithAdress_1">
      <item>FINA RC ZAGREB</item>
    </derivirana_varijabla>
  </DomainObject.Predmet.StrankaListFormatedWithAdress>
  <DomainObject.Predmet.StrankaListFormatedWithAdressOIB>
    <izvorni_sadrzaj>
      <item>FINA RC ZAGREB, OIB 85821130368</item>
    </izvorni_sadrzaj>
    <derivirana_varijabla naziv="DomainObject.Predmet.StrankaListFormatedWithAdressOIB_1">
      <item>FINA RC ZAGREB, OIB 85821130368</item>
    </derivirana_varijabla>
  </DomainObject.Predmet.StrankaListFormatedWithAdressOIB>
  <DomainObject.Predmet.StrankaListNazivFormated>
    <izvorni_sadrzaj>
      <item>FINA RC ZAGREB</item>
    </izvorni_sadrzaj>
    <derivirana_varijabla naziv="DomainObject.Predmet.StrankaListNazivFormated_1">
      <item>FINA RC ZAGREB</item>
    </derivirana_varijabla>
  </DomainObject.Predmet.StrankaListNazivFormated>
  <DomainObject.Predmet.StrankaListNazivFormatedOIB>
    <izvorni_sadrzaj>
      <item>FINA RC ZAGREB, OIB 85821130368</item>
    </izvorni_sadrzaj>
    <derivirana_varijabla naziv="DomainObject.Predmet.StrankaListNazivFormatedOIB_1">
      <item>FINA RC ZAGREB, OIB 85821130368</item>
    </derivirana_varijabla>
  </DomainObject.Predmet.StrankaListNazivFormatedOIB>
  <DomainObject.Predmet.ProtuStrankaListFormated>
    <izvorni_sadrzaj>
      <item>MODICA MEREO d.o.o. za proizvodnju, preradu i promet zastupanog po punomoćniku Krešimir Rastija</item>
    </izvorni_sadrzaj>
    <derivirana_varijabla naziv="DomainObject.Predmet.ProtuStrankaListFormated_1">
      <item>MODICA MEREO d.o.o. za proizvodnju, preradu i promet zastupanog po punomoćniku Krešimir Rastija</item>
    </derivirana_varijabla>
  </DomainObject.Predmet.ProtuStrankaListFormated>
  <DomainObject.Predmet.ProtuStrankaListFormatedOIB>
    <izvorni_sadrzaj>
      <item>MODICA MEREO d.o.o. za proizvodnju, preradu i promet, OIB 70609190357 zastupanog po punomoćniku Krešimir Rastija</item>
    </izvorni_sadrzaj>
    <derivirana_varijabla naziv="DomainObject.Predmet.ProtuStrankaListFormatedOIB_1">
      <item>MODICA MEREO d.o.o. za proizvodnju, preradu i promet, OIB 70609190357 zastupanog po punomoćniku Krešimir Rastija</item>
    </derivirana_varijabla>
  </DomainObject.Predmet.ProtuStrankaListFormatedOIB>
  <DomainObject.Predmet.ProtuStrankaListFormatedWithAdress>
    <izvorni_sadrzaj>
      <item>MODICA MEREO d.o.o. za proizvodnju, preradu i promet, Valpovačka bb , 31300 Beli Manastir zastupanog po punomoćniku Krešimir Rastija</item>
    </izvorni_sadrzaj>
    <derivirana_varijabla naziv="DomainObject.Predmet.ProtuStrankaListFormatedWithAdress_1">
      <item>MODICA MEREO d.o.o. za proizvodnju, preradu i promet, Valpovačka bb , 31300 Beli Manastir zastupanog po punomoćniku Krešimir Rastija</item>
    </derivirana_varijabla>
  </DomainObject.Predmet.ProtuStrankaListFormatedWithAdress>
  <DomainObject.Predmet.ProtuStrankaListFormatedWithAdressOIB>
    <izvorni_sadrzaj>
      <item>MODICA MEREO d.o.o. za proizvodnju, preradu i promet, OIB 70609190357, Valpovačka bb , 31300 Beli Manastir zastupanog po punomoćniku Krešimir Rastija</item>
    </izvorni_sadrzaj>
    <derivirana_varijabla naziv="DomainObject.Predmet.ProtuStrankaListFormatedWithAdressOIB_1">
      <item>MODICA MEREO d.o.o. za proizvodnju, preradu i promet, OIB 70609190357, Valpovačka bb , 31300 Beli Manastir zastupanog po punomoćniku Krešimir Rastija</item>
    </derivirana_varijabla>
  </DomainObject.Predmet.ProtuStrankaListFormatedWithAdressOIB>
  <DomainObject.Predmet.ProtuStrankaListNazivFormated>
    <izvorni_sadrzaj>
      <item>MODICA MEREO d.o.o. za proizvodnju, preradu i promet</item>
    </izvorni_sadrzaj>
    <derivirana_varijabla naziv="DomainObject.Predmet.ProtuStrankaListNazivFormated_1">
      <item>MODICA MEREO d.o.o. za proizvodnju, preradu i promet</item>
    </derivirana_varijabla>
  </DomainObject.Predmet.ProtuStrankaListNazivFormated>
  <DomainObject.Predmet.ProtuStrankaListNazivFormatedOIB>
    <izvorni_sadrzaj>
      <item>MODICA MEREO d.o.o. za proizvodnju, preradu i promet, OIB 70609190357</item>
    </izvorni_sadrzaj>
    <derivirana_varijabla naziv="DomainObject.Predmet.ProtuStrankaListNazivFormatedOIB_1">
      <item>MODICA MEREO d.o.o. za proizvodnju, preradu i promet, OIB 70609190357</item>
    </derivirana_varijabla>
  </DomainObject.Predmet.ProtuStrankaListNazivFormatedOIB>
  <DomainObject.Predmet.OstaliListFormated>
    <izvorni_sadrzaj>
      <item>Krešimir Rastija punomoćnik sudionika u postupku MODICA MEREO d.o.o. za proizvodnju, preradu i promet</item>
      <item>ŽDO GUO Osijek</item>
      <item>Duško Zec</item>
      <item>Imre Keteš</item>
    </izvorni_sadrzaj>
    <derivirana_varijabla naziv="DomainObject.Predmet.OstaliListFormated_1">
      <item>Krešimir Rastija punomoćnik sudionika u postupku MODICA MEREO d.o.o. za proizvodnju, preradu i promet</item>
      <item>ŽDO GUO Osijek</item>
      <item>Duško Zec</item>
      <item>Imre Keteš</item>
    </derivirana_varijabla>
  </DomainObject.Predmet.OstaliListFormated>
  <DomainObject.Predmet.OstaliListFormatedOIB>
    <izvorni_sadrzaj>
      <item>Krešimir Rastija, OIB 85559424025 punomoćnik sudionika u postupku MODICA MEREO d.o.o. za proizvodnju, preradu i promet</item>
      <item>ŽDO GUO Osijek</item>
      <item>Duško Zec, OIB 74714129984</item>
      <item>Imre Keteš, OIB 84902231705</item>
    </izvorni_sadrzaj>
    <derivirana_varijabla naziv="DomainObject.Predmet.OstaliListFormatedOIB_1">
      <item>Krešimir Rastija, OIB 85559424025 punomoćnik sudionika u postupku MODICA MEREO d.o.o. za proizvodnju, preradu i promet</item>
      <item>ŽDO GUO Osijek</item>
      <item>Duško Zec, OIB 74714129984</item>
      <item>Imre Keteš, OIB 84902231705</item>
    </derivirana_varijabla>
  </DomainObject.Predmet.OstaliListFormatedOIB>
  <DomainObject.Predmet.OstaliListFormatedWithAdress>
    <izvorni_sadrzaj>
      <item>Krešimir Rastija, Kapucinska 23/I, 31000 Osijek punomoćnik sudionika u postupku MODICA MEREO d.o.o. za proizvodnju, preradu i promet</item>
      <item>ŽDO GUO Osijek</item>
      <item>Duško Zec, Naselje Miroslava Krleže 4, 31000 Osijek</item>
      <item>Imre Keteš, A. Cesarca 46, 31300 Beli Manastir</item>
    </izvorni_sadrzaj>
    <derivirana_varijabla naziv="DomainObject.Predmet.OstaliListFormatedWithAdress_1">
      <item>Krešimir Rastija, Kapucinska 23/I, 31000 Osijek punomoćnik sudionika u postupku MODICA MEREO d.o.o. za proizvodnju, preradu i promet</item>
      <item>ŽDO GUO Osijek</item>
      <item>Duško Zec, Naselje Miroslava Krleže 4, 31000 Osijek</item>
      <item>Imre Keteš, A. Cesarca 46, 31300 Beli Manastir</item>
    </derivirana_varijabla>
  </DomainObject.Predmet.OstaliListFormatedWithAdress>
  <DomainObject.Predmet.OstaliListFormatedWithAdressOIB>
    <izvorni_sadrzaj>
      <item>Krešimir Rastija, OIB 85559424025, Kapucinska 23/I, 31000 Osijek punomoćnik sudionika u postupku MODICA MEREO d.o.o. za proizvodnju, preradu i promet</item>
      <item>ŽDO GUO Osijek</item>
      <item>Duško Zec, OIB 74714129984, Naselje Miroslava Krleže 4, 31000 Osijek</item>
      <item>Imre Keteš, OIB 84902231705, A. Cesarca 46, 31300 Beli Manastir</item>
    </izvorni_sadrzaj>
    <derivirana_varijabla naziv="DomainObject.Predmet.OstaliListFormatedWithAdressOIB_1">
      <item>Krešimir Rastija, OIB 85559424025, Kapucinska 23/I, 31000 Osijek punomoćnik sudionika u postupku MODICA MEREO d.o.o. za proizvodnju, preradu i promet</item>
      <item>ŽDO GUO Osijek</item>
      <item>Duško Zec, OIB 74714129984, Naselje Miroslava Krleže 4, 31000 Osijek</item>
      <item>Imre Keteš, OIB 84902231705, A. Cesarca 46, 31300 Beli Manastir</item>
    </derivirana_varijabla>
  </DomainObject.Predmet.OstaliListFormatedWithAdressOIB>
  <DomainObject.Predmet.OstaliListNazivFormated>
    <izvorni_sadrzaj>
      <item>Krešimir Rastija</item>
      <item>ŽDO GUO Osijek</item>
      <item>Duško Zec</item>
      <item>Imre Keteš</item>
    </izvorni_sadrzaj>
    <derivirana_varijabla naziv="DomainObject.Predmet.OstaliListNazivFormated_1">
      <item>Krešimir Rastija</item>
      <item>ŽDO GUO Osijek</item>
      <item>Duško Zec</item>
      <item>Imre Keteš</item>
    </derivirana_varijabla>
  </DomainObject.Predmet.OstaliListNazivFormated>
  <DomainObject.Predmet.OstaliListNazivFormatedOIB>
    <izvorni_sadrzaj>
      <item>Krešimir Rastija, OIB 85559424025</item>
      <item>ŽDO GUO Osijek</item>
      <item>Duško Zec, OIB 74714129984</item>
      <item>Imre Keteš, OIB 84902231705</item>
    </izvorni_sadrzaj>
    <derivirana_varijabla naziv="DomainObject.Predmet.OstaliListNazivFormatedOIB_1">
      <item>Krešimir Rastija, OIB 85559424025</item>
      <item>ŽDO GUO Osijek</item>
      <item>Duško Zec, OIB 74714129984</item>
      <item>Imre Keteš, OIB 84902231705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ZAGREB</izvorni_sadrzaj>
    <derivirana_varijabla naziv="DomainObject.Predmet.StrankaIDrugi_1">FINA RC ZAGREB</derivirana_varijabla>
  </DomainObject.Predmet.StrankaIDrugi>
  <DomainObject.Predmet.ProtustrankaIDrugi>
    <izvorni_sadrzaj>MODICA MEREO d.o.o. za proizvodnju, preradu i promet</izvorni_sadrzaj>
    <derivirana_varijabla naziv="DomainObject.Predmet.ProtustrankaIDrugi_1">MODICA MEREO d.o.o. za proizvodnju, preradu i promet</derivirana_varijabla>
  </DomainObject.Predmet.ProtustrankaIDrugi>
  <DomainObject.Predmet.StrankaIDrugiAdressOIB>
    <izvorni_sadrzaj>FINA RC ZAGREB, OIB 85821130368</izvorni_sadrzaj>
    <derivirana_varijabla naziv="DomainObject.Predmet.StrankaIDrugiAdressOIB_1">FINA RC ZAGREB, OIB 85821130368</derivirana_varijabla>
  </DomainObject.Predmet.StrankaIDrugiAdressOIB>
  <DomainObject.Predmet.ProtustrankaIDrugiAdressOIB>
    <izvorni_sadrzaj>MODICA MEREO d.o.o. za proizvodnju, preradu i promet, OIB 70609190357, Valpovačka bb , 31300 Beli Manastir</izvorni_sadrzaj>
    <derivirana_varijabla naziv="DomainObject.Predmet.ProtustrankaIDrugiAdressOIB_1">MODICA MEREO d.o.o. za proizvodnju, preradu i promet, OIB 70609190357, Valpovačka bb 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</item>
      <item>MODICA MEREO d.o.o. za proizvodnju, preradu i promet</item>
      <item>Krešimir Rastija</item>
      <item>ŽDO GUO Osijek</item>
      <item>Duško Zec</item>
      <item>Imre Keteš</item>
    </izvorni_sadrzaj>
    <derivirana_varijabla naziv="DomainObject.Predmet.SudioniciListNaziv_1">
      <item>FINA RC ZAGREB</item>
      <item>MODICA MEREO d.o.o. za proizvodnju, preradu i promet</item>
      <item>Krešimir Rastija</item>
      <item>ŽDO GUO Osijek</item>
      <item>Duško Zec</item>
      <item>Imre Keteš</item>
    </derivirana_varijabla>
  </DomainObject.Predmet.SudioniciListNaziv>
  <DomainObject.Predmet.SudioniciListAdressOIB>
    <izvorni_sadrzaj>
      <item>FINA RC ZAGREB, OIB 85821130368</item>
      <item>MODICA MEREO d.o.o. za proizvodnju, preradu i promet, OIB 70609190357, Valpovačka bb ,31300 Beli Manastir</item>
      <item>Krešimir Rastija, OIB 85559424025, Kapucinska 23/I,31000 Osijek</item>
      <item>ŽDO GUO Osijek</item>
      <item>Duško Zec, OIB 74714129984, Naselje Miroslava Krleže 4,31000 Osijek</item>
      <item>Imre Keteš, OIB 84902231705, A. Cesarca 46,31300 Beli Manastir</item>
    </izvorni_sadrzaj>
    <derivirana_varijabla naziv="DomainObject.Predmet.SudioniciListAdressOIB_1">
      <item>FINA RC ZAGREB, OIB 85821130368</item>
      <item>MODICA MEREO d.o.o. za proizvodnju, preradu i promet, OIB 70609190357, Valpovačka bb ,31300 Beli Manastir</item>
      <item>Krešimir Rastija, OIB 85559424025, Kapucinska 23/I,31000 Osijek</item>
      <item>ŽDO GUO Osijek</item>
      <item>Duško Zec, OIB 74714129984, Naselje Miroslava Krleže 4,31000 Osijek</item>
      <item>Imre Keteš, OIB 84902231705, A. Cesarca 46,31300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70609190357</item>
      <item>, OIB 85559424025</item>
      <item>, OIB null</item>
      <item>, OIB 74714129984</item>
      <item>, OIB 84902231705</item>
    </izvorni_sadrzaj>
    <derivirana_varijabla naziv="DomainObject.Predmet.SudioniciListNazivOIB_1">
      <item>, OIB 85821130368</item>
      <item>, OIB 70609190357</item>
      <item>, OIB 85559424025</item>
      <item>, OIB null</item>
      <item>, OIB 74714129984</item>
      <item>, OIB 84902231705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Zec, OIB 74714129984, Kardinala A. Stepinca Osijek</item>
    </izvorni_sadrzaj>
    <derivirana_varijabla naziv="DomainObject.Predmet.StecajniUpraviteljiListAddressOIB_1">
      <item>Duško Zec, OIB 74714129984, Kardinala A. Stepinca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1BED48-4EFD-41CB-ACA2-A97A3E2A69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269</properties:Words>
  <properties:Characters>1292</properties:Characters>
  <properties:Lines>46</properties:Lines>
  <properties:Paragraphs>21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2017-02-09T12:27:00Z</dcterms:created>
  <dc:creator>banka</dc:creator>
  <cp:lastModifiedBy>Elizabeta Đeke</cp:lastModifiedBy>
  <cp:lastPrinted>2017-02-09T12:36:00Z</cp:lastPrinted>
  <dcterms:modified xmlns:xsi="http://www.w3.org/2001/XMLSchema-instance" xsi:type="dcterms:W3CDTF">2017-02-09T12:40:00Z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