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e14d" w14:paraId="47fe14d" w:rsidRDefault="0047157D" w:rsidP="00FC1537" w:rsidR="0047157D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-903/15-5</w:t>
      </w:r>
    </w:p>
    <w:p w:rsidRDefault="0047157D" w:rsidP="00E87D86" w:rsidR="0047157D" w:rsidRPr="00FC1537">
      <w:pPr>
        <w:jc w:val="both"/>
      </w:pPr>
    </w:p>
    <w:p w:rsidRDefault="0047157D" w:rsidP="00E87D86" w:rsidR="0047157D" w:rsidRPr="00FC1537">
      <w:pPr>
        <w:jc w:val="both"/>
      </w:pPr>
    </w:p>
    <w:p w:rsidRDefault="0047157D" w:rsidP="00E87D86" w:rsidR="0047157D" w:rsidRPr="00FC1537">
      <w:pPr>
        <w:jc w:val="both"/>
      </w:pPr>
    </w:p>
    <w:p w:rsidRDefault="0047157D" w:rsidP="00E87D86" w:rsidR="0047157D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47157D" w:rsidP="00E87D86" w:rsidR="0047157D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47157D" w:rsidP="00FC1537" w:rsidR="0047157D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7157D" w:rsidP="00E87D86" w:rsidR="0047157D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7157D" w:rsidP="00E87D86" w:rsidR="0047157D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7157D" w:rsidP="00FC1537" w:rsidR="0047157D" w:rsidRPr="00FC1537">
      <w:pPr>
        <w:jc w:val="center"/>
      </w:pPr>
      <w:r>
        <w:t>R E P U B L I K A   H R V A T S K A</w:t>
      </w:r>
    </w:p>
    <w:p w:rsidRDefault="0047157D" w:rsidP="00E87D86" w:rsidR="0047157D"/>
    <w:p w:rsidRDefault="0047157D" w:rsidP="001F7D4E" w:rsidR="0047157D">
      <w:pPr>
        <w:jc w:val="center"/>
      </w:pPr>
      <w:r>
        <w:t>O G L A S</w:t>
      </w:r>
    </w:p>
    <w:p w:rsidRDefault="0047157D" w:rsidP="001F7D4E" w:rsidR="0047157D">
      <w:pPr>
        <w:jc w:val="center"/>
      </w:pPr>
    </w:p>
    <w:p w:rsidRDefault="0047157D" w:rsidP="001F7D4E" w:rsidR="0047157D" w:rsidRPr="00FC1537">
      <w:pPr>
        <w:jc w:val="center"/>
      </w:pPr>
    </w:p>
    <w:p w:rsidRDefault="0047157D" w:rsidP="00E87D86" w:rsidR="0047157D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FJAKA j.d.o.o.</w:t>
      </w:r>
      <w:r w:rsidR="00CF1320">
        <w:t>,</w:t>
      </w:r>
      <w:r>
        <w:t xml:space="preserve"> Zadar, Hrvoja Ćustića 68, Zadar, OIB: 72004698865,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09. prosinca 2015</w:t>
      </w:r>
      <w:r w:rsidRPr="00FC1537">
        <w:t xml:space="preserve">., dana </w:t>
      </w:r>
      <w:r w:rsidR="007F3331">
        <w:t>12. siječnja 2016</w:t>
      </w:r>
      <w:r>
        <w:t xml:space="preserve">., objavio je </w:t>
      </w:r>
    </w:p>
    <w:p w:rsidRDefault="0047157D" w:rsidP="00E87D86" w:rsidR="0047157D">
      <w:pPr>
        <w:ind w:firstLine="720"/>
        <w:jc w:val="both"/>
      </w:pPr>
    </w:p>
    <w:p w:rsidRDefault="0047157D" w:rsidP="00E87D86" w:rsidR="0047157D">
      <w:pPr>
        <w:ind w:firstLine="720"/>
        <w:jc w:val="both"/>
      </w:pPr>
    </w:p>
    <w:p w:rsidRDefault="0047157D" w:rsidP="00083422" w:rsidR="0047157D" w:rsidRPr="00FC1537">
      <w:pPr>
        <w:jc w:val="center"/>
      </w:pPr>
      <w:r>
        <w:t>o g l a s</w:t>
      </w:r>
    </w:p>
    <w:p w:rsidRDefault="0047157D" w:rsidP="005C42A8" w:rsidR="0047157D">
      <w:pPr>
        <w:ind w:firstLine="315"/>
        <w:jc w:val="both"/>
      </w:pPr>
    </w:p>
    <w:p w:rsidRDefault="0047157D" w:rsidP="005C42A8" w:rsidR="0047157D">
      <w:pPr>
        <w:ind w:firstLine="315"/>
        <w:jc w:val="both"/>
      </w:pPr>
    </w:p>
    <w:p w:rsidRDefault="0047157D" w:rsidP="00DE074C" w:rsidR="0047157D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FJAKA j.d.o.o.</w:t>
      </w:r>
      <w:r w:rsidR="00CF1320">
        <w:t>,</w:t>
      </w:r>
      <w:r>
        <w:t xml:space="preserve"> Zadar, Hrvoja Ćustića 68, Zadar, OIB: 72004698865, </w:t>
      </w:r>
      <w:r w:rsidRPr="00FC1537">
        <w:t xml:space="preserve">iznosi </w:t>
      </w:r>
      <w:r>
        <w:rPr>
          <w:b/>
        </w:rPr>
        <w:t xml:space="preserve">13.139,80 </w:t>
      </w:r>
      <w:r>
        <w:t>kuna.</w:t>
      </w:r>
    </w:p>
    <w:p w:rsidRDefault="0047157D" w:rsidP="00E87D86" w:rsidR="0047157D" w:rsidRPr="00FC1537">
      <w:pPr>
        <w:jc w:val="both"/>
      </w:pPr>
    </w:p>
    <w:p w:rsidRDefault="0047157D" w:rsidP="00CD5142" w:rsidR="0047157D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Dijana Mužak iz Vira, Lučica IX 3,</w:t>
      </w:r>
      <w:r w:rsidR="00CF1320">
        <w:t xml:space="preserve"> OIB: 9306285762,</w:t>
      </w:r>
      <w:r>
        <w:t xml:space="preserve"> </w:t>
      </w:r>
      <w:r w:rsidRPr="00FC1537">
        <w:t>dužnika</w:t>
      </w:r>
      <w:r>
        <w:t xml:space="preserve"> FJAKA j.d.o.o.</w:t>
      </w:r>
      <w:r w:rsidR="00CF1320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47157D" w:rsidP="00CD5142" w:rsidR="0047157D">
      <w:pPr>
        <w:jc w:val="both"/>
      </w:pPr>
    </w:p>
    <w:p w:rsidRDefault="0047157D" w:rsidP="0049025B" w:rsidR="0047157D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47157D" w:rsidP="00CD5142" w:rsidR="0047157D">
      <w:pPr>
        <w:jc w:val="both"/>
      </w:pPr>
    </w:p>
    <w:p w:rsidRDefault="0047157D" w:rsidP="00CD5142" w:rsidR="0047157D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FJAKA j.d.o.o.</w:t>
      </w:r>
      <w:r w:rsidR="00CF1320">
        <w:t>,</w:t>
      </w:r>
      <w:r>
        <w:t xml:space="preserve"> Zadar, Hrvoja Ćustića 68, Zadar, OIB: 72004698865,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FJAKA j.d.o.o.</w:t>
      </w:r>
      <w:r w:rsidR="00CF1320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211-903-2015.</w:t>
      </w:r>
    </w:p>
    <w:p w:rsidRDefault="0047157D" w:rsidP="00CD5142" w:rsidR="0047157D">
      <w:pPr>
        <w:jc w:val="both"/>
      </w:pPr>
    </w:p>
    <w:p w:rsidRDefault="0047157D" w:rsidP="005C42A8" w:rsidR="0047157D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47157D" w:rsidP="00E523B5" w:rsidR="0047157D">
      <w:pPr>
        <w:ind w:firstLine="315"/>
        <w:jc w:val="both"/>
      </w:pPr>
    </w:p>
    <w:p w:rsidRDefault="0047157D" w:rsidP="00E87D86" w:rsidR="0047157D" w:rsidRPr="00FC1537">
      <w:pPr>
        <w:jc w:val="center"/>
      </w:pPr>
      <w:r w:rsidRPr="00FC1537">
        <w:t xml:space="preserve">U Zadru, </w:t>
      </w:r>
      <w:r w:rsidR="007F3331">
        <w:t>12. siječnja 2016</w:t>
      </w:r>
      <w:r w:rsidRPr="00FC1537">
        <w:t xml:space="preserve">. </w:t>
      </w:r>
    </w:p>
    <w:p w:rsidRDefault="0047157D" w:rsidP="00E87D86" w:rsidR="0047157D" w:rsidRPr="00FC1537">
      <w:pPr>
        <w:jc w:val="center"/>
      </w:pPr>
    </w:p>
    <w:p w:rsidRDefault="0047157D" w:rsidP="00E87D86" w:rsidR="0047157D" w:rsidRPr="00FC1537">
      <w:pPr>
        <w:jc w:val="right"/>
      </w:pPr>
    </w:p>
    <w:p w:rsidRDefault="0047157D" w:rsidP="001945B8" w:rsidR="0047157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47157D" w:rsidP="001945B8" w:rsidR="0047157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47157D" w:rsidP="00B84EF6" w:rsidR="0047157D" w:rsidRPr="00FC1537">
      <w:pPr>
        <w:jc w:val="right"/>
      </w:pPr>
    </w:p>
    <w:p w:rsidRDefault="0047157D" w:rsidP="00B84EF6" w:rsidR="0047157D" w:rsidRPr="00FC1537">
      <w:pPr>
        <w:jc w:val="right"/>
      </w:pPr>
    </w:p>
    <w:p w:rsidRDefault="0047157D" w:rsidP="00B84EF6" w:rsidR="0047157D" w:rsidRPr="00FC1537"/>
    <w:p w:rsidRDefault="0047157D" w:rsidP="00E87D86" w:rsidR="0047157D" w:rsidRPr="00FC1537">
      <w:pPr>
        <w:jc w:val="both"/>
      </w:pPr>
    </w:p>
    <w:p w:rsidRDefault="0047157D" w:rsidP="00FC1537" w:rsidR="0047157D" w:rsidRPr="0049025B">
      <w:pPr>
        <w:ind w:firstLine="708" w:left="12"/>
        <w:jc w:val="both"/>
      </w:pPr>
      <w:r w:rsidRPr="0049025B">
        <w:t>DNA:</w:t>
      </w:r>
    </w:p>
    <w:p w:rsidRDefault="0047157D" w:rsidP="00E87D86" w:rsidR="0047157D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7F3331" w:rsidP="007F3331" w:rsidR="007F3331">
      <w:pPr>
        <w:numPr>
          <w:ilvl w:val="0"/>
          <w:numId w:val="2"/>
        </w:numPr>
        <w:jc w:val="both"/>
      </w:pPr>
      <w:r>
        <w:t>računovodstvo suda</w:t>
      </w:r>
    </w:p>
    <w:p w:rsidRDefault="007F3331" w:rsidP="007F3331" w:rsidR="007F3331">
      <w:pPr>
        <w:numPr>
          <w:ilvl w:val="0"/>
          <w:numId w:val="2"/>
        </w:numPr>
        <w:jc w:val="both"/>
      </w:pPr>
      <w:r>
        <w:t>u spis</w:t>
      </w:r>
    </w:p>
    <w:p w:rsidRDefault="0047157D" w:rsidP="00E87D86" w:rsidR="0047157D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47157D" w:rsidP="00E87D86" w:rsidR="0047157D" w:rsidRPr="00083422">
      <w:pPr>
        <w:ind w:firstLine="720"/>
        <w:jc w:val="both"/>
        <w:rPr>
          <w:b/>
        </w:rPr>
      </w:pPr>
    </w:p>
    <w:p w:rsidRDefault="0047157D" w:rsidP="00E87D86" w:rsidR="0047157D" w:rsidRPr="00FC1537">
      <w:pPr>
        <w:ind w:firstLine="720"/>
        <w:jc w:val="both"/>
      </w:pPr>
    </w:p>
    <w:p w:rsidRDefault="0047157D" w:rsidP="00E87D86" w:rsidR="0047157D" w:rsidRPr="00FC1537"/>
    <w:p w:rsidRDefault="0047157D" w:rsidP="00E87D86" w:rsidR="0047157D" w:rsidRPr="00FC1537"/>
    <w:p w:rsidRDefault="0047157D" w:rsidR="0047157D" w:rsidRPr="00FC1537"/>
    <w:sectPr w:rsidSect="00381900" w:rsidR="0047157D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57D" w:rsidP="00381900" w:rsidR="0047157D">
      <w:r>
        <w:separator/>
      </w:r>
    </w:p>
  </w:endnote>
  <w:endnote w:id="0" w:type="continuationSeparator">
    <w:p w:rsidRDefault="0047157D" w:rsidP="00381900" w:rsidR="00471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331" w:rsidR="0047157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C1AD4">
      <w:rPr>
        <w:noProof/>
      </w:rPr>
      <w:t>2</w:t>
    </w:r>
    <w:r>
      <w:rPr>
        <w:noProof/>
      </w:rPr>
      <w:fldChar w:fldCharType="end"/>
    </w:r>
  </w:p>
  <w:p w:rsidRDefault="0047157D" w:rsidR="004715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57D" w:rsidP="00381900" w:rsidR="0047157D">
      <w:r>
        <w:separator/>
      </w:r>
    </w:p>
  </w:footnote>
  <w:footnote w:id="0" w:type="continuationSeparator">
    <w:p w:rsidRDefault="0047157D" w:rsidP="00381900" w:rsidR="00471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331" w:rsidP="00FC1537" w:rsidR="0047157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C1AD4">
      <w:rPr>
        <w:noProof/>
      </w:rPr>
      <w:t>2</w:t>
    </w:r>
    <w:r>
      <w:rPr>
        <w:noProof/>
      </w:rPr>
      <w:fldChar w:fldCharType="end"/>
    </w:r>
    <w:r w:rsidR="0047157D">
      <w:tab/>
    </w:r>
    <w:r w:rsidR="0047157D">
      <w:tab/>
      <w:t xml:space="preserve">Poslovni broj: </w:t>
    </w:r>
    <w:r w:rsidR="0047157D" w:rsidRPr="00FC1537">
      <w:t>1 St</w:t>
    </w:r>
    <w:r w:rsidR="0047157D">
      <w:t>-903/15-5</w:t>
    </w:r>
  </w:p>
  <w:p w:rsidRDefault="0047157D" w:rsidR="0047157D">
    <w:pPr>
      <w:pStyle w:val="Zaglavlje"/>
      <w:jc w:val="center"/>
    </w:pPr>
  </w:p>
  <w:p w:rsidRDefault="0047157D" w:rsidP="00FC1537" w:rsidR="0047157D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11713A"/>
    <w:rsid w:val="00120DFA"/>
    <w:rsid w:val="001307DE"/>
    <w:rsid w:val="00132B5C"/>
    <w:rsid w:val="0016786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157D"/>
    <w:rsid w:val="00477976"/>
    <w:rsid w:val="0048351D"/>
    <w:rsid w:val="0049025B"/>
    <w:rsid w:val="004928EC"/>
    <w:rsid w:val="004B358C"/>
    <w:rsid w:val="004D697C"/>
    <w:rsid w:val="004F1927"/>
    <w:rsid w:val="00515D7F"/>
    <w:rsid w:val="00587490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7F3331"/>
    <w:rsid w:val="008109EF"/>
    <w:rsid w:val="00840CEA"/>
    <w:rsid w:val="008A3E45"/>
    <w:rsid w:val="008C4F28"/>
    <w:rsid w:val="008D0D9C"/>
    <w:rsid w:val="009422F5"/>
    <w:rsid w:val="009427F2"/>
    <w:rsid w:val="009555F3"/>
    <w:rsid w:val="00982D51"/>
    <w:rsid w:val="009B5862"/>
    <w:rsid w:val="009C3129"/>
    <w:rsid w:val="009F11EB"/>
    <w:rsid w:val="009F6BF1"/>
    <w:rsid w:val="00A3143F"/>
    <w:rsid w:val="00A64858"/>
    <w:rsid w:val="00A74E19"/>
    <w:rsid w:val="00A96A7A"/>
    <w:rsid w:val="00AB2543"/>
    <w:rsid w:val="00AB5F7F"/>
    <w:rsid w:val="00B16FF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CF1320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1AD4"/>
    <w:rsid w:val="00DC37FF"/>
    <w:rsid w:val="00DE074C"/>
    <w:rsid w:val="00E24ACD"/>
    <w:rsid w:val="00E523B5"/>
    <w:rsid w:val="00E64ADC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1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045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6328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j.d.o.o. za trgovinu, ugostiteljstvo i usluge</izvorni_sadrzaj>
    <derivirana_varijabla naziv="DomainObject.Predmet.ProtustrankaFormated_1">  FJAKA j.d.o.o. za trgovinu, ugostiteljstvo i usluge</derivirana_varijabla>
  </DomainObject.Predmet.ProtustrankaFormated>
  <DomainObject.Predmet.ProtustrankaFormatedOIB>
    <izvorni_sadrzaj>  FJAKA j.d.o.o. za trgovinu, ugostiteljstvo i usluge, OIB 72004698865</izvorni_sadrzaj>
    <derivirana_varijabla naziv="DomainObject.Predmet.ProtustrankaFormatedOIB_1">  FJAKA j.d.o.o. za trgovinu, ugostiteljstvo i usluge, OIB 72004698865</derivirana_varijabla>
  </DomainObject.Predmet.ProtustrankaFormatedOIB>
  <DomainObject.Predmet.ProtustrankaFormatedWithAdress>
    <izvorni_sadrzaj> FJAKA j.d.o.o. za trgovinu, ugostiteljstvo i usluge, Hrvoja Ćustića 68, 23000 Zadar</izvorni_sadrzaj>
    <derivirana_varijabla naziv="DomainObject.Predmet.ProtustrankaFormatedWithAdress_1"> FJAKA j.d.o.o. za trgovinu, ugostiteljstvo i usluge, Hrvoja Ćustića 68, 23000 Zadar</derivirana_varijabla>
  </DomainObject.Predmet.ProtustrankaFormatedWithAdress>
  <DomainObject.Predmet.ProtustrankaFormatedWithAdressOIB>
    <izvorni_sadrzaj> FJAKA j.d.o.o. za trgovinu, ugostiteljstvo i usluge, OIB 72004698865, Hrvoja Ćustića 68, 23000 Zadar</izvorni_sadrzaj>
    <derivirana_varijabla naziv="DomainObject.Predmet.ProtustrankaFormatedWithAdressOIB_1"> FJAKA j.d.o.o. za trgovinu, ugostiteljstvo i usluge, OIB 72004698865, Hrvoja Ćustića 68, 23000 Zadar</derivirana_varijabla>
  </DomainObject.Predmet.ProtustrankaFormatedWithAdressOIB>
  <DomainObject.Predmet.ProtustrankaWithAdress>
    <izvorni_sadrzaj>FJAKA j.d.o.o. za trgovinu, ugostiteljstvo i usluge Hrvoja Ćustića 68, 23000 Zadar</izvorni_sadrzaj>
    <derivirana_varijabla naziv="DomainObject.Predmet.ProtustrankaWithAdress_1">FJAKA j.d.o.o. za trgovinu, ugostiteljstvo i usluge Hrvoja Ćustića 68, 23000 Zadar</derivirana_varijabla>
  </DomainObject.Predmet.ProtustrankaWithAdress>
  <DomainObject.Predmet.ProtustrankaWithAdressOIB>
    <izvorni_sadrzaj>FJAKA j.d.o.o. za trgovinu, ugostiteljstvo i usluge, OIB 72004698865, Hrvoja Ćustića 68, 23000 Zadar</izvorni_sadrzaj>
    <derivirana_varijabla naziv="DomainObject.Predmet.ProtustrankaWithAdressOIB_1">FJAKA j.d.o.o. za trgovinu, ugostiteljstvo i usluge, OIB 72004698865, Hrvoja Ćustića 68, 23000 Zadar</derivirana_varijabla>
  </DomainObject.Predmet.ProtustrankaWithAdressOIB>
  <DomainObject.Predmet.ProtustrankaNazivFormated>
    <izvorni_sadrzaj>FJAKA j.d.o.o. za trgovinu, ugostiteljstvo i usluge</izvorni_sadrzaj>
    <derivirana_varijabla naziv="DomainObject.Predmet.ProtustrankaNazivFormated_1">FJAKA j.d.o.o. za trgovinu, ugostiteljstvo i usluge</derivirana_varijabla>
  </DomainObject.Predmet.ProtustrankaNazivFormated>
  <DomainObject.Predmet.ProtustrankaNazivFormatedOIB>
    <izvorni_sadrzaj>FJAKA j.d.o.o. za trgovinu, ugostiteljstvo i usluge, OIB 72004698865</izvorni_sadrzaj>
    <derivirana_varijabla naziv="DomainObject.Predmet.ProtustrankaNazivFormatedOIB_1">FJAKA j.d.o.o. za trgovinu, ugostiteljstvo i usluge, OIB 72004698865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13139.80</izvorni_sadrzaj>
    <derivirana_varijabla naziv="DomainObject.Predmet.TrenutnaVrijednost_1">13139.80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FJAKA j.d.o.o. za trgovinu, ugostiteljstvo i usluge</item>
    </izvorni_sadrzaj>
    <derivirana_varijabla naziv="DomainObject.Predmet.ProtuStrankaListFormated_1">
      <item>FJAKA j.d.o.o. za trgovinu, ugostiteljstvo i usluge</item>
    </derivirana_varijabla>
  </DomainObject.Predmet.ProtuStrankaListFormated>
  <DomainObject.Predmet.ProtuStrankaListFormatedOIB>
    <izvorni_sadrzaj>
      <item>FJAKA j.d.o.o. za trgovinu, ugostiteljstvo i usluge, OIB 72004698865</item>
    </izvorni_sadrzaj>
    <derivirana_varijabla naziv="DomainObject.Predmet.ProtuStrankaListFormatedOIB_1">
      <item>FJAKA j.d.o.o. za trgovinu, ugostiteljstvo i usluge, OIB 72004698865</item>
    </derivirana_varijabla>
  </DomainObject.Predmet.ProtuStrankaListFormatedOIB>
  <DomainObject.Predmet.ProtuStrankaListFormatedWithAdress>
    <izvorni_sadrzaj>
      <item>FJAKA j.d.o.o. za trgovinu, ugostiteljstvo i usluge, Hrvoja Ćustića 68, 23000 Zadar</item>
    </izvorni_sadrzaj>
    <derivirana_varijabla naziv="DomainObject.Predmet.ProtuStrankaListFormatedWithAdress_1">
      <item>FJAKA j.d.o.o. za trgovinu, ugostiteljstvo i usluge, Hrvoja Ćustića 68, 23000 Zadar</item>
    </derivirana_varijabla>
  </DomainObject.Predmet.ProtuStrankaListFormatedWithAdress>
  <DomainObject.Predmet.ProtuStrankaListFormatedWithAdressOIB>
    <izvorni_sadrzaj>
      <item>FJAKA j.d.o.o. za trgovinu, ugostiteljstvo i usluge, OIB 72004698865, Hrvoja Ćustića 68, 23000 Zadar</item>
    </izvorni_sadrzaj>
    <derivirana_varijabla naziv="DomainObject.Predmet.ProtuStrankaListFormatedWithAdressOIB_1">
      <item>FJAKA j.d.o.o. za trgovinu, ugostiteljstvo i usluge, OIB 72004698865, Hrvoja Ćustića 68, 23000 Zadar</item>
    </derivirana_varijabla>
  </DomainObject.Predmet.ProtuStrankaListFormatedWithAdressOIB>
  <DomainObject.Predmet.ProtuStrankaListNazivFormated>
    <izvorni_sadrzaj>
      <item>FJAKA j.d.o.o. za trgovinu, ugostiteljstvo i usluge</item>
    </izvorni_sadrzaj>
    <derivirana_varijabla naziv="DomainObject.Predmet.ProtuStrankaListNazivFormated_1">
      <item>FJAKA j.d.o.o. za trgovinu, ugostiteljstvo i usluge</item>
    </derivirana_varijabla>
  </DomainObject.Predmet.ProtuStrankaListNazivFormated>
  <DomainObject.Predmet.ProtuStrankaListNazivFormatedOIB>
    <izvorni_sadrzaj>
      <item>FJAKA j.d.o.o. za trgovinu, ugostiteljstvo i usluge, OIB 72004698865</item>
    </izvorni_sadrzaj>
    <derivirana_varijabla naziv="DomainObject.Predmet.ProtuStrankaListNazivFormatedOIB_1">
      <item>FJAKA j.d.o.o. za trgovinu, ugostiteljstvo i usluge, OIB 72004698865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FJAKA j.d.o.o. za trgovinu, ugostiteljstvo i usluge</izvorni_sadrzaj>
    <derivirana_varijabla naziv="DomainObject.Predmet.ProtustrankaIDrugi_1">FJAKA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FJAKA j.d.o.o. za trgovinu, ugostiteljstvo i usluge, OIB 72004698865, Hrvoja Ćustića 68, 23000 Zadar</izvorni_sadrzaj>
    <derivirana_varijabla naziv="DomainObject.Predmet.ProtustrankaIDrugiAdressOIB_1">FJAKA j.d.o.o. za trgovinu, ugostiteljstvo i usluge, OIB 72004698865, Hrvoja Ćustića 68,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FJAKA j.d.o.o. za trgovinu, ugostiteljstvo i usluge</item>
    </izvorni_sadrzaj>
    <derivirana_varijabla naziv="DomainObject.Predmet.SudioniciListNaziv_1">
      <item>FINA</item>
      <item>FJAKA j.d.o.o. za trgovinu, ugostiteljstvo i usluge</item>
    </derivirana_varijabla>
  </DomainObject.Predmet.SudioniciListNaziv>
  <DomainObject.Predmet.SudioniciListAdressOIB>
    <izvorni_sadrzaj>
      <item>FINA, OIB 85821130368</item>
      <item>FJAKA j.d.o.o. za trgovinu, ugostiteljstvo i usluge, OIB 72004698865, Hrvoja Ćustića 68,23000 Zadar</item>
    </izvorni_sadrzaj>
    <derivirana_varijabla naziv="DomainObject.Predmet.SudioniciListAdressOIB_1">
      <item>FINA, OIB 85821130368</item>
      <item>FJAKA j.d.o.o. za trgovinu, ugostiteljstvo i usluge, OIB 72004698865, Hrvoja Ćustića 68,23000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72004698865</item>
    </izvorni_sadrzaj>
    <derivirana_varijabla naziv="DomainObject.Predmet.SudioniciListNazivOIB_1">
      <item>, OIB 85821130368</item>
      <item>, OIB 72004698865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2168</properties:Characters>
  <properties:Lines>70</properties:Lines>
  <properties:Paragraphs>20</properties:Paragraphs>
  <properties:TotalTime>8</properties:TotalTime>
  <properties:ScaleCrop>false</properties:ScaleCrop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2015-12-28T13:47:00Z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2016-01-13T10:26:00Z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