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a6a1" w14:paraId="f66a6a1" w:rsidRDefault="00BB023C" w:rsidP="00BB023C" w:rsidR="00BB023C" w:rsidRPr="003C0832">
      <w:pPr>
        <w15:collapsed w:val="false"/>
        <w:rPr>
          <w:b/>
          <w:color w:val="FF0000"/>
        </w:rPr>
      </w:pPr>
      <w:bookmarkStart w:name="_GoBack" w:id="0"/>
      <w:bookmarkEnd w:id="0"/>
      <w:r w:rsidRPr="003C0832">
        <w:rPr>
          <w:b/>
          <w:color w:val="FF0000"/>
        </w:rPr>
        <w:t xml:space="preserve">                    </w:t>
      </w:r>
      <w:r w:rsidRPr="003C0832">
        <w:rPr>
          <w:b/>
          <w:noProof/>
          <w:color w:val="FF0000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0832">
        <w:rPr>
          <w:b/>
          <w:color w:val="FF0000"/>
        </w:rPr>
        <w:t xml:space="preserve">                                                            </w:t>
      </w:r>
    </w:p>
    <w:p w:rsidRDefault="00BB023C" w:rsidP="00BB023C" w:rsidR="00BB023C" w:rsidRPr="003C0832">
      <w:r w:rsidRPr="003C0832">
        <w:rPr>
          <w:color w:val="FF0000"/>
        </w:rPr>
        <w:t xml:space="preserve">    </w:t>
      </w:r>
      <w:r w:rsidRPr="003C0832">
        <w:t xml:space="preserve">REPUBLIKA HRVATSKA </w:t>
      </w:r>
      <w:r w:rsidRPr="003C0832">
        <w:tab/>
      </w:r>
      <w:r w:rsidRPr="003C0832">
        <w:tab/>
      </w:r>
      <w:r w:rsidRPr="003C0832">
        <w:tab/>
      </w:r>
      <w:r w:rsidRPr="003C0832">
        <w:tab/>
      </w:r>
      <w:r w:rsidRPr="003C0832">
        <w:tab/>
      </w:r>
    </w:p>
    <w:p w:rsidRDefault="00BB023C" w:rsidP="00BB023C" w:rsidR="00BB023C" w:rsidRPr="003C0832">
      <w:r w:rsidRPr="003C0832">
        <w:t xml:space="preserve"> TRGOVAČKI SUD U PAZINU</w:t>
      </w:r>
    </w:p>
    <w:p w:rsidRDefault="00BB023C" w:rsidP="00BB023C" w:rsidR="00BB023C" w:rsidRPr="003C0832">
      <w:r w:rsidRPr="003C0832">
        <w:t xml:space="preserve">     52000 PAZIN, Dršćevka 1</w:t>
      </w:r>
      <w:r w:rsidRPr="003C0832">
        <w:tab/>
      </w:r>
      <w:r w:rsidRPr="003C0832">
        <w:tab/>
      </w:r>
      <w:r w:rsidRPr="003C0832">
        <w:tab/>
      </w:r>
      <w:r w:rsidRPr="003C0832">
        <w:tab/>
      </w:r>
      <w:r w:rsidRPr="003C0832">
        <w:tab/>
        <w:t xml:space="preserve">      </w:t>
      </w:r>
    </w:p>
    <w:p w:rsidRDefault="00BB023C" w:rsidP="00BB023C" w:rsidR="00BB023C" w:rsidRPr="003C0832">
      <w:pPr>
        <w:jc w:val="both"/>
      </w:pPr>
    </w:p>
    <w:p w:rsidRDefault="00BB023C" w:rsidP="00BB023C" w:rsidR="00BB023C" w:rsidRPr="003C0832">
      <w:pPr>
        <w:jc w:val="both"/>
      </w:pPr>
    </w:p>
    <w:p w:rsidRDefault="00BB023C" w:rsidP="00BB023C" w:rsidR="00BB023C" w:rsidRPr="003C0832">
      <w:pPr>
        <w:jc w:val="center"/>
      </w:pPr>
      <w:r w:rsidRPr="003C0832">
        <w:t>R E P U B L I K A   H R V A T S K A</w:t>
      </w:r>
    </w:p>
    <w:p w:rsidRDefault="00BB023C" w:rsidP="00BB023C" w:rsidR="00BB023C" w:rsidRPr="003C0832">
      <w:pPr>
        <w:jc w:val="center"/>
      </w:pPr>
      <w:r w:rsidRPr="003C0832">
        <w:t>R J E Š E N J E</w:t>
      </w:r>
    </w:p>
    <w:p w:rsidRDefault="00BB023C" w:rsidP="00BB023C" w:rsidR="00BB023C" w:rsidRPr="003C0832">
      <w:pPr>
        <w:jc w:val="both"/>
      </w:pPr>
    </w:p>
    <w:p w:rsidRDefault="00BB023C" w:rsidP="00BB023C" w:rsidR="00BB023C" w:rsidRPr="003C0832">
      <w:pPr>
        <w:jc w:val="both"/>
      </w:pPr>
    </w:p>
    <w:p w:rsidRDefault="00BB023C" w:rsidP="00BB023C" w:rsidR="00BB023C" w:rsidRPr="00F05929">
      <w:pPr>
        <w:jc w:val="both"/>
      </w:pPr>
      <w:r w:rsidRPr="003C0832">
        <w:tab/>
        <w:t xml:space="preserve">Trgovački sud u Pazinu, po stečajnom sucu Damiru Rabaru, po prijedlogu predlagatelja </w:t>
      </w:r>
      <w:r w:rsidR="00F05929" w:rsidRPr="00F05929">
        <w:t>PRIVREDNE BANKE ZAGREB d.d. Zagreb</w:t>
      </w:r>
      <w:r w:rsidR="005F28D5">
        <w:t xml:space="preserve">, Radnička cesta 50, OIB </w:t>
      </w:r>
      <w:r w:rsidR="005F28D5" w:rsidRPr="005F28D5">
        <w:t>02535697732</w:t>
      </w:r>
      <w:r w:rsidR="005F28D5">
        <w:t>,</w:t>
      </w:r>
      <w:r w:rsidR="00F05929" w:rsidRPr="00F05929">
        <w:t xml:space="preserve"> i Rikarda Šurana, kao vlasnika obrta za morski ribolov „BENĐO”, Fažana</w:t>
      </w:r>
      <w:r w:rsidRPr="00F05929">
        <w:t xml:space="preserve">, </w:t>
      </w:r>
      <w:r w:rsidR="005F28D5">
        <w:t xml:space="preserve">Vodnjanska cesta 22, OIB </w:t>
      </w:r>
      <w:r w:rsidR="005F28D5" w:rsidRPr="005F28D5">
        <w:t>91424911753</w:t>
      </w:r>
      <w:r w:rsidR="005F28D5">
        <w:t xml:space="preserve">, </w:t>
      </w:r>
      <w:r w:rsidRPr="00F05929">
        <w:t xml:space="preserve">za otvaranje stečajnog postupka nad dužnikom </w:t>
      </w:r>
      <w:r w:rsidR="00F05929" w:rsidRPr="00F05929">
        <w:t xml:space="preserve">Ribarska zadruga LANTERNA, Pula, Vernalska 4, OIB </w:t>
      </w:r>
      <w:r w:rsidR="005F28D5" w:rsidRPr="005F28D5">
        <w:t>01125608804</w:t>
      </w:r>
      <w:r w:rsidR="00F05929" w:rsidRPr="00F05929">
        <w:t>, MBS 040212096</w:t>
      </w:r>
      <w:r w:rsidRPr="00F05929">
        <w:t xml:space="preserve">, </w:t>
      </w:r>
      <w:r w:rsidR="00F05929" w:rsidRPr="00F05929">
        <w:t>1</w:t>
      </w:r>
      <w:r w:rsidRPr="00F05929">
        <w:t xml:space="preserve">. </w:t>
      </w:r>
      <w:r w:rsidR="00F05929" w:rsidRPr="00F05929">
        <w:t xml:space="preserve">prosinca </w:t>
      </w:r>
      <w:r w:rsidRPr="00F05929">
        <w:t>201</w:t>
      </w:r>
      <w:r w:rsidR="00F05929" w:rsidRPr="00F05929">
        <w:t>7</w:t>
      </w:r>
      <w:r w:rsidRPr="00F05929">
        <w:t>.</w:t>
      </w:r>
    </w:p>
    <w:p w:rsidRDefault="00BB023C" w:rsidP="00BB023C" w:rsidR="00BB023C" w:rsidRPr="00F0406C">
      <w:pPr>
        <w:jc w:val="both"/>
      </w:pPr>
    </w:p>
    <w:p w:rsidRDefault="00BB023C" w:rsidP="00BB023C" w:rsidR="00BB023C" w:rsidRPr="00F0406C">
      <w:pPr>
        <w:jc w:val="center"/>
      </w:pPr>
      <w:r w:rsidRPr="00F0406C">
        <w:t>r i j e š i o  j e</w:t>
      </w:r>
    </w:p>
    <w:p w:rsidRDefault="003C0832" w:rsidP="00BB023C" w:rsidR="00BB023C" w:rsidRPr="00F0406C">
      <w:pPr>
        <w:jc w:val="center"/>
      </w:pPr>
      <w:r w:rsidRPr="00F0406C">
        <w:tab/>
      </w:r>
    </w:p>
    <w:p w:rsidRDefault="00BB023C" w:rsidP="00BB023C" w:rsidR="00BB023C" w:rsidRPr="00324D5C">
      <w:pPr>
        <w:jc w:val="both"/>
      </w:pPr>
      <w:r w:rsidRPr="00F0406C">
        <w:tab/>
        <w:t>I.</w:t>
      </w:r>
      <w:r w:rsidRPr="00F0406C">
        <w:tab/>
        <w:t xml:space="preserve">Otvara se stečajni postupak nad dužnikom </w:t>
      </w:r>
      <w:r w:rsidR="00F05929" w:rsidRPr="00F0406C">
        <w:t>Ribarska zadruga LANTERNA, Pula, Vernalska 4, OIB 01125608804, MBS 040212096</w:t>
      </w:r>
      <w:r w:rsidRPr="00F0406C">
        <w:t xml:space="preserve">, dana </w:t>
      </w:r>
      <w:r w:rsidR="00F05929" w:rsidRPr="00F0406C">
        <w:t>1</w:t>
      </w:r>
      <w:r w:rsidRPr="00F0406C">
        <w:t xml:space="preserve">. </w:t>
      </w:r>
      <w:r w:rsidR="00F05929" w:rsidRPr="00F0406C">
        <w:t xml:space="preserve">prosinca </w:t>
      </w:r>
      <w:r w:rsidRPr="00F0406C">
        <w:t>201</w:t>
      </w:r>
      <w:r w:rsidR="00F05929" w:rsidRPr="00F0406C">
        <w:t>7</w:t>
      </w:r>
      <w:r w:rsidRPr="00324D5C">
        <w:t>. g. u 1</w:t>
      </w:r>
      <w:r w:rsidR="00324D5C" w:rsidRPr="00324D5C">
        <w:t>2</w:t>
      </w:r>
      <w:r w:rsidRPr="00324D5C">
        <w:t>:00 sati.</w:t>
      </w:r>
    </w:p>
    <w:p w:rsidRDefault="00BB023C" w:rsidP="00BB023C" w:rsidR="00BB023C" w:rsidRPr="00324D5C">
      <w:pPr>
        <w:jc w:val="both"/>
      </w:pPr>
    </w:p>
    <w:p w:rsidRDefault="00BB023C" w:rsidP="00BB023C" w:rsidR="00BB023C" w:rsidRPr="00F0406C">
      <w:pPr>
        <w:jc w:val="both"/>
      </w:pPr>
      <w:r w:rsidRPr="00F0406C">
        <w:tab/>
        <w:t>II.</w:t>
      </w:r>
      <w:r w:rsidRPr="00F0406C">
        <w:tab/>
        <w:t xml:space="preserve">Za stečajnog upravitelja imenuje se </w:t>
      </w:r>
      <w:r w:rsidR="00F05929" w:rsidRPr="00F0406C">
        <w:t>Milena Veljović iz Pule, Dobrilina 9, OIB: 90523902370</w:t>
      </w:r>
      <w:r w:rsidRPr="00F0406C">
        <w:rPr>
          <w:rStyle w:val="f01"/>
          <w:color w:val="auto"/>
        </w:rPr>
        <w:t>.</w:t>
      </w:r>
    </w:p>
    <w:p w:rsidRDefault="00BB023C" w:rsidP="00BB023C" w:rsidR="00BB023C" w:rsidRPr="003C0832">
      <w:pPr>
        <w:jc w:val="both"/>
        <w:rPr>
          <w:color w:val="FF0000"/>
        </w:rPr>
      </w:pPr>
    </w:p>
    <w:p w:rsidRDefault="00BB023C" w:rsidP="00BB023C" w:rsidR="00BB023C" w:rsidRPr="00F05929">
      <w:pPr>
        <w:jc w:val="both"/>
      </w:pPr>
      <w:r w:rsidRPr="00F05929">
        <w:tab/>
        <w:t>III.</w:t>
      </w:r>
      <w:r w:rsidRPr="00F0592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BB023C" w:rsidP="00BB023C" w:rsidR="00BB023C" w:rsidRPr="00F05929">
      <w:pPr>
        <w:jc w:val="both"/>
      </w:pPr>
      <w:r w:rsidRPr="00F05929">
        <w:tab/>
        <w:t xml:space="preserve">Prijavi treba priložiti dokaz o plaćanju pristojbe u visini od 2% prijavljene tražbine, ali ne više od 500,00 kn i to u korist Državnog proračuna </w:t>
      </w:r>
      <w:r w:rsidRPr="00F05929">
        <w:rPr>
          <w:bCs/>
        </w:rPr>
        <w:t>HR12 1001005 1863000160</w:t>
      </w:r>
      <w:r w:rsidR="00F05929" w:rsidRPr="00F05929">
        <w:t xml:space="preserve"> poziv na broj 64 5045-48752-577</w:t>
      </w:r>
      <w:r w:rsidRPr="00F05929">
        <w:t>201</w:t>
      </w:r>
      <w:r w:rsidR="00F05929" w:rsidRPr="00F05929">
        <w:t>7</w:t>
      </w:r>
      <w:r w:rsidRPr="00F05929">
        <w:t xml:space="preserve">. Zaposlenici koji prijavljuju svoja potraživanja po osnovu rada ne moraju platiti pristojbu. </w:t>
      </w:r>
    </w:p>
    <w:p w:rsidRDefault="00BB023C" w:rsidP="00BB023C" w:rsidR="00BB023C" w:rsidRPr="003C0832">
      <w:pPr>
        <w:jc w:val="both"/>
        <w:rPr>
          <w:color w:val="FF0000"/>
        </w:rPr>
      </w:pPr>
    </w:p>
    <w:p w:rsidRDefault="00BB023C" w:rsidP="00BB023C" w:rsidR="00BB023C" w:rsidRPr="00F05929">
      <w:pPr>
        <w:jc w:val="both"/>
      </w:pPr>
      <w:r w:rsidRPr="00F05929">
        <w:tab/>
        <w:t>IV.</w:t>
      </w:r>
      <w:r w:rsidRPr="00F05929">
        <w:tab/>
        <w:t>Prijavu tražbine podnesenu nakon isteka roka za prijavljivanje sud će odbaciti rješenjem (čl. 257. st. 6. SZ-a).</w:t>
      </w:r>
    </w:p>
    <w:p w:rsidRDefault="00BB023C" w:rsidP="00BB023C" w:rsidR="00BB023C" w:rsidRPr="00F05929">
      <w:pPr>
        <w:jc w:val="both"/>
      </w:pPr>
      <w:r w:rsidRPr="00F05929">
        <w:tab/>
        <w:t xml:space="preserve">Samo prijave dostavljene na način koji je naveden u točki III. ovog rješenja smatraju se urednima i pravovremenima. </w:t>
      </w:r>
    </w:p>
    <w:p w:rsidRDefault="00BB023C" w:rsidP="00BB023C" w:rsidR="00BB023C" w:rsidRPr="00F05929">
      <w:pPr>
        <w:jc w:val="both"/>
      </w:pPr>
      <w:r w:rsidRPr="00F05929">
        <w:tab/>
      </w:r>
    </w:p>
    <w:p w:rsidRDefault="00BB023C" w:rsidP="00BB023C" w:rsidR="00BB023C" w:rsidRPr="00F05929">
      <w:pPr>
        <w:jc w:val="both"/>
      </w:pPr>
      <w:r w:rsidRPr="00F05929">
        <w:tab/>
        <w:t>V.</w:t>
      </w:r>
      <w:r w:rsidRPr="00F0592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BB023C" w:rsidP="00BB023C" w:rsidR="00BB023C" w:rsidRPr="00F05929">
      <w:pPr>
        <w:jc w:val="both"/>
      </w:pPr>
      <w:r w:rsidRPr="00F05929">
        <w:tab/>
      </w:r>
    </w:p>
    <w:p w:rsidRDefault="00BB023C" w:rsidP="00BB023C" w:rsidR="00BB023C" w:rsidRPr="00F05929">
      <w:pPr>
        <w:jc w:val="both"/>
      </w:pPr>
      <w:r w:rsidRPr="00F05929">
        <w:tab/>
        <w:t>VI.</w:t>
      </w:r>
      <w:r w:rsidRPr="00F05929">
        <w:tab/>
        <w:t xml:space="preserve">Pozivaju se dužnikovi dužnici da svoje obveze bez odgode ispunjavaju stečajnom upravitelju za stečajnog dužnika. </w:t>
      </w:r>
    </w:p>
    <w:p w:rsidRDefault="00BB023C" w:rsidP="00BB023C" w:rsidR="00BB023C" w:rsidRPr="00F05929">
      <w:pPr>
        <w:jc w:val="both"/>
      </w:pPr>
      <w:r w:rsidRPr="00F05929">
        <w:lastRenderedPageBreak/>
        <w:tab/>
      </w:r>
    </w:p>
    <w:p w:rsidRDefault="00BB023C" w:rsidP="00BB023C" w:rsidR="00BB023C" w:rsidRPr="00F05929">
      <w:pPr>
        <w:jc w:val="both"/>
      </w:pPr>
      <w:r w:rsidRPr="00F05929">
        <w:tab/>
        <w:t>VII.</w:t>
      </w:r>
      <w:r w:rsidRPr="00F05929">
        <w:tab/>
        <w:t xml:space="preserve">Otvaranje stečajnog postupka upisati će se u sudski registar ovog suda.  </w:t>
      </w:r>
    </w:p>
    <w:p w:rsidRDefault="00BB023C" w:rsidP="00BB023C" w:rsidR="00BB023C" w:rsidRPr="00F05929"/>
    <w:p w:rsidRDefault="00BB023C" w:rsidP="00BB023C" w:rsidR="00BB023C" w:rsidRPr="00F05929">
      <w:r w:rsidRPr="00F05929">
        <w:tab/>
        <w:t>VIII.</w:t>
      </w:r>
      <w:r w:rsidRPr="00F05929">
        <w:tab/>
        <w:t xml:space="preserve">Ispitno ročište na kojem će se ispitivati prijavljene tražbine određuje se za dan </w:t>
      </w:r>
    </w:p>
    <w:p w:rsidRDefault="00BB023C" w:rsidP="00BB023C" w:rsidR="00BB023C" w:rsidRPr="00F05929">
      <w:pPr>
        <w:jc w:val="center"/>
      </w:pPr>
    </w:p>
    <w:p w:rsidRDefault="00BB023C" w:rsidP="00BB023C" w:rsidR="00BB023C" w:rsidRPr="005F28D5">
      <w:pPr>
        <w:jc w:val="center"/>
      </w:pPr>
      <w:r w:rsidRPr="005F28D5">
        <w:t>1</w:t>
      </w:r>
      <w:r w:rsidR="000D0F00">
        <w:t>5</w:t>
      </w:r>
      <w:r w:rsidRPr="005F28D5">
        <w:t xml:space="preserve">. </w:t>
      </w:r>
      <w:r w:rsidR="000D0F00">
        <w:t>veljače</w:t>
      </w:r>
      <w:r w:rsidRPr="005F28D5">
        <w:t xml:space="preserve"> 201</w:t>
      </w:r>
      <w:r w:rsidR="000D0F00">
        <w:t>8. g. u 9</w:t>
      </w:r>
      <w:r w:rsidRPr="005F28D5">
        <w:t>:</w:t>
      </w:r>
      <w:r w:rsidR="000D0F00">
        <w:t>1</w:t>
      </w:r>
      <w:r w:rsidRPr="005F28D5">
        <w:t>0 sati,</w:t>
      </w:r>
    </w:p>
    <w:p w:rsidRDefault="00BB023C" w:rsidP="00BB023C" w:rsidR="00BB023C" w:rsidRPr="00F05929">
      <w:pPr>
        <w:jc w:val="center"/>
      </w:pPr>
      <w:r w:rsidRPr="00F05929">
        <w:t>sudnica broj 2,</w:t>
      </w:r>
    </w:p>
    <w:p w:rsidRDefault="00BB023C" w:rsidP="00BB023C" w:rsidR="00BB023C" w:rsidRPr="00F05929">
      <w:pPr>
        <w:jc w:val="center"/>
      </w:pPr>
      <w:r w:rsidRPr="00F05929">
        <w:t>u Trgovačkom sudu u Pazinu,</w:t>
      </w:r>
    </w:p>
    <w:p w:rsidRDefault="00BB023C" w:rsidP="00BB023C" w:rsidR="00BB023C" w:rsidRPr="00F05929">
      <w:pPr>
        <w:jc w:val="center"/>
      </w:pPr>
      <w:r w:rsidRPr="00F05929">
        <w:t xml:space="preserve">Dršćevka 1. </w:t>
      </w:r>
    </w:p>
    <w:p w:rsidRDefault="00BB023C" w:rsidP="00BB023C" w:rsidR="00BB023C" w:rsidRPr="003C0832">
      <w:pPr>
        <w:rPr>
          <w:color w:val="FF0000"/>
        </w:rPr>
      </w:pPr>
    </w:p>
    <w:p w:rsidRDefault="00BB023C" w:rsidP="00BB023C" w:rsidR="00BB023C" w:rsidRPr="00F05929">
      <w:pPr>
        <w:jc w:val="both"/>
      </w:pPr>
      <w:r w:rsidRPr="00F05929">
        <w:tab/>
        <w:t>IX.</w:t>
      </w:r>
      <w:r w:rsidRPr="00F05929">
        <w:tab/>
        <w:t xml:space="preserve">Izvještajno ročište na kojem će se na temelju izvješća stečajnog upravitelja odlučivati o daljnjem tijeku stečajnog postupka određuje se za dan </w:t>
      </w:r>
    </w:p>
    <w:p w:rsidRDefault="00BB023C" w:rsidP="00BB023C" w:rsidR="00BB023C" w:rsidRPr="003C0832">
      <w:pPr>
        <w:jc w:val="center"/>
        <w:rPr>
          <w:color w:val="FF0000"/>
        </w:rPr>
      </w:pPr>
    </w:p>
    <w:p w:rsidRDefault="000D0F00" w:rsidP="00BB023C" w:rsidR="00BB023C" w:rsidRPr="005F28D5">
      <w:pPr>
        <w:jc w:val="center"/>
      </w:pPr>
      <w:r>
        <w:t>15. veljače</w:t>
      </w:r>
      <w:r w:rsidR="00BB023C" w:rsidRPr="005F28D5">
        <w:t xml:space="preserve"> 201</w:t>
      </w:r>
      <w:r>
        <w:t>8. g. u 9</w:t>
      </w:r>
      <w:r w:rsidR="00BB023C" w:rsidRPr="005F28D5">
        <w:t>:30 sati</w:t>
      </w:r>
    </w:p>
    <w:p w:rsidRDefault="00BB023C" w:rsidP="00BB023C" w:rsidR="00BB023C" w:rsidRPr="00F05929">
      <w:pPr>
        <w:jc w:val="center"/>
      </w:pPr>
      <w:r w:rsidRPr="00F05929">
        <w:t>sudnica broj 2</w:t>
      </w:r>
    </w:p>
    <w:p w:rsidRDefault="00BB023C" w:rsidP="00BB023C" w:rsidR="00BB023C" w:rsidRPr="00F05929">
      <w:pPr>
        <w:jc w:val="center"/>
      </w:pPr>
      <w:r w:rsidRPr="00F05929">
        <w:t>u Trgovačkom sudu u Pazinu,</w:t>
      </w:r>
    </w:p>
    <w:p w:rsidRDefault="00BB023C" w:rsidP="00BB023C" w:rsidR="00BB023C" w:rsidRPr="00F05929">
      <w:pPr>
        <w:jc w:val="center"/>
      </w:pPr>
      <w:r w:rsidRPr="00F05929">
        <w:t>Dršćevka 1.</w:t>
      </w:r>
    </w:p>
    <w:p w:rsidRDefault="00BB023C" w:rsidP="00BB023C" w:rsidR="00BB023C" w:rsidRPr="003C0832">
      <w:pPr>
        <w:jc w:val="center"/>
        <w:rPr>
          <w:color w:val="FF0000"/>
        </w:rPr>
      </w:pPr>
    </w:p>
    <w:p w:rsidRDefault="00BB023C" w:rsidP="00BB023C" w:rsidR="00BB023C" w:rsidRPr="0025587E">
      <w:pPr>
        <w:jc w:val="both"/>
      </w:pPr>
      <w:r w:rsidRPr="003C0832">
        <w:rPr>
          <w:color w:val="FF0000"/>
        </w:rPr>
        <w:tab/>
      </w:r>
      <w:r w:rsidRPr="0025587E">
        <w:t>X.</w:t>
      </w:r>
      <w:r w:rsidRPr="0025587E">
        <w:tab/>
        <w:t xml:space="preserve">Nalaže se zemljišnoknjižnom odjelu Općinskog suda u Puli-Pola, da izvrši upis otvaranja stečajnog postupka nad društvom </w:t>
      </w:r>
      <w:r w:rsidR="005F28D5" w:rsidRPr="0025587E">
        <w:t>Ribarska zadruga LANTERNA, Pula, Vernalska 4, OIB 01125608804</w:t>
      </w:r>
      <w:r w:rsidRPr="0025587E">
        <w:t>, na nekretninama tog društva kako slijedi:</w:t>
      </w:r>
    </w:p>
    <w:p w:rsidRDefault="00BB023C" w:rsidP="00BB023C" w:rsidR="00BB023C" w:rsidRPr="0025587E">
      <w:pPr>
        <w:jc w:val="both"/>
      </w:pPr>
    </w:p>
    <w:p w:rsidRDefault="00BB023C" w:rsidP="00BB023C" w:rsidR="00BB023C" w:rsidRPr="0025587E">
      <w:pPr>
        <w:jc w:val="both"/>
      </w:pPr>
      <w:r w:rsidRPr="0025587E">
        <w:t xml:space="preserve">Nekretnine KO </w:t>
      </w:r>
      <w:r w:rsidR="0025587E" w:rsidRPr="0025587E">
        <w:t>Pula</w:t>
      </w:r>
      <w:r w:rsidRPr="0025587E">
        <w:t xml:space="preserve"> </w:t>
      </w:r>
    </w:p>
    <w:p w:rsidRDefault="00BB023C" w:rsidP="00BB023C" w:rsidR="00BB023C" w:rsidRPr="0025587E">
      <w:pPr>
        <w:jc w:val="both"/>
      </w:pPr>
      <w:r w:rsidRPr="0025587E">
        <w:t>-</w:t>
      </w:r>
      <w:r w:rsidRPr="0025587E">
        <w:tab/>
        <w:t xml:space="preserve">Zk.ul  </w:t>
      </w:r>
      <w:r w:rsidR="0025587E" w:rsidRPr="0025587E">
        <w:t>870</w:t>
      </w:r>
      <w:r w:rsidR="0025587E">
        <w:t>6</w:t>
      </w:r>
      <w:r w:rsidRPr="0025587E">
        <w:t xml:space="preserve">, k.č.br. </w:t>
      </w:r>
      <w:r w:rsidR="0025587E" w:rsidRPr="0025587E">
        <w:t>1719/19</w:t>
      </w:r>
      <w:r w:rsidRPr="0025587E">
        <w:t>,</w:t>
      </w:r>
    </w:p>
    <w:p w:rsidRDefault="00BB023C" w:rsidP="00BB023C" w:rsidR="00BB023C" w:rsidRPr="0025587E">
      <w:pPr>
        <w:jc w:val="both"/>
      </w:pPr>
      <w:r w:rsidRPr="0025587E">
        <w:t>-</w:t>
      </w:r>
      <w:r w:rsidRPr="0025587E">
        <w:tab/>
        <w:t xml:space="preserve">Zk.ul  </w:t>
      </w:r>
      <w:r w:rsidR="0025587E" w:rsidRPr="0025587E">
        <w:t>870</w:t>
      </w:r>
      <w:r w:rsidR="0025587E">
        <w:t>6</w:t>
      </w:r>
      <w:r w:rsidRPr="0025587E">
        <w:t xml:space="preserve">, k.č.br. </w:t>
      </w:r>
      <w:r w:rsidR="0025587E" w:rsidRPr="0025587E">
        <w:t>1719/20,</w:t>
      </w:r>
    </w:p>
    <w:p w:rsidRDefault="0025587E" w:rsidP="00BB023C" w:rsidR="0025587E" w:rsidRPr="0025587E">
      <w:pPr>
        <w:jc w:val="both"/>
      </w:pPr>
      <w:r w:rsidRPr="0025587E">
        <w:t xml:space="preserve">- </w:t>
      </w:r>
      <w:r w:rsidRPr="0025587E">
        <w:tab/>
        <w:t>Zk.ul  870</w:t>
      </w:r>
      <w:r>
        <w:t>6</w:t>
      </w:r>
      <w:r w:rsidRPr="0025587E">
        <w:t>, k.č. br. 1719/38.</w:t>
      </w:r>
    </w:p>
    <w:p w:rsidRDefault="00BB023C" w:rsidP="00BB023C" w:rsidR="00BB023C" w:rsidRPr="00F0406C">
      <w:pPr>
        <w:jc w:val="both"/>
      </w:pPr>
    </w:p>
    <w:p w:rsidRDefault="00BB023C" w:rsidP="00BB023C" w:rsidR="00BB023C" w:rsidRPr="00F0406C">
      <w:pPr>
        <w:jc w:val="center"/>
      </w:pPr>
      <w:r w:rsidRPr="00F0406C">
        <w:t>Obrazloženje</w:t>
      </w:r>
    </w:p>
    <w:p w:rsidRDefault="00BB023C" w:rsidP="00BB023C" w:rsidR="00BB023C" w:rsidRPr="00F0406C">
      <w:pPr>
        <w:jc w:val="both"/>
      </w:pPr>
    </w:p>
    <w:p w:rsidRDefault="00BB023C" w:rsidP="00BB023C" w:rsidR="009B617B" w:rsidRPr="00324D5C">
      <w:pPr>
        <w:jc w:val="both"/>
      </w:pPr>
      <w:r w:rsidRPr="00F0406C">
        <w:tab/>
      </w:r>
      <w:r w:rsidR="0025587E">
        <w:t>PRIVREDNA</w:t>
      </w:r>
      <w:r w:rsidR="00F05929" w:rsidRPr="00F0406C">
        <w:t xml:space="preserve"> BANK</w:t>
      </w:r>
      <w:r w:rsidR="0025587E">
        <w:t>A ZAGREB d.d. Zagreb i Rikardo</w:t>
      </w:r>
      <w:r w:rsidR="00F05929" w:rsidRPr="00F0406C">
        <w:t xml:space="preserve"> Šuran, kao vlasnik obrta za morski ribolov „BENĐO”, Fažana, </w:t>
      </w:r>
      <w:r w:rsidRPr="00F0406C">
        <w:t>predložil</w:t>
      </w:r>
      <w:r w:rsidR="00F05929" w:rsidRPr="00F0406C">
        <w:t>i</w:t>
      </w:r>
      <w:r w:rsidRPr="00F0406C">
        <w:t xml:space="preserve"> </w:t>
      </w:r>
      <w:r w:rsidR="00F05929" w:rsidRPr="00F0406C">
        <w:t xml:space="preserve">su </w:t>
      </w:r>
      <w:r w:rsidRPr="00F0406C">
        <w:t xml:space="preserve">otvaranje stečajnog postupka nad </w:t>
      </w:r>
      <w:r w:rsidR="009B617B" w:rsidRPr="00F0406C">
        <w:t>LANTERNA, Pula, Vernalska 4, OIB 01125608804, MBS 040212096</w:t>
      </w:r>
      <w:r w:rsidRPr="00F0406C">
        <w:t xml:space="preserve">, navodeći u bitnome </w:t>
      </w:r>
      <w:r w:rsidRPr="00324D5C">
        <w:t xml:space="preserve">da </w:t>
      </w:r>
      <w:r w:rsidR="00324D5C" w:rsidRPr="00324D5C">
        <w:t xml:space="preserve">dužnik duguje Privrednoj banci Zagreb 208.150,63 kn temeljem ugovora o kratkoročnom kreditu, te da </w:t>
      </w:r>
      <w:r w:rsidR="009B617B" w:rsidRPr="00324D5C">
        <w:t xml:space="preserve"> </w:t>
      </w:r>
      <w:r w:rsidR="00324D5C" w:rsidRPr="00324D5C">
        <w:t xml:space="preserve">Rikardu Šuran, kao vlasniku obrta za morski ribolov „BENĐO”, Fažana duguje 89.408,06 kn po ispostavljenim računima za isporučenu robu. </w:t>
      </w:r>
    </w:p>
    <w:p w:rsidRDefault="009B617B" w:rsidP="009B617B" w:rsidR="009B617B" w:rsidRPr="00324D5C">
      <w:pPr>
        <w:ind w:firstLine="708"/>
        <w:jc w:val="both"/>
      </w:pPr>
    </w:p>
    <w:p w:rsidRDefault="00BB023C" w:rsidP="009B617B" w:rsidR="00BB023C" w:rsidRPr="0025587E">
      <w:pPr>
        <w:ind w:firstLine="708"/>
        <w:jc w:val="both"/>
      </w:pPr>
      <w:r w:rsidRPr="0025587E">
        <w:t xml:space="preserve">Vjerojatnost tražbine dokazana je rješenjima o utvrđenim poreznim obvezama i vjerodostojnim ispravama poreznog tijela. Na okolnost nesposobnosti za plaćanje dostavljen je podatak FINA-e od </w:t>
      </w:r>
      <w:r w:rsidR="0025587E" w:rsidRPr="0025587E">
        <w:t>13. lipnja 2017</w:t>
      </w:r>
      <w:r w:rsidRPr="0025587E">
        <w:t xml:space="preserve">. g. </w:t>
      </w:r>
    </w:p>
    <w:p w:rsidRDefault="00BB023C" w:rsidP="00BB023C" w:rsidR="00BB023C" w:rsidRPr="0025587E">
      <w:pPr>
        <w:jc w:val="both"/>
      </w:pPr>
    </w:p>
    <w:p w:rsidRDefault="00BB023C" w:rsidP="00BB023C" w:rsidR="00BB023C" w:rsidRPr="00324D5C">
      <w:pPr>
        <w:jc w:val="both"/>
      </w:pPr>
      <w:r w:rsidRPr="003C0832">
        <w:rPr>
          <w:color w:val="FF0000"/>
        </w:rPr>
        <w:tab/>
      </w:r>
      <w:r w:rsidRPr="00324D5C">
        <w:t xml:space="preserve">U prethodnom postupku utvrđeno je postojanje stečajnog razloga nesposobnosti za plaćanje, kojeg je već predlagatelj dokazao temeljem podataka FINA-e, prema kojima je na dan </w:t>
      </w:r>
      <w:r w:rsidR="00324D5C" w:rsidRPr="00324D5C">
        <w:t>12. lipnja 2017.</w:t>
      </w:r>
      <w:r w:rsidRPr="00324D5C">
        <w:t xml:space="preserve"> dužnik imao evidentirane nepodmirene obveze u Očevidniku redoslijeda plaćanja u iznosu od </w:t>
      </w:r>
      <w:r w:rsidR="00324D5C" w:rsidRPr="00324D5C">
        <w:t>927.133,95</w:t>
      </w:r>
      <w:r w:rsidRPr="00324D5C">
        <w:t xml:space="preserve"> kn i trajanje neprekidne blokade od 1978 dana (čl. 5. st. 2. u svezi s čl. 6. st. 1., st. 2.t.1. i st. 4. SZ-a).</w:t>
      </w:r>
    </w:p>
    <w:p w:rsidRDefault="00BB023C" w:rsidP="00BB023C" w:rsidR="00BB023C" w:rsidRPr="00324D5C">
      <w:pPr>
        <w:ind w:firstLine="720"/>
        <w:jc w:val="both"/>
      </w:pPr>
    </w:p>
    <w:p w:rsidRDefault="00BB023C" w:rsidP="00BB023C" w:rsidR="00BB023C" w:rsidRPr="009269AD">
      <w:pPr>
        <w:ind w:firstLine="708"/>
        <w:jc w:val="both"/>
      </w:pPr>
      <w:r w:rsidRPr="009269AD">
        <w:t>Sud je stečajn</w:t>
      </w:r>
      <w:r w:rsidR="009B617B" w:rsidRPr="009269AD">
        <w:t xml:space="preserve">u </w:t>
      </w:r>
      <w:r w:rsidRPr="009269AD">
        <w:t>upravitelj</w:t>
      </w:r>
      <w:r w:rsidR="009B617B" w:rsidRPr="009269AD">
        <w:t>icu Milen</w:t>
      </w:r>
      <w:r w:rsidR="009269AD" w:rsidRPr="009269AD">
        <w:t>u</w:t>
      </w:r>
      <w:r w:rsidR="009B617B" w:rsidRPr="009269AD">
        <w:t xml:space="preserve"> Veljović </w:t>
      </w:r>
      <w:r w:rsidRPr="009269AD">
        <w:t>imenova</w:t>
      </w:r>
      <w:r w:rsidR="009269AD" w:rsidRPr="009269AD">
        <w:t xml:space="preserve">o </w:t>
      </w:r>
      <w:r w:rsidRPr="009269AD">
        <w:t>u skladu sa čl. 8</w:t>
      </w:r>
      <w:r w:rsidR="009B617B" w:rsidRPr="009269AD">
        <w:t>5</w:t>
      </w:r>
      <w:r w:rsidRPr="009269AD">
        <w:t xml:space="preserve">. st. </w:t>
      </w:r>
      <w:r w:rsidR="009B617B" w:rsidRPr="009269AD">
        <w:t>2</w:t>
      </w:r>
      <w:r w:rsidRPr="009269AD">
        <w:t>. SZ-a (točka II. izreke).</w:t>
      </w:r>
    </w:p>
    <w:p w:rsidRDefault="00BB023C" w:rsidP="00BB023C" w:rsidR="00BB023C" w:rsidRPr="009269AD">
      <w:pPr>
        <w:ind w:firstLine="708"/>
        <w:jc w:val="both"/>
      </w:pPr>
    </w:p>
    <w:p w:rsidRDefault="00BB023C" w:rsidP="00BB023C" w:rsidR="00BB023C" w:rsidRPr="009269AD">
      <w:pPr>
        <w:jc w:val="both"/>
      </w:pPr>
      <w:r w:rsidRPr="009269AD">
        <w:lastRenderedPageBreak/>
        <w:tab/>
        <w:t xml:space="preserve">Temeljem čl. 133. st. 5. i st. 6. SZ-a sud je zakazao ispitno i izvještajno ročište. </w:t>
      </w:r>
    </w:p>
    <w:p w:rsidRDefault="00BB023C" w:rsidP="00BB023C" w:rsidR="00BB023C" w:rsidRPr="009269AD"/>
    <w:p w:rsidRDefault="00BB023C" w:rsidP="00BB023C" w:rsidR="00BB023C" w:rsidRPr="009269AD">
      <w:pPr>
        <w:jc w:val="both"/>
      </w:pPr>
      <w:r w:rsidRPr="009269AD">
        <w:tab/>
        <w:t>Temeljem čl. 131. st. 2. SZ-a naloženo je nadležnom zemljišnoknjižnom odjelu da izvrši upis zabilježbe otvaranja stečajnog postupka.</w:t>
      </w:r>
    </w:p>
    <w:p w:rsidRDefault="00BB023C" w:rsidP="00BB023C" w:rsidR="00BB023C" w:rsidRPr="009269AD"/>
    <w:p w:rsidRDefault="00BB023C" w:rsidP="00BB023C" w:rsidR="00BB023C" w:rsidRPr="009269AD">
      <w:pPr>
        <w:jc w:val="both"/>
      </w:pPr>
      <w:r w:rsidRPr="009269AD">
        <w:tab/>
        <w:t xml:space="preserve">Slijedom navedenog, na temelju odredbe čl. 129. i 130. SZ-a odlučeno je kao u izreci ovog rješenja. </w:t>
      </w:r>
    </w:p>
    <w:p w:rsidRDefault="00BB023C" w:rsidP="00BB023C" w:rsidR="00BB023C" w:rsidRPr="009269AD">
      <w:pPr>
        <w:jc w:val="both"/>
      </w:pPr>
    </w:p>
    <w:p w:rsidRDefault="00BB023C" w:rsidP="00BB023C" w:rsidR="00BB023C" w:rsidRPr="009269AD">
      <w:pPr>
        <w:jc w:val="center"/>
      </w:pPr>
      <w:r w:rsidRPr="009269AD">
        <w:t xml:space="preserve">U Pazinu, </w:t>
      </w:r>
      <w:r w:rsidR="009269AD" w:rsidRPr="009269AD">
        <w:t>1</w:t>
      </w:r>
      <w:r w:rsidRPr="009269AD">
        <w:t xml:space="preserve">. </w:t>
      </w:r>
      <w:r w:rsidR="009269AD" w:rsidRPr="009269AD">
        <w:t xml:space="preserve">prosinca </w:t>
      </w:r>
      <w:r w:rsidRPr="009269AD">
        <w:t>201</w:t>
      </w:r>
      <w:r w:rsidR="009269AD" w:rsidRPr="009269AD">
        <w:t>7</w:t>
      </w:r>
      <w:r w:rsidRPr="009269AD">
        <w:t>.</w:t>
      </w:r>
    </w:p>
    <w:p w:rsidRDefault="00BB023C" w:rsidP="00BB023C" w:rsidR="00BB023C" w:rsidRPr="009269AD">
      <w:pPr>
        <w:jc w:val="center"/>
      </w:pPr>
    </w:p>
    <w:p w:rsidRDefault="00BB023C" w:rsidP="00BB023C" w:rsidR="00BB023C" w:rsidRPr="009269AD">
      <w:pPr>
        <w:jc w:val="center"/>
      </w:pPr>
    </w:p>
    <w:p w:rsidRDefault="00BB023C" w:rsidP="00BB023C" w:rsidR="00BB023C" w:rsidRPr="009269AD">
      <w:pPr>
        <w:jc w:val="both"/>
      </w:pPr>
      <w:r w:rsidRPr="009269AD">
        <w:tab/>
      </w:r>
      <w:r w:rsidRPr="009269AD">
        <w:tab/>
      </w:r>
      <w:r w:rsidRPr="009269AD">
        <w:tab/>
      </w:r>
      <w:r w:rsidRPr="009269AD">
        <w:tab/>
      </w:r>
      <w:r w:rsidRPr="009269AD">
        <w:tab/>
      </w:r>
      <w:r w:rsidRPr="009269AD">
        <w:tab/>
      </w:r>
      <w:r w:rsidRPr="009269AD">
        <w:tab/>
      </w:r>
      <w:r w:rsidRPr="009269AD">
        <w:tab/>
      </w:r>
      <w:r w:rsidRPr="009269AD">
        <w:tab/>
        <w:t xml:space="preserve">       Stečajni sudac</w:t>
      </w:r>
    </w:p>
    <w:p w:rsidRDefault="00BB023C" w:rsidP="00BB023C" w:rsidR="00BB023C" w:rsidRPr="009269AD">
      <w:pPr>
        <w:jc w:val="both"/>
      </w:pPr>
      <w:r w:rsidRPr="009269AD">
        <w:tab/>
      </w:r>
      <w:r w:rsidRPr="009269AD">
        <w:tab/>
      </w:r>
      <w:r w:rsidRPr="009269AD">
        <w:tab/>
      </w:r>
      <w:r w:rsidRPr="009269AD">
        <w:tab/>
      </w:r>
      <w:r w:rsidRPr="009269AD">
        <w:tab/>
      </w:r>
      <w:r w:rsidRPr="009269AD">
        <w:tab/>
      </w:r>
      <w:r w:rsidRPr="009269AD">
        <w:tab/>
      </w:r>
      <w:r w:rsidRPr="009269AD">
        <w:tab/>
        <w:t xml:space="preserve">                 Damir Rabar</w:t>
      </w:r>
      <w:r w:rsidR="00D223C2">
        <w:t>, v.r.</w:t>
      </w:r>
      <w:r w:rsidRPr="009269AD">
        <w:t xml:space="preserve"> </w:t>
      </w:r>
    </w:p>
    <w:p w:rsidRDefault="00BB023C" w:rsidP="00BB023C" w:rsidR="00BB023C" w:rsidRPr="009269AD">
      <w:pPr>
        <w:jc w:val="both"/>
      </w:pPr>
    </w:p>
    <w:p w:rsidRDefault="00BB023C" w:rsidP="00BB023C" w:rsidR="00BB023C" w:rsidRPr="009269AD">
      <w:pPr>
        <w:jc w:val="both"/>
      </w:pPr>
    </w:p>
    <w:p w:rsidRDefault="00BB023C" w:rsidP="00BB023C" w:rsidR="00BB023C" w:rsidRPr="009269AD">
      <w:pPr>
        <w:jc w:val="both"/>
      </w:pPr>
    </w:p>
    <w:p w:rsidRDefault="00BB023C" w:rsidP="00BB023C" w:rsidR="00BB023C" w:rsidRPr="009269AD">
      <w:r w:rsidRPr="009269AD">
        <w:t xml:space="preserve">UPUTA O PRAVNOM LIJEKU: </w:t>
      </w:r>
    </w:p>
    <w:p w:rsidRDefault="00BB023C" w:rsidP="00BB023C" w:rsidR="00BB023C" w:rsidRPr="009269AD">
      <w:pPr>
        <w:jc w:val="both"/>
      </w:pPr>
      <w:r w:rsidRPr="009269AD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BB023C" w:rsidP="00BB023C" w:rsidR="00BB023C" w:rsidRPr="009269AD">
      <w:pPr>
        <w:jc w:val="both"/>
      </w:pPr>
    </w:p>
    <w:p w:rsidRDefault="00BB023C" w:rsidP="00BB023C" w:rsidR="00BB023C" w:rsidRPr="003C0832">
      <w:pPr>
        <w:jc w:val="both"/>
        <w:rPr>
          <w:color w:val="FF0000"/>
        </w:rPr>
      </w:pPr>
      <w:r w:rsidRPr="009269AD">
        <w:t>DNA:</w:t>
      </w:r>
    </w:p>
    <w:p w:rsidRDefault="00BB023C" w:rsidP="00BB023C" w:rsidR="009269AD">
      <w:pPr>
        <w:jc w:val="both"/>
      </w:pPr>
      <w:r w:rsidRPr="0025587E">
        <w:t>- predlagatelj</w:t>
      </w:r>
      <w:r w:rsidR="0025587E" w:rsidRPr="0025587E">
        <w:t>u</w:t>
      </w:r>
      <w:r w:rsidRPr="0025587E">
        <w:t xml:space="preserve"> </w:t>
      </w:r>
      <w:r w:rsidR="0025587E" w:rsidRPr="0025587E">
        <w:t>PRIVREDNA BANKA ZAGREB d.d. Zagreb po pun.</w:t>
      </w:r>
      <w:r w:rsidR="0025587E">
        <w:t xml:space="preserve"> Ivica Škunca, Zagreb, Domagojeva 14,</w:t>
      </w:r>
    </w:p>
    <w:p w:rsidRDefault="0025587E" w:rsidP="00BB023C" w:rsidR="0025587E" w:rsidRPr="0025587E">
      <w:pPr>
        <w:jc w:val="both"/>
      </w:pPr>
      <w:r>
        <w:t>- predlagatelju Rikardo Šuran, Fažana, po pun. Nikša Radišić, Pula, Jeretova 9,</w:t>
      </w:r>
    </w:p>
    <w:p w:rsidRDefault="00BB023C" w:rsidP="00BB023C" w:rsidR="009269AD">
      <w:pPr>
        <w:jc w:val="both"/>
      </w:pPr>
      <w:r w:rsidRPr="00FF0F83">
        <w:t xml:space="preserve">- dužniku </w:t>
      </w:r>
      <w:r w:rsidR="009269AD" w:rsidRPr="00FF0F83">
        <w:t>Ribarska zadruga LANTERNA, Pula, Vernalska 4</w:t>
      </w:r>
      <w:r w:rsidR="0025587E">
        <w:t>,</w:t>
      </w:r>
    </w:p>
    <w:p w:rsidRDefault="0025587E" w:rsidP="00BB023C" w:rsidR="0025587E" w:rsidRPr="00FF0F83">
      <w:pPr>
        <w:jc w:val="both"/>
      </w:pPr>
      <w:r w:rsidRPr="0025587E">
        <w:t>- ŽDO Pula, Rovinjska 2a,</w:t>
      </w:r>
    </w:p>
    <w:p w:rsidRDefault="00BB023C" w:rsidP="00BB023C" w:rsidR="00BB023C" w:rsidRPr="00FF0F83">
      <w:pPr>
        <w:jc w:val="both"/>
      </w:pPr>
      <w:r w:rsidRPr="00FF0F83">
        <w:t xml:space="preserve">- FINA – </w:t>
      </w:r>
      <w:r w:rsidR="0025587E">
        <w:t>RC Rijeka, F. Kurelca 8</w:t>
      </w:r>
      <w:r w:rsidRPr="00FF0F83">
        <w:t>,</w:t>
      </w:r>
    </w:p>
    <w:p w:rsidRDefault="00BB023C" w:rsidP="00BB023C" w:rsidR="00BB023C" w:rsidRPr="00FF0F83">
      <w:pPr>
        <w:jc w:val="both"/>
      </w:pPr>
      <w:r w:rsidRPr="00FF0F83">
        <w:t xml:space="preserve">- </w:t>
      </w:r>
      <w:r w:rsidR="0025587E">
        <w:t xml:space="preserve">Ministarstvo financija, </w:t>
      </w:r>
      <w:r w:rsidRPr="00FF0F83">
        <w:t>Porezna uprava Pazin</w:t>
      </w:r>
      <w:r w:rsidR="0025587E">
        <w:t>, M. B. Rašana 2/4,</w:t>
      </w:r>
    </w:p>
    <w:p w:rsidRDefault="00BB023C" w:rsidP="00BB023C" w:rsidR="00BB023C" w:rsidRPr="00FF0F83">
      <w:pPr>
        <w:jc w:val="both"/>
      </w:pPr>
      <w:r w:rsidRPr="00FF0F83">
        <w:t xml:space="preserve">- stečajnom upravitelju </w:t>
      </w:r>
      <w:r w:rsidR="009269AD" w:rsidRPr="00FF0F83">
        <w:t xml:space="preserve">Mileni Veljović </w:t>
      </w:r>
      <w:r w:rsidRPr="00FF0F83">
        <w:t xml:space="preserve">iz </w:t>
      </w:r>
      <w:r w:rsidR="009269AD" w:rsidRPr="00FF0F83">
        <w:t>Pule</w:t>
      </w:r>
      <w:r w:rsidRPr="00FF0F83">
        <w:t xml:space="preserve">, </w:t>
      </w:r>
      <w:r w:rsidR="0025587E" w:rsidRPr="00F0406C">
        <w:t>Dobrilina 9</w:t>
      </w:r>
      <w:r w:rsidRPr="00FF0F83">
        <w:t>,</w:t>
      </w:r>
    </w:p>
    <w:p w:rsidRDefault="00BB023C" w:rsidP="00BB023C" w:rsidR="00BB023C" w:rsidRPr="00FF0F83">
      <w:pPr>
        <w:jc w:val="both"/>
      </w:pPr>
      <w:r w:rsidRPr="00FF0F83">
        <w:softHyphen/>
        <w:t>- sudski registar ovoga suda</w:t>
      </w:r>
    </w:p>
    <w:p w:rsidRDefault="00BB023C" w:rsidP="00BB023C" w:rsidR="00BB023C" w:rsidRPr="0025587E">
      <w:r w:rsidRPr="0025587E">
        <w:t>- Općin</w:t>
      </w:r>
      <w:r w:rsidR="0025587E" w:rsidRPr="0025587E">
        <w:t>ski</w:t>
      </w:r>
      <w:r w:rsidRPr="0025587E">
        <w:t xml:space="preserve"> sud u Puli-Pola, </w:t>
      </w:r>
      <w:r w:rsidR="0025587E" w:rsidRPr="0025587E">
        <w:t>zk odjel, Kranjčevićeva 8,</w:t>
      </w:r>
    </w:p>
    <w:p w:rsidRDefault="00BB023C" w:rsidP="00BB023C" w:rsidR="00BB023C" w:rsidRPr="00FF0F83">
      <w:pPr>
        <w:jc w:val="both"/>
      </w:pPr>
      <w:r w:rsidRPr="00FF0F83">
        <w:t>- e-oglasna ploča 8 dana</w:t>
      </w:r>
    </w:p>
    <w:p w:rsidRDefault="00AD0C7D" w:rsidR="00AD0C7D" w:rsidRPr="003C0832">
      <w:pPr>
        <w:rPr>
          <w:color w:val="FF0000"/>
        </w:rPr>
      </w:pPr>
    </w:p>
    <w:sectPr w:rsidSect="005F28D5" w:rsidR="00AD0C7D" w:rsidRPr="003C083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87E" w:rsidP="00BB023C" w:rsidR="0025587E">
      <w:r>
        <w:separator/>
      </w:r>
    </w:p>
  </w:endnote>
  <w:endnote w:id="0" w:type="continuationSeparator">
    <w:p w:rsidRDefault="0025587E" w:rsidP="00BB023C" w:rsidR="00255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87E" w:rsidP="00BB023C" w:rsidR="0025587E">
      <w:r>
        <w:separator/>
      </w:r>
    </w:p>
  </w:footnote>
  <w:footnote w:id="0" w:type="continuationSeparator">
    <w:p w:rsidRDefault="0025587E" w:rsidP="00BB023C" w:rsidR="002558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87E" w:rsidP="005F28D5" w:rsidR="002558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587E" w:rsidR="002558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87E" w:rsidP="005F28D5" w:rsidR="002558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0F0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587E" w:rsidP="005F28D5" w:rsidR="0025587E" w:rsidRPr="003333BD">
    <w:pPr>
      <w:pStyle w:val="Zaglavlje"/>
    </w:pPr>
    <w:r>
      <w:tab/>
    </w:r>
    <w:r>
      <w:tab/>
      <w:t xml:space="preserve"> 1 St-577/17-19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87E" w:rsidP="005F28D5" w:rsidR="0025587E">
    <w:pPr>
      <w:pStyle w:val="Zaglavlje"/>
      <w:jc w:val="right"/>
    </w:pPr>
    <w:r>
      <w:tab/>
    </w:r>
    <w:r>
      <w:tab/>
      <w:t>1 St-577/17-19</w:t>
    </w: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23C"/>
    <w:rsid w:val="000D0F00"/>
    <w:rsid w:val="00155981"/>
    <w:rsid w:val="001F7A3F"/>
    <w:rsid w:val="0025587E"/>
    <w:rsid w:val="00324D5C"/>
    <w:rsid w:val="003C0832"/>
    <w:rsid w:val="005F28D5"/>
    <w:rsid w:val="009269AD"/>
    <w:rsid w:val="009B617B"/>
    <w:rsid w:val="00AD0C7D"/>
    <w:rsid w:val="00BB023C"/>
    <w:rsid w:val="00D223C2"/>
    <w:rsid w:val="00F0406C"/>
    <w:rsid w:val="00F05929"/>
    <w:rsid w:val="00FF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023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B02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023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B023C"/>
  </w:style>
  <w:style w:customStyle="true" w:styleId="f01" w:type="character">
    <w:name w:val="f01"/>
    <w:rsid w:val="00BB023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02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023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02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02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981"/>
    <w:rPr>
      <w:rFonts w:cs="Times New Roman" w:hAnsi="Times New Roman" w:ascii="Times New Roman"/>
      <w:b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981"/>
    <w:rPr>
      <w:b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981"/>
    <w:rPr>
      <w:rFonts w:cs="Times New Roman" w:hAnsi="Times New Roman" w:ascii="Times New Roman"/>
      <w:b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981"/>
    <w:rPr>
      <w:rFonts w:cs="Times New Roman" w:hAnsi="Times New Roman" w:ascii="Times New Roman"/>
      <w:b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023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B02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023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B023C"/>
  </w:style>
  <w:style w:customStyle="1" w:styleId="f01" w:type="character">
    <w:name w:val="f01"/>
    <w:rsid w:val="00BB023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02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023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02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02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981"/>
    <w:rPr>
      <w:rFonts w:ascii="Times New Roman" w:cs="Times New Roman" w:hAnsi="Times New Roman"/>
      <w:b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981"/>
    <w:rPr>
      <w:b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981"/>
    <w:rPr>
      <w:rFonts w:ascii="Times New Roman" w:cs="Times New Roman" w:hAnsi="Times New Roman"/>
      <w:b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981"/>
    <w:rPr>
      <w:rFonts w:ascii="Times New Roman" w:cs="Times New Roman" w:hAnsi="Times New Roman"/>
      <w:b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St-577/2017-19</izvorni_sadrzaj>
    <derivirana_varijabla naziv="DomainObject.Oznaka_1">St-577/2017-19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Ribarska zadruga - druga pravna
osoba (nije d.o.o.)</izvorni_sadrzaj>
    <derivirana_varijabla naziv="DomainObject.Predmet.Opis_1">Ribarska zadruga - druga pravna
osoba (nije d.o.o.)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Ribarska zadruga LANTERNA, Pula</izvorni_sadrzaj>
    <derivirana_varijabla naziv="DomainObject.Predmet.ProtustrankaFormated_1">  Ribarska zadruga LANTERNA, Pula</derivirana_varijabla>
  </DomainObject.Predmet.ProtustrankaFormated>
  <DomainObject.Predmet.ProtustrankaFormatedOIB>
    <izvorni_sadrzaj>  Ribarska zadruga LANTERNA, Pula, OIB 01125608804</izvorni_sadrzaj>
    <derivirana_varijabla naziv="DomainObject.Predmet.ProtustrankaFormatedOIB_1">  Ribarska zadruga LANTERNA, Pula, OIB 01125608804</derivirana_varijabla>
  </DomainObject.Predmet.ProtustrankaFormatedOIB>
  <DomainObject.Predmet.ProtustrankaFormatedWithAdress>
    <izvorni_sadrzaj> Ribarska zadruga LANTERNA, Pula, Vernalska 4, 52100 Pula</izvorni_sadrzaj>
    <derivirana_varijabla naziv="DomainObject.Predmet.ProtustrankaFormatedWithAdress_1"> Ribarska zadruga LANTERNA, Pula, Vernalska 4, 52100 Pula</derivirana_varijabla>
  </DomainObject.Predmet.ProtustrankaFormatedWithAdress>
  <DomainObject.Predmet.ProtustrankaFormatedWithAdressOIB>
    <izvorni_sadrzaj> Ribarska zadruga LANTERNA, Pula, OIB 01125608804, Vernalska 4, 52100 Pula</izvorni_sadrzaj>
    <derivirana_varijabla naziv="DomainObject.Predmet.ProtustrankaFormatedWithAdressOIB_1"> Ribarska zadruga LANTERNA, Pula, OIB 01125608804, Vernalska 4, 52100 Pula</derivirana_varijabla>
  </DomainObject.Predmet.ProtustrankaFormatedWithAdressOIB>
  <DomainObject.Predmet.ProtustrankaWithAdress>
    <izvorni_sadrzaj>Ribarska zadruga LANTERNA, Pula Vernalska 4, 52100 Pula</izvorni_sadrzaj>
    <derivirana_varijabla naziv="DomainObject.Predmet.ProtustrankaWithAdress_1">Ribarska zadruga LANTERNA, Pula Vernalska 4, 52100 Pula</derivirana_varijabla>
  </DomainObject.Predmet.ProtustrankaWithAdress>
  <DomainObject.Predmet.ProtustrankaWithAdressOIB>
    <izvorni_sadrzaj>Ribarska zadruga LANTERNA, Pula, OIB 01125608804, Vernalska 4, 52100 Pula</izvorni_sadrzaj>
    <derivirana_varijabla naziv="DomainObject.Predmet.ProtustrankaWithAdressOIB_1">Ribarska zadruga LANTERNA, Pula, OIB 01125608804, Vernalska 4, 52100 Pula</derivirana_varijabla>
  </DomainObject.Predmet.ProtustrankaWithAdressOIB>
  <DomainObject.Predmet.ProtustrankaNazivFormated>
    <izvorni_sadrzaj>Ribarska zadruga LANTERNA, Pula</izvorni_sadrzaj>
    <derivirana_varijabla naziv="DomainObject.Predmet.ProtustrankaNazivFormated_1">Ribarska zadruga LANTERNA, Pula</derivirana_varijabla>
  </DomainObject.Predmet.ProtustrankaNazivFormated>
  <DomainObject.Predmet.ProtustrankaNazivFormatedOIB>
    <izvorni_sadrzaj>Ribarska zadruga LANTERNA, Pula, OIB 01125608804</izvorni_sadrzaj>
    <derivirana_varijabla naziv="DomainObject.Predmet.ProtustrankaNazivFormatedOIB_1">Ribarska zadruga LANTERNA, Pula, OIB 01125608804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ZAGREB zastupanog po punomoćniku Odvj. društvo SUIĆ &amp; ŠKUNCA d.o.o.; RIKARDO ŠURAN zastupanog po punomoćniku Odvj. Nikša Radišić</izvorni_sadrzaj>
    <derivirana_varijabla naziv="DomainObject.Predmet.StrankaFormated_1">  PRIVREDNA BANKA ZAGREB d.d. ZAGREB zastupanog po punomoćniku Odvj. društvo SUIĆ &amp; ŠKUNCA d.o.o.; RIKARDO ŠURAN zastupanog po punomoćniku Odvj. Nikša Radišić</derivirana_varijabla>
  </DomainObject.Predmet.StrankaFormated>
  <DomainObject.Predmet.StrankaFormatedOIB>
    <izvorni_sadrzaj>  PRIVREDNA BANKA ZAGREB d.d. ZAGREB, OIB 02535697732 zastupanog po punomoćniku Odvj. društvo SUIĆ &amp; ŠKUNCA d.o.o.; RIKARDO ŠURAN, OIB 91424911753 zastupanog po punomoćniku Odvj. Nikša Radišić</izvorni_sadrzaj>
    <derivirana_varijabla naziv="DomainObject.Predmet.StrankaFormatedOIB_1">  PRIVREDNA BANKA ZAGREB d.d. ZAGREB, OIB 02535697732 zastupanog po punomoćniku Odvj. društvo SUIĆ &amp; ŠKUNCA d.o.o.; RIKARDO ŠURAN, OIB 91424911753 zastupanog po punomoćniku Odvj. Nikša Radišić</derivirana_varijabla>
  </DomainObject.Predmet.StrankaFormatedOIB>
  <DomainObject.Predmet.StrankaFormatedWithAdress>
    <izvorni_sadrzaj> PRIVREDNA BANKA ZAGREB d.d. ZAGREB, Radnička cesta 50, 10000 Zagreb zastupanog po punomoćniku Odvj. društvo SUIĆ &amp; ŠKUNCA d.o.o.; RIKARDO ŠURAN, Vodnjanska Cesta 32, 52100 Fažana zastupanog po punomoćniku Odvj. Nikša Radišić</izvorni_sadrzaj>
    <derivirana_varijabla naziv="DomainObject.Predmet.StrankaFormatedWithAdress_1"> PRIVREDNA BANKA ZAGREB d.d. ZAGREB, Radnička cesta 50, 10000 Zagreb zastupanog po punomoćniku Odvj. društvo SUIĆ &amp; ŠKUNCA d.o.o.; RIKARDO ŠURAN, Vodnjanska Cesta 32, 52100 Fažana zastupanog po punomoćniku Odvj. Nikša Radišić</derivirana_varijabla>
  </DomainObject.Predmet.StrankaFormatedWithAdress>
  <DomainObject.Predmet.StrankaFormatedWithAdressOIB>
    <izvorni_sadrzaj> PRIVREDNA BANKA ZAGREB d.d. ZAGREB, OIB 02535697732, Radnička cesta 50, 10000 Zagreb zastupanog po punomoćniku Odvj. društvo SUIĆ &amp; ŠKUNCA d.o.o.; RIKARDO ŠURAN, OIB 91424911753, Vodnjanska Cesta 32, 52100 Fažana zastupanog po punomoćniku Odvj. Nikša Radišić</izvorni_sadrzaj>
    <derivirana_varijabla naziv="DomainObject.Predmet.StrankaFormatedWithAdressOIB_1"> PRIVREDNA BANKA ZAGREB d.d. ZAGREB, OIB 02535697732, Radnička cesta 50, 10000 Zagreb zastupanog po punomoćniku Odvj. društvo SUIĆ &amp; ŠKUNCA d.o.o.; RIKARDO ŠURAN, OIB 91424911753, Vodnjanska Cesta 32, 52100 Fažana zastupanog po punomoćniku Odvj. Nikša Radišić</derivirana_varijabla>
  </DomainObject.Predmet.StrankaFormatedWithAdressOIB>
  <DomainObject.Predmet.StrankaWithAdress>
    <izvorni_sadrzaj>PRIVREDNA BANKA ZAGREB d.d. ZAGREB Radnička cesta 50,10000 Zagreb,RIKARDO ŠURAN Vodnjanska Cesta 32,52100 Fažana</izvorni_sadrzaj>
    <derivirana_varijabla naziv="DomainObject.Predmet.StrankaWithAdress_1">PRIVREDNA BANKA ZAGREB d.d. ZAGREB Radnička cesta 50,10000 Zagreb,RIKARDO ŠURAN Vodnjanska Cesta 32,52100 Fažana</derivirana_varijabla>
  </DomainObject.Predmet.StrankaWithAdress>
  <DomainObject.Predmet.StrankaWithAdressOIB>
    <izvorni_sadrzaj>PRIVREDNA BANKA ZAGREB d.d. ZAGREB, OIB 02535697732, Radnička cesta 50,10000 Zagreb,RIKARDO ŠURAN, OIB 91424911753, Vodnjanska Cesta 32,52100 Fažana</izvorni_sadrzaj>
    <derivirana_varijabla naziv="DomainObject.Predmet.StrankaWithAdressOIB_1">PRIVREDNA BANKA ZAGREB d.d. ZAGREB, OIB 02535697732, Radnička cesta 50,10000 Zagreb,RIKARDO ŠURAN, OIB 91424911753, Vodnjanska Cesta 32,52100 Fažana</derivirana_varijabla>
  </DomainObject.Predmet.StrankaWithAdressOIB>
  <DomainObject.Predmet.StrankaNazivFormated>
    <izvorni_sadrzaj>PRIVREDNA BANKA ZAGREB d.d. ZAGREB,RIKARDO ŠURAN</izvorni_sadrzaj>
    <derivirana_varijabla naziv="DomainObject.Predmet.StrankaNazivFormated_1">PRIVREDNA BANKA ZAGREB d.d. ZAGREB,RIKARDO ŠURAN</derivirana_varijabla>
  </DomainObject.Predmet.StrankaNazivFormated>
  <DomainObject.Predmet.StrankaNazivFormatedOIB>
    <izvorni_sadrzaj>PRIVREDNA BANKA ZAGREB d.d. ZAGREB, OIB 02535697732,RIKARDO ŠURAN, OIB 91424911753</izvorni_sadrzaj>
    <derivirana_varijabla naziv="DomainObject.Predmet.StrankaNazivFormatedOIB_1">PRIVREDNA BANKA ZAGREB d.d. ZAGREB, OIB 02535697732,RIKARDO ŠURAN, OIB 91424911753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927133.95</izvorni_sadrzaj>
    <derivirana_varijabla naziv="DomainObject.Predmet.TrenutnaVrijednost_1">927133.95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PRIVREDNA BANKA ZAGREB d.d. ZAGREB zastupanog po punomoćniku Odvj. društvo SUIĆ &amp; ŠKUNCA d.o.o.</item>
      <item>RIKARDO ŠURAN zastupanog po punomoćniku Odvj. Nikša Radišić</item>
    </izvorni_sadrzaj>
    <derivirana_varijabla naziv="DomainObject.Predmet.StrankaListFormated_1">
      <item>PRIVREDNA BANKA ZAGREB d.d. ZAGREB zastupanog po punomoćniku Odvj. društvo SUIĆ &amp; ŠKUNCA d.o.o.</item>
      <item>RIKARDO ŠURAN zastupanog po punomoćniku Odvj. Nikša Radišić</item>
    </derivirana_varijabla>
  </DomainObject.Predmet.StrankaListFormated>
  <DomainObject.Predmet.StrankaListFormatedOIB>
    <izvorni_sadrzaj>
      <item>PRIVREDNA BANKA ZAGREB d.d. ZAGREB, OIB 02535697732 zastupanog po punomoćniku Odvj. društvo SUIĆ &amp; ŠKUNCA d.o.o.</item>
      <item>RIKARDO ŠURAN, OIB 91424911753 zastupanog po punomoćniku Odvj. Nikša Radišić</item>
    </izvorni_sadrzaj>
    <derivirana_varijabla naziv="DomainObject.Predmet.StrankaListFormatedOIB_1">
      <item>PRIVREDNA BANKA ZAGREB d.d. ZAGREB, OIB 02535697732 zastupanog po punomoćniku Odvj. društvo SUIĆ &amp; ŠKUNCA d.o.o.</item>
      <item>RIKARDO ŠURAN, OIB 91424911753 zastupanog po punomoćniku Odvj. Nikša Radišić</item>
    </derivirana_varijabla>
  </DomainObject.Predmet.StrankaListFormatedOIB>
  <DomainObject.Predmet.StrankaListFormatedWithAdress>
    <izvorni_sadrzaj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izvorni_sadrzaj>
    <derivirana_varijabla naziv="DomainObject.Predmet.StrankaListFormatedWithAdress_1"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derivirana_varijabla>
  </DomainObject.Predmet.StrankaListFormatedWithAdress>
  <DomainObject.Predmet.StrankaListFormatedWithAdressOIB>
    <izvorni_sadrzaj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izvorni_sadrzaj>
    <derivirana_varijabla naziv="DomainObject.Predmet.StrankaListFormatedWithAdressOIB_1"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derivirana_varijabla>
  </DomainObject.Predmet.StrankaListFormatedWithAdressOIB>
  <DomainObject.Predmet.StrankaListNazivFormated>
    <izvorni_sadrzaj>
      <item>PRIVREDNA BANKA ZAGREB d.d. ZAGREB</item>
      <item>RIKARDO ŠURAN</item>
    </izvorni_sadrzaj>
    <derivirana_varijabla naziv="DomainObject.Predmet.StrankaListNazivFormated_1">
      <item>PRIVREDNA BANKA ZAGREB d.d. ZAGREB</item>
      <item>RIKARDO ŠURAN</item>
    </derivirana_varijabla>
  </DomainObject.Predmet.StrankaListNazivFormated>
  <DomainObject.Predmet.StrankaListNazivFormatedOIB>
    <izvorni_sadrzaj>
      <item>PRIVREDNA BANKA ZAGREB d.d. ZAGREB, OIB 02535697732</item>
      <item>RIKARDO ŠURAN, OIB 91424911753</item>
    </izvorni_sadrzaj>
    <derivirana_varijabla naziv="DomainObject.Predmet.StrankaListNazivFormatedOIB_1">
      <item>PRIVREDNA BANKA ZAGREB d.d. ZAGREB, OIB 02535697732</item>
      <item>RIKARDO ŠURAN, OIB 91424911753</item>
    </derivirana_varijabla>
  </DomainObject.Predmet.StrankaListNazivFormatedOIB>
  <DomainObject.Predmet.ProtuStrankaListFormated>
    <izvorni_sadrzaj>
      <item>Ribarska zadruga LANTERNA, Pula</item>
    </izvorni_sadrzaj>
    <derivirana_varijabla naziv="DomainObject.Predmet.ProtuStrankaListFormated_1">
      <item>Ribarska zadruga LANTERNA, Pula</item>
    </derivirana_varijabla>
  </DomainObject.Predmet.ProtuStrankaListFormated>
  <DomainObject.Predmet.ProtuStrankaListFormatedOIB>
    <izvorni_sadrzaj>
      <item>Ribarska zadruga LANTERNA, Pula, OIB 01125608804</item>
    </izvorni_sadrzaj>
    <derivirana_varijabla naziv="DomainObject.Predmet.ProtuStrankaListFormatedOIB_1">
      <item>Ribarska zadruga LANTERNA, Pula, OIB 01125608804</item>
    </derivirana_varijabla>
  </DomainObject.Predmet.ProtuStrankaListFormatedOIB>
  <DomainObject.Predmet.ProtuStrankaListFormatedWithAdress>
    <izvorni_sadrzaj>
      <item>Ribarska zadruga LANTERNA, Pula, Vernalska 4, 52100 Pula</item>
    </izvorni_sadrzaj>
    <derivirana_varijabla naziv="DomainObject.Predmet.ProtuStrankaListFormatedWithAdress_1">
      <item>Ribarska zadruga LANTERNA, Pula, Vernalska 4, 52100 Pula</item>
    </derivirana_varijabla>
  </DomainObject.Predmet.ProtuStrankaListFormatedWithAdress>
  <DomainObject.Predmet.ProtuStrankaListFormatedWithAdressOIB>
    <izvorni_sadrzaj>
      <item>Ribarska zadruga LANTERNA, Pula, OIB 01125608804, Vernalska 4, 52100 Pula</item>
    </izvorni_sadrzaj>
    <derivirana_varijabla naziv="DomainObject.Predmet.ProtuStrankaListFormatedWithAdressOIB_1">
      <item>Ribarska zadruga LANTERNA, Pula, OIB 01125608804, Vernalska 4, 52100 Pula</item>
    </derivirana_varijabla>
  </DomainObject.Predmet.ProtuStrankaListFormatedWithAdressOIB>
  <DomainObject.Predmet.ProtuStrankaListNazivFormated>
    <izvorni_sadrzaj>
      <item>Ribarska zadruga LANTERNA, Pula</item>
    </izvorni_sadrzaj>
    <derivirana_varijabla naziv="DomainObject.Predmet.ProtuStrankaListNazivFormated_1">
      <item>Ribarska zadruga LANTERNA, Pula</item>
    </derivirana_varijabla>
  </DomainObject.Predmet.ProtuStrankaListNazivFormated>
  <DomainObject.Predmet.ProtuStrankaListNazivFormatedOIB>
    <izvorni_sadrzaj>
      <item>Ribarska zadruga LANTERNA, Pula, OIB 01125608804</item>
    </izvorni_sadrzaj>
    <derivirana_varijabla naziv="DomainObject.Predmet.ProtuStrankaListNazivFormatedOIB_1">
      <item>Ribarska zadruga LANTERNA, Pula, OIB 01125608804</item>
    </derivirana_varijabla>
  </DomainObject.Predmet.ProtuStrankaListNazivFormatedOIB>
  <DomainObject.Predmet.OstaliListFormated>
    <izvorni_sadrzaj>
      <item>Odvj. društvo SUIĆ &amp; ŠKUNCA d.o.o. punomoćnik sudionika u postupku PRIVREDNA BANKA ZAGREB d.d. ZAGREB</item>
      <item>Odvj. Nikša Radišić punomoćnik sudionika u postupku RIKARDO ŠURAN</item>
    </izvorni_sadrzaj>
    <derivirana_varijabla naziv="DomainObject.Predmet.OstaliListFormated_1">
      <item>Odvj. društvo SUIĆ &amp; ŠKUNCA d.o.o. punomoćnik sudionika u postupku PRIVREDNA BANKA ZAGREB d.d. ZAGREB</item>
      <item>Odvj. Nikša Radišić punomoćnik sudionika u postupku RIKARDO ŠURAN</item>
    </derivirana_varijabla>
  </DomainObject.Predmet.OstaliListFormated>
  <DomainObject.Predmet.OstaliListFormatedOIB>
    <izvorni_sadrzaj>
      <item>Odvj. društvo SUIĆ &amp; ŠKUNCA d.o.o., OIB 44213507122 punomoćnik sudionika u postupku PRIVREDNA BANKA ZAGREB d.d. ZAGREB</item>
      <item>Odvj. Nikša Radišić punomoćnik sudionika u postupku RIKARDO ŠURAN</item>
    </izvorni_sadrzaj>
    <derivirana_varijabla naziv="DomainObject.Predmet.OstaliListFormatedOIB_1">
      <item>Odvj. društvo SUIĆ &amp; ŠKUNCA d.o.o., OIB 44213507122 punomoćnik sudionika u postupku PRIVREDNA BANKA ZAGREB d.d. ZAGREB</item>
      <item>Odvj. Nikša Radišić punomoćnik sudionika u postupku RIKARDO ŠURAN</item>
    </derivirana_varijabla>
  </DomainObject.Predmet.OstaliListFormatedOIB>
  <DomainObject.Predmet.OstaliListFormatedWithAdress>
    <izvorni_sadrzaj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_1"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>
  <DomainObject.Predmet.OstaliListFormatedWithAdressOIB>
    <izvorni_sadrzaj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OIB_1"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OIB>
  <DomainObject.Predmet.OstaliListNazivFormated>
    <izvorni_sadrzaj>
      <item>Odvj. društvo SUIĆ &amp; ŠKUNCA d.o.o.</item>
      <item>Odvj. Nikša Radišić</item>
    </izvorni_sadrzaj>
    <derivirana_varijabla naziv="DomainObject.Predmet.OstaliListNazivFormated_1">
      <item>Odvj. društvo SUIĆ &amp; ŠKUNCA d.o.o.</item>
      <item>Odvj. Nikša Radišić</item>
    </derivirana_varijabla>
  </DomainObject.Predmet.OstaliListNazivFormated>
  <DomainObject.Predmet.OstaliListNazivFormatedOIB>
    <izvorni_sadrzaj>
      <item>Odvj. društvo SUIĆ &amp; ŠKUNCA d.o.o., OIB 44213507122</item>
      <item>Odvj. Nikša Radišić</item>
    </izvorni_sadrzaj>
    <derivirana_varijabla naziv="DomainObject.Predmet.OstaliListNazivFormatedOIB_1">
      <item>Odvj. društvo SUIĆ &amp; ŠKUNCA d.o.o., OIB 44213507122</item>
      <item>Odvj. Nikša Radišić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St-577/2017-19</izvorni_sadrzaj>
    <derivirana_varijabla naziv="DomainObject.PoslovniBrojDokumenta_1">St-577/2017-19</derivirana_varijabla>
  </DomainObject.PoslovniBrojDokumenta>
  <DomainObject.Predmet.StrankaIDrugi>
    <izvorni_sadrzaj>PRIVREDNA BANKA ZAGREB d.d. ZAGREB i dr.</izvorni_sadrzaj>
    <derivirana_varijabla naziv="DomainObject.Predmet.StrankaIDrugi_1">PRIVREDNA BANKA ZAGREB d.d. ZAGREB i dr.</derivirana_varijabla>
  </DomainObject.Predmet.StrankaIDrugi>
  <DomainObject.Predmet.ProtustrankaIDrugi>
    <izvorni_sadrzaj>Ribarska zadruga LANTERNA, Pula</izvorni_sadrzaj>
    <derivirana_varijabla naziv="DomainObject.Predmet.ProtustrankaIDrugi_1">Ribarska zadruga LANTERNA, Pula</derivirana_varijabla>
  </DomainObject.Predmet.ProtustrankaIDrugi>
  <DomainObject.Predmet.StrankaIDrugiAdressOIB>
    <izvorni_sadrzaj>PRIVREDNA BANKA ZAGREB d.d. ZAGREB, OIB 02535697732, Radnička cesta 50, 10000 Zagreb i dr.</izvorni_sadrzaj>
    <derivirana_varijabla naziv="DomainObject.Predmet.StrankaIDrugiAdressOIB_1">PRIVREDNA BANKA ZAGREB d.d. ZAGREB, OIB 02535697732, Radnička cesta 50, 10000 Zagreb i dr.</derivirana_varijabla>
  </DomainObject.Predmet.StrankaIDrugiAdressOIB>
  <DomainObject.Predmet.ProtustrankaIDrugiAdressOIB>
    <izvorni_sadrzaj>Ribarska zadruga LANTERNA, Pula, OIB 01125608804, Vernalska 4, 52100 Pula</izvorni_sadrzaj>
    <derivirana_varijabla naziv="DomainObject.Predmet.ProtustrankaIDrugiAdressOIB_1">Ribarska zadruga LANTERNA, Pula, OIB 01125608804, Vernalska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LANTERNA, Pula</item>
      <item>Odvj. društvo SUIĆ &amp; ŠKUNCA d.o.o.</item>
      <item>Odvj. Nikša Radišić</item>
      <item>PRIVREDNA BANKA ZAGREB d.d. ZAGREB</item>
      <item>RIKARDO ŠURAN</item>
    </izvorni_sadrzaj>
    <derivirana_varijabla naziv="DomainObject.Predmet.SudioniciListNaziv_1">
      <item>Ribarska zadruga LANTERNA, Pula</item>
      <item>Odvj. društvo SUIĆ &amp; ŠKUNCA d.o.o.</item>
      <item>Odvj. Nikša Radišić</item>
      <item>PRIVREDNA BANKA ZAGREB d.d. ZAGREB</item>
      <item>RIKARDO ŠURAN</item>
    </derivirana_varijabla>
  </DomainObject.Predmet.SudioniciListNaziv>
  <DomainObject.Predmet.SudioniciListAdressOIB>
    <izvorni_sadrzaj>
      <item>Ribarska zadruga LANTERNA, Pula, OIB 01125608804, Vernalska 4,52100 Pula</item>
      <item>Odvj. društvo SUIĆ &amp; ŠKUNCA d.o.o., OIB 44213507122, Domagojeva 14,10000 Zagreb</item>
      <item>Odvj. Nikša Radišić, Jeretova 9,52100 Pula</item>
      <item>PRIVREDNA BANKA ZAGREB d.d. ZAGREB, OIB 02535697732, Radnička cesta 50,10000 Zagreb</item>
      <item>RIKARDO ŠURAN, OIB 91424911753, Vodnjanska Cesta 32,52100 Fažana</item>
    </izvorni_sadrzaj>
    <derivirana_varijabla naziv="DomainObject.Predmet.SudioniciListAdressOIB_1">
      <item>Ribarska zadruga LANTERNA, Pula, OIB 01125608804, Vernalska 4,52100 Pula</item>
      <item>Odvj. društvo SUIĆ &amp; ŠKUNCA d.o.o., OIB 44213507122, Domagojeva 14,10000 Zagreb</item>
      <item>Odvj. Nikša Radišić, Jeretova 9,52100 Pula</item>
      <item>PRIVREDNA BANKA ZAGREB d.d. ZAGREB, OIB 02535697732, Radnička cesta 50,10000 Zagreb</item>
      <item>RIKARDO ŠURAN, OIB 91424911753, Vodnjanska Cesta 32,52100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01125608804</item>
      <item>, OIB 44213507122</item>
      <item>, OIB null</item>
      <item>, OIB 02535697732</item>
      <item>, OIB 91424911753</item>
    </izvorni_sadrzaj>
    <derivirana_varijabla naziv="DomainObject.Predmet.SudioniciListNazivOIB_1">
      <item>, OIB 01125608804</item>
      <item>, OIB 44213507122</item>
      <item>, OIB null</item>
      <item>, OIB 02535697732</item>
      <item>, OIB 91424911753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843</properties:Words>
  <properties:Characters>4505</properties:Characters>
  <properties:Lines>130</properties:Lines>
  <properties:Paragraphs>55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2017-12-01T09:30:00Z</dcterms:created>
  <dc:creator>Kristina Pauletić</dc:creator>
  <cp:lastModifiedBy>Lorena Paris Aničić</cp:lastModifiedBy>
  <cp:lastPrinted>2017-12-01T10:50:00Z</cp:lastPrinted>
  <dcterms:modified xmlns:xsi="http://www.w3.org/2001/XMLSchema-instance" xsi:type="dcterms:W3CDTF">2017-12-01T10:55:00Z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St-577/2017-19 / Odluka - Rješenje - otvaranje stečajnog postupka</vt:lpwstr>
  </prop:property>
  <prop:property name="CC_coloring" pid="5" fmtid="{D5CDD505-2E9C-101B-9397-08002B2CF9AE}">
    <vt:bool>false</vt:bool>
  </prop:property>
</prop:Properties>
</file>