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8e82e0" w14:paraId="c8e82e0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0B79CE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0B79CE">
              <w:t>99</w:t>
            </w:r>
            <w:r w:rsidR="009F3FB8">
              <w:t>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0B79CE">
        <w:rPr>
          <w:rFonts w:hAnsi="Times New Roman" w:ascii="Times New Roman"/>
          <w:sz w:val="24"/>
          <w:szCs w:val="24"/>
        </w:rPr>
        <w:t>SANY j.d.o.o. za trgovinu, ugostiteljstvo i usluge, OIB: 49198149141, sa sjedištem u Zrinskih 22, 40314 Praporčan</w:t>
      </w:r>
      <w:r w:rsidR="009F3FB8">
        <w:rPr>
          <w:rFonts w:hAnsi="Times New Roman" w:ascii="Times New Roman"/>
          <w:sz w:val="24"/>
          <w:szCs w:val="24"/>
        </w:rPr>
        <w:t>, dana 22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9F3FB8">
        <w:rPr>
          <w:rFonts w:hAnsi="Times New Roman" w:ascii="Times New Roman"/>
          <w:sz w:val="24"/>
          <w:szCs w:val="24"/>
        </w:rPr>
        <w:t>ožujka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EF718C">
        <w:rPr>
          <w:rFonts w:hAnsi="Times New Roman" w:ascii="Times New Roman"/>
          <w:sz w:val="24"/>
          <w:szCs w:val="24"/>
        </w:rPr>
        <w:t>SANY j.d.o.o. za trgovinu, ugostiteljstvo i usluge, OIB: 49198149141, sa sjedištem u Zrinskih 22, 40314 Praporčan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EF718C">
        <w:rPr>
          <w:rFonts w:hAnsi="Times New Roman" w:ascii="Times New Roman"/>
          <w:sz w:val="24"/>
          <w:szCs w:val="24"/>
        </w:rPr>
        <w:t>12.032,62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EF718C">
        <w:rPr>
          <w:rFonts w:hAnsi="Times New Roman" w:ascii="Times New Roman"/>
          <w:sz w:val="24"/>
          <w:szCs w:val="24"/>
        </w:rPr>
        <w:t>Sandra Zadravec, OIB: 91804448782, Praporčan, Zrinskih 22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EF718C">
        <w:rPr>
          <w:rFonts w:hAnsi="Times New Roman" w:ascii="Times New Roman"/>
          <w:sz w:val="24"/>
          <w:szCs w:val="24"/>
        </w:rPr>
        <w:t>19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9F3FB8">
        <w:rPr>
          <w:rFonts w:hAnsi="Times New Roman" w:ascii="Times New Roman"/>
          <w:sz w:val="24"/>
          <w:szCs w:val="24"/>
        </w:rPr>
        <w:t>ožujka</w:t>
      </w:r>
      <w:r w:rsidR="00055D2E">
        <w:rPr>
          <w:rFonts w:hAnsi="Times New Roman" w:ascii="Times New Roman"/>
          <w:sz w:val="24"/>
          <w:szCs w:val="24"/>
        </w:rPr>
        <w:t xml:space="preserve"> 2018</w:t>
      </w:r>
      <w:r w:rsidRPr="00340A58">
        <w:rPr>
          <w:rFonts w:hAnsi="Times New Roman" w:ascii="Times New Roman"/>
          <w:sz w:val="24"/>
          <w:szCs w:val="24"/>
        </w:rPr>
        <w:t xml:space="preserve">. godine, predlagatelj Financijska agencija, Regionalni centar Zagreb, Podružnica Varaždin podnio je prijedlog  za otvaranje skraćenog stečajnog postupka nad dužnikom, navodeći da dužnik </w:t>
      </w:r>
      <w:r w:rsidR="00EF718C">
        <w:rPr>
          <w:rFonts w:hAnsi="Times New Roman" w:ascii="Times New Roman"/>
          <w:sz w:val="24"/>
          <w:szCs w:val="24"/>
        </w:rPr>
        <w:t>SANY j.d.o.o. za trgovinu, ugostiteljstvo i usluge, OIB: 49198149141, sa sjedištem u Zrinskih 22, 40314 Praporčan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EF718C">
        <w:rPr>
          <w:rFonts w:hAnsi="Times New Roman" w:ascii="Times New Roman"/>
          <w:sz w:val="24"/>
          <w:szCs w:val="24"/>
        </w:rPr>
        <w:t>15</w:t>
      </w:r>
      <w:r w:rsidR="00055D2E">
        <w:rPr>
          <w:rFonts w:hAnsi="Times New Roman" w:ascii="Times New Roman"/>
          <w:sz w:val="24"/>
          <w:szCs w:val="24"/>
        </w:rPr>
        <w:t xml:space="preserve">. </w:t>
      </w:r>
      <w:r w:rsidR="009F3FB8">
        <w:rPr>
          <w:rFonts w:hAnsi="Times New Roman" w:ascii="Times New Roman"/>
          <w:sz w:val="24"/>
          <w:szCs w:val="24"/>
        </w:rPr>
        <w:t>ožujka</w:t>
      </w:r>
      <w:r w:rsidR="00055D2E">
        <w:rPr>
          <w:rFonts w:hAnsi="Times New Roman" w:ascii="Times New Roman"/>
          <w:sz w:val="24"/>
          <w:szCs w:val="24"/>
        </w:rPr>
        <w:t xml:space="preserve"> 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EF718C">
        <w:rPr>
          <w:rFonts w:hAnsi="Times New Roman" w:ascii="Times New Roman"/>
          <w:sz w:val="24"/>
          <w:szCs w:val="24"/>
        </w:rPr>
        <w:t>12.032,62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>u 22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9F3FB8">
        <w:rPr>
          <w:rFonts w:hAnsi="Times New Roman" w:ascii="Times New Roman"/>
          <w:sz w:val="24"/>
          <w:szCs w:val="24"/>
        </w:rPr>
        <w:t>ožujka</w:t>
      </w:r>
      <w:r w:rsidR="00055D2E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ED473B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F0B" w:rsidP="00501147" w:rsidR="00956F0B">
      <w:pPr>
        <w:spacing w:lineRule="auto" w:line="240" w:after="0"/>
      </w:pPr>
      <w:r>
        <w:separator/>
      </w:r>
    </w:p>
  </w:endnote>
  <w:endnote w:id="0" w:type="continuationSeparator">
    <w:p w:rsidRDefault="00956F0B" w:rsidP="00501147" w:rsidR="00956F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F0B" w:rsidP="00501147" w:rsidR="00956F0B">
      <w:pPr>
        <w:spacing w:lineRule="auto" w:line="240" w:after="0"/>
      </w:pPr>
      <w:r>
        <w:separator/>
      </w:r>
    </w:p>
  </w:footnote>
  <w:footnote w:id="0" w:type="continuationSeparator">
    <w:p w:rsidRDefault="00956F0B" w:rsidP="00501147" w:rsidR="00956F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D473B">
      <w:rPr>
        <w:rFonts w:hAnsi="Times New Roman" w:ascii="Times New Roman"/>
        <w:noProof/>
        <w:sz w:val="24"/>
        <w:szCs w:val="24"/>
      </w:rPr>
      <w:t>Poslovni broj: 9 St-99/2018-3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D473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D2E"/>
    <w:rsid w:val="00087C43"/>
    <w:rsid w:val="000967BF"/>
    <w:rsid w:val="000B79CE"/>
    <w:rsid w:val="00194888"/>
    <w:rsid w:val="001F6DF0"/>
    <w:rsid w:val="00237FCE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6F0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C15A5"/>
    <w:rsid w:val="00ED473B"/>
    <w:rsid w:val="00EF718C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7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73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7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7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7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73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7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7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SANY jednostavno društvo s ograničenom odgovornošću za trgovinu, ugostiteljstvo i usluge</izvorni_sadrzaj>
    <derivirana_varijabla naziv="DomainObject.Predmet.ProtustrankaFormated_1">  SANY jednostavno društvo s ograničenom odgovornošću za trgovinu, ugostiteljstvo i usluge</derivirana_varijabla>
  </DomainObject.Predmet.ProtustrankaFormated>
  <DomainObject.Predmet.ProtustrankaFormatedOIB>
    <izvorni_sadrzaj>  SANY jednostavno društvo s ograničenom odgovornošću za trgovinu, ugostiteljstvo i usluge, OIB 49198149141</izvorni_sadrzaj>
    <derivirana_varijabla naziv="DomainObject.Predmet.ProtustrankaFormatedOIB_1">  SANY jednostavno društvo s ograničenom odgovornošću za trgovinu, ugostiteljstvo i usluge, OIB 49198149141</derivirana_varijabla>
  </DomainObject.Predmet.ProtustrankaFormatedOIB>
  <DomainObject.Predmet.ProtustrankaFormatedWithAdress>
    <izvorni_sadrzaj> SANY jednostavno društvo s ograničenom odgovornošću za trgovinu, ugostiteljstvo i usluge, Zrinskih 22, 40313 Praporčan</izvorni_sadrzaj>
    <derivirana_varijabla naziv="DomainObject.Predmet.ProtustrankaFormatedWithAdress_1"> SANY jednostavno društvo s ograničenom odgovornošću za trgovinu, ugostiteljstvo i usluge, Zrinskih 22, 40313 Praporčan</derivirana_varijabla>
  </DomainObject.Predmet.ProtustrankaFormatedWithAdress>
  <DomainObject.Predmet.ProtustrankaFormatedWithAdressOIB>
    <izvorni_sadrzaj> SANY jednostavno društvo s ograničenom odgovornošću za trgovinu, ugostiteljstvo i usluge, OIB 49198149141, Zrinskih 22, 40313 Praporčan</izvorni_sadrzaj>
    <derivirana_varijabla naziv="DomainObject.Predmet.ProtustrankaFormatedWithAdressOIB_1"> SANY jednostavno društvo s ograničenom odgovornošću za trgovinu, ugostiteljstvo i usluge, OIB 49198149141, Zrinskih 22, 40313 Praporčan</derivirana_varijabla>
  </DomainObject.Predmet.ProtustrankaFormatedWithAdressOIB>
  <DomainObject.Predmet.ProtustrankaWithAdress>
    <izvorni_sadrzaj>SANY jednostavno društvo s ograničenom odgovornošću za trgovinu, ugostiteljstvo i usluge Zrinskih 22, 40313 Praporčan</izvorni_sadrzaj>
    <derivirana_varijabla naziv="DomainObject.Predmet.ProtustrankaWithAdress_1">SANY jednostavno društvo s ograničenom odgovornošću za trgovinu, ugostiteljstvo i usluge Zrinskih 22, 40313 Praporčan</derivirana_varijabla>
  </DomainObject.Predmet.ProtustrankaWithAdress>
  <DomainObject.Predmet.ProtustrankaWithAdressOIB>
    <izvorni_sadrzaj>SANY jednostavno društvo s ograničenom odgovornošću za trgovinu, ugostiteljstvo i usluge, OIB 49198149141, Zrinskih 22, 40313 Praporčan</izvorni_sadrzaj>
    <derivirana_varijabla naziv="DomainObject.Predmet.ProtustrankaWithAdressOIB_1">SANY jednostavno društvo s ograničenom odgovornošću za trgovinu, ugostiteljstvo i usluge, OIB 49198149141, Zrinskih 22, 40313 Praporčan</derivirana_varijabla>
  </DomainObject.Predmet.ProtustrankaWithAdressOIB>
  <DomainObject.Predmet.ProtustrankaNazivFormated>
    <izvorni_sadrzaj>SANY jednostavno društvo s ograničenom odgovornošću za trgovinu, ugostiteljstvo i usluge</izvorni_sadrzaj>
    <derivirana_varijabla naziv="DomainObject.Predmet.ProtustrankaNazivFormated_1">SANY jednostavno društvo s ograničenom odgovornošću za trgovinu, ugostiteljstvo i usluge</derivirana_varijabla>
  </DomainObject.Predmet.ProtustrankaNazivFormated>
  <DomainObject.Predmet.ProtustrankaNazivFormatedOIB>
    <izvorni_sadrzaj>SANY jednostavno društvo s ograničenom odgovornošću za trgovinu, ugostiteljstvo i usluge, OIB 49198149141</izvorni_sadrzaj>
    <derivirana_varijabla naziv="DomainObject.Predmet.ProtustrankaNazivFormatedOIB_1">SANY jednostavno društvo s ograničenom odgovornošću za trgovinu, ugostiteljstvo i usluge, OIB 49198149141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12032.62</izvorni_sadrzaj>
    <derivirana_varijabla naziv="DomainObject.Predmet.TrenutnaVrijednost_1">12032.62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SANY jednostavno društvo s ograničenom odgovornošću za trgovinu, ugostiteljstvo i usluge</item>
    </izvorni_sadrzaj>
    <derivirana_varijabla naziv="DomainObject.Predmet.ProtuStrankaListFormated_1">
      <item>SANY jednostavno društvo s ograničenom odgovornošću za trgovinu, ugostiteljstvo i usluge</item>
    </derivirana_varijabla>
  </DomainObject.Predmet.ProtuStrankaListFormated>
  <DomainObject.Predmet.ProtuStrankaListFormatedOIB>
    <izvorni_sadrzaj>
      <item>SANY jednostavno društvo s ograničenom odgovornošću za trgovinu, ugostiteljstvo i usluge, OIB 49198149141</item>
    </izvorni_sadrzaj>
    <derivirana_varijabla naziv="DomainObject.Predmet.ProtuStrankaListFormatedOIB_1">
      <item>SANY jednostavno društvo s ograničenom odgovornošću za trgovinu, ugostiteljstvo i usluge, OIB 49198149141</item>
    </derivirana_varijabla>
  </DomainObject.Predmet.ProtuStrankaListFormatedOIB>
  <DomainObject.Predmet.ProtuStrankaListFormatedWithAdress>
    <izvorni_sadrzaj>
      <item>SANY jednostavno društvo s ograničenom odgovornošću za trgovinu, ugostiteljstvo i usluge, Zrinskih 22, 40313 Praporčan</item>
    </izvorni_sadrzaj>
    <derivirana_varijabla naziv="DomainObject.Predmet.ProtuStrankaListFormatedWithAdress_1">
      <item>SANY jednostavno društvo s ograničenom odgovornošću za trgovinu, ugostiteljstvo i usluge, Zrinskih 22, 40313 Praporčan</item>
    </derivirana_varijabla>
  </DomainObject.Predmet.ProtuStrankaListFormatedWithAdress>
  <DomainObject.Predmet.ProtuStrankaListFormatedWithAdressOIB>
    <izvorni_sadrzaj>
      <item>SANY jednostavno društvo s ograničenom odgovornošću za trgovinu, ugostiteljstvo i usluge, OIB 49198149141, Zrinskih 22, 40313 Praporčan</item>
    </izvorni_sadrzaj>
    <derivirana_varijabla naziv="DomainObject.Predmet.ProtuStrankaListFormatedWithAdressOIB_1">
      <item>SANY jednostavno društvo s ograničenom odgovornošću za trgovinu, ugostiteljstvo i usluge, OIB 49198149141, Zrinskih 22, 40313 Praporčan</item>
    </derivirana_varijabla>
  </DomainObject.Predmet.ProtuStrankaListFormatedWithAdressOIB>
  <DomainObject.Predmet.ProtuStrankaListNazivFormated>
    <izvorni_sadrzaj>
      <item>SANY jednostavno društvo s ograničenom odgovornošću za trgovinu, ugostiteljstvo i usluge</item>
    </izvorni_sadrzaj>
    <derivirana_varijabla naziv="DomainObject.Predmet.ProtuStrankaListNazivFormated_1">
      <item>SANY jednostavno društvo s ograničenom odgovornošću za trgovinu, ugostiteljstvo i usluge</item>
    </derivirana_varijabla>
  </DomainObject.Predmet.ProtuStrankaListNazivFormated>
  <DomainObject.Predmet.ProtuStrankaListNazivFormatedOIB>
    <izvorni_sadrzaj>
      <item>SANY jednostavno društvo s ograničenom odgovornošću za trgovinu, ugostiteljstvo i usluge, OIB 49198149141</item>
    </izvorni_sadrzaj>
    <derivirana_varijabla naziv="DomainObject.Predmet.ProtuStrankaListNazivFormatedOIB_1">
      <item>SANY jednostavno društvo s ograničenom odgovornošću za trgovinu, ugostiteljstvo i usluge, OIB 49198149141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SANY jednostavno društvo s ograničenom odgovornošću za trgovinu, ugostiteljstvo i usluge</izvorni_sadrzaj>
    <derivirana_varijabla naziv="DomainObject.Predmet.ProtustrankaIDrugi_1">SANY jednostavno društvo s ograničenom odgovornošću za trgovinu,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SANY jednostavno društvo s ograničenom odgovornošću za trgovinu, ugostiteljstvo i usluge, OIB 49198149141, Zrinskih 22, 40313 Praporčan</izvorni_sadrzaj>
    <derivirana_varijabla naziv="DomainObject.Predmet.ProtustrankaIDrugiAdressOIB_1">SANY jednostavno društvo s ograničenom odgovornošću za trgovinu, ugostiteljstvo i usluge, OIB 49198149141, Zrinskih 22, 40313 Praporčan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SANY jednostavno društvo s ograničenom odgovornošću za trgovinu, ugostiteljstvo i usluge</item>
      <item>Sudski registar</item>
    </izvorni_sadrzaj>
    <derivirana_varijabla naziv="DomainObject.Predmet.SudioniciListNaziv_1">
      <item>Financijska agencija</item>
      <item>SANY jednostavno društvo s ograničenom odgovornošću za trgovinu, ugostiteljstvo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SANY jednostavno društvo s ograničenom odgovornošću za trgovinu, ugostiteljstvo i usluge, OIB 49198149141, Zrinskih 22,40313 Praporčan</item>
      <item>Sudski registar</item>
    </izvorni_sadrzaj>
    <derivirana_varijabla naziv="DomainObject.Predmet.SudioniciListAdressOIB_1">
      <item>Financijska agencija, OIB 85821130368, A. Cesarca 2,42000 Varaždin</item>
      <item>SANY jednostavno društvo s ograničenom odgovornošću za trgovinu, ugostiteljstvo i usluge, OIB 49198149141, Zrinskih 22,40313 Praporčan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49198149141</item>
      <item>, OIB null</item>
    </izvorni_sadrzaj>
    <derivirana_varijabla naziv="DomainObject.Predmet.SudioniciListNazivOIB_1">
      <item>, OIB 85821130368</item>
      <item>, OIB 49198149141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CC1C2-D25C-46F3-971D-91F6C2F12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2637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2018-03-22T08:21:00Z</dcterms:created>
  <dc:creator>Mirjana Mlinarić</dc:creator>
  <cp:lastModifiedBy>Marko Makaj</cp:lastModifiedBy>
  <cp:lastPrinted>2018-03-22T08:20:00Z</cp:lastPrinted>
  <dcterms:modified xmlns:xsi="http://www.w3.org/2001/XMLSchema-instance" xsi:type="dcterms:W3CDTF">2018-03-22T08:21:00Z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(St-99-18 Oglas -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