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2a2f" w14:paraId="53d2a2f" w:rsidRDefault="0085167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1739265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1671" w:rsidP="00851671" w:rsidR="00AE649C">
      <w:pPr>
        <w:pStyle w:val="NormaleSPIS"/>
        <w:spacing w:after="0"/>
      </w:pPr>
      <w:r>
        <w:t xml:space="preserve">     Republika Hrvatska</w:t>
      </w:r>
    </w:p>
    <w:p w:rsidRDefault="00851671" w:rsidP="00851671" w:rsidR="00851671">
      <w:pPr>
        <w:pStyle w:val="NormaleSPIS"/>
        <w:spacing w:after="0"/>
      </w:pPr>
      <w:r>
        <w:t>Trgovački sud u Bjelovaru</w:t>
      </w:r>
    </w:p>
    <w:p w:rsidRDefault="00851671" w:rsidP="004F27AE" w:rsidR="00851671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851671" w:rsidP="00851671" w:rsidR="00851671">
      <w:pPr>
        <w:jc w:val="right"/>
        <w:rPr>
          <w:b/>
        </w:rPr>
      </w:pPr>
      <w:r>
        <w:t>Poslovni broj:7 St-368/2017-8</w:t>
      </w:r>
    </w:p>
    <w:p w:rsidRDefault="00851671" w:rsidP="00851671" w:rsidR="00851671">
      <w:pPr>
        <w:jc w:val="center"/>
      </w:pPr>
      <w:r>
        <w:t>U  I M E  R E P U B L I K E   H R V A T  S K E</w:t>
      </w:r>
    </w:p>
    <w:p w:rsidRDefault="00851671" w:rsidP="00851671" w:rsidR="00851671">
      <w:pPr>
        <w:jc w:val="center"/>
        <w:rPr>
          <w:b/>
        </w:rPr>
      </w:pPr>
      <w:r>
        <w:t xml:space="preserve"> R J E Š E N J E</w:t>
      </w:r>
    </w:p>
    <w:p w:rsidRDefault="00851671" w:rsidP="00851671" w:rsidR="00851671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VITAE NATURALE j.d.o.o. za trgovinu i usluge iz </w:t>
      </w:r>
      <w:proofErr w:type="spellStart"/>
      <w:r>
        <w:t>Trnovca</w:t>
      </w:r>
      <w:proofErr w:type="spellEnd"/>
      <w:r>
        <w:t xml:space="preserve">, Nikole Tesle 12, MBS 070126861, OIB 09298866609, 15. studenog 2017. </w:t>
      </w:r>
    </w:p>
    <w:p w:rsidRDefault="00851671" w:rsidP="00851671" w:rsidR="00851671">
      <w:pPr>
        <w:jc w:val="center"/>
        <w:rPr>
          <w:b/>
        </w:rPr>
      </w:pPr>
      <w:r>
        <w:t>r i j e š i o   j e</w:t>
      </w:r>
    </w:p>
    <w:p w:rsidRDefault="00851671" w:rsidP="00851671" w:rsidR="00851671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VITAE NATURALE j.d.o.o. za trgovinu i usluge iz </w:t>
      </w:r>
      <w:proofErr w:type="spellStart"/>
      <w:r>
        <w:t>Trnovca</w:t>
      </w:r>
      <w:proofErr w:type="spellEnd"/>
      <w:r>
        <w:t>, Nikole Tesle 12, MBS 070126861, OIB 09298866609.</w:t>
      </w:r>
    </w:p>
    <w:p w:rsidRDefault="00851671" w:rsidP="00851671" w:rsidR="00851671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Vinko Ljubičić iz Osijeka, </w:t>
      </w:r>
      <w:proofErr w:type="spellStart"/>
      <w:r>
        <w:t>Orljavska</w:t>
      </w:r>
      <w:proofErr w:type="spellEnd"/>
      <w:r>
        <w:t xml:space="preserve"> 4/A, OIB 91327367435. </w:t>
      </w:r>
    </w:p>
    <w:p w:rsidRDefault="00851671" w:rsidP="00851671" w:rsidR="00851671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VITAE NATURALE j.d.o.o. za trgovinu i usluge iz </w:t>
      </w:r>
      <w:proofErr w:type="spellStart"/>
      <w:r>
        <w:t>Trnovca</w:t>
      </w:r>
      <w:proofErr w:type="spellEnd"/>
      <w:r>
        <w:t>, Nikole Tesle 12, MBS 070126861, OIB 09298866609.</w:t>
      </w:r>
    </w:p>
    <w:p w:rsidRDefault="00851671" w:rsidP="00851671" w:rsidR="00851671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15. studenog 2017. godine u</w:t>
      </w:r>
      <w:r>
        <w:rPr>
          <w:b/>
        </w:rPr>
        <w:t xml:space="preserve"> </w:t>
      </w:r>
      <w:r>
        <w:t>07,50 sati, kada je ovo rješenje stavljeno na e-oglasnu ploču ovog suda.</w:t>
      </w:r>
    </w:p>
    <w:p w:rsidRDefault="00851671" w:rsidP="00851671" w:rsidR="00851671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851671" w:rsidP="00851671" w:rsidR="00851671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851671" w:rsidP="00851671" w:rsidR="00851671">
      <w:pPr>
        <w:jc w:val="center"/>
        <w:rPr>
          <w:b/>
        </w:rPr>
      </w:pPr>
      <w:r>
        <w:t>Obrazloženje</w:t>
      </w:r>
    </w:p>
    <w:p w:rsidRDefault="00851671" w:rsidP="00851671" w:rsidR="00851671">
      <w:pPr>
        <w:jc w:val="both"/>
      </w:pPr>
      <w:r>
        <w:tab/>
        <w:t xml:space="preserve">Na prijedlog predlagatelja FINA, RC Zagreb, Podružnica Varaždin za otvaranje stečajnog postupka nad dužnikom VITAE NATURALE j.d.o.o. iz </w:t>
      </w:r>
      <w:proofErr w:type="spellStart"/>
      <w:r>
        <w:t>Trnovca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St-368/2017-7 od dana 11.09.2017.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11.09.2017. godine, pa kako nitko nije u </w:t>
      </w:r>
    </w:p>
    <w:p w:rsidRDefault="00851671" w:rsidP="00851671" w:rsidR="00851671">
      <w:pPr>
        <w:jc w:val="center"/>
      </w:pPr>
      <w:r>
        <w:lastRenderedPageBreak/>
        <w:t>2</w:t>
      </w:r>
    </w:p>
    <w:p w:rsidRDefault="00851671" w:rsidP="00851671" w:rsidR="00851671">
      <w:pPr>
        <w:jc w:val="right"/>
      </w:pPr>
      <w:r>
        <w:t>Poslovni broj:7 St-368/2017-8</w:t>
      </w:r>
    </w:p>
    <w:p w:rsidRDefault="00851671" w:rsidP="00851671" w:rsidR="00851671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851671" w:rsidP="00851671" w:rsidR="00851671">
      <w:pPr>
        <w:ind w:firstLine="720"/>
        <w:jc w:val="center"/>
      </w:pPr>
      <w:r>
        <w:t xml:space="preserve">U Bjelovaru 15. studenog 2017. </w:t>
      </w:r>
    </w:p>
    <w:p w:rsidRDefault="00851671" w:rsidP="00851671" w:rsidR="0085167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851671" w:rsidP="00851671" w:rsidR="0085167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851671" w:rsidP="00851671" w:rsidR="00851671">
      <w:pPr>
        <w:spacing w:after="0"/>
        <w:ind w:firstLine="720"/>
        <w:jc w:val="both"/>
      </w:pPr>
      <w:r>
        <w:t xml:space="preserve">                                       </w:t>
      </w:r>
      <w:r>
        <w:t xml:space="preserve">                               </w:t>
      </w:r>
      <w:r>
        <w:t xml:space="preserve">  </w:t>
      </w:r>
      <w:bookmarkStart w:name="_GoBack" w:id="0"/>
      <w:bookmarkEnd w:id="0"/>
      <w:r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851671" w:rsidP="00851671" w:rsidR="00851671">
      <w:pPr>
        <w:ind w:firstLine="720"/>
        <w:jc w:val="both"/>
      </w:pPr>
      <w:r>
        <w:t xml:space="preserve">                                                                                          </w:t>
      </w:r>
      <w:r>
        <w:t xml:space="preserve">     </w:t>
      </w:r>
      <w:r>
        <w:t xml:space="preserve">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51671" w:rsidP="00851671" w:rsidR="00851671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51671" w:rsidP="00851671" w:rsidR="00851671">
      <w:pPr>
        <w:jc w:val="both"/>
      </w:pPr>
    </w:p>
    <w:p w:rsidRDefault="00851671" w:rsidP="00851671" w:rsidR="00851671">
      <w:pPr>
        <w:ind w:firstLine="720"/>
        <w:jc w:val="both"/>
      </w:pPr>
      <w:r>
        <w:tab/>
      </w:r>
    </w:p>
    <w:p w:rsidRDefault="00851671" w:rsidP="00851671" w:rsidR="00851671">
      <w:pPr>
        <w:jc w:val="both"/>
      </w:pPr>
      <w:r>
        <w:tab/>
      </w:r>
    </w:p>
    <w:p w:rsidRDefault="00851671" w:rsidP="00851671" w:rsidR="00851671">
      <w:pPr>
        <w:jc w:val="both"/>
      </w:pPr>
      <w:r>
        <w:tab/>
      </w:r>
      <w:r>
        <w:tab/>
      </w:r>
      <w:r>
        <w:tab/>
      </w:r>
    </w:p>
    <w:p w:rsidRDefault="00851671" w:rsidP="00851671" w:rsidR="00851671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671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40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St-368/2017-8</izvorni_sadrzaj>
    <derivirana_varijabla naziv="DomainObject.Oznaka_1">St-368/2017-8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VITAE NATURALE j.d.o.o. za trgovinu i usluge</izvorni_sadrzaj>
    <derivirana_varijabla naziv="DomainObject.Predmet.ProtustrankaFormated_1">  VITAE NATURALE j.d.o.o. za trgovinu i usluge</derivirana_varijabla>
  </DomainObject.Predmet.ProtustrankaFormated>
  <DomainObject.Predmet.ProtustrankaFormatedOIB>
    <izvorni_sadrzaj>  VITAE NATURALE j.d.o.o. za trgovinu i usluge, OIB 09298866609</izvorni_sadrzaj>
    <derivirana_varijabla naziv="DomainObject.Predmet.ProtustrankaFormatedOIB_1">  VITAE NATURALE j.d.o.o. za trgovinu i usluge, OIB 09298866609</derivirana_varijabla>
  </DomainObject.Predmet.ProtustrankaFormatedOIB>
  <DomainObject.Predmet.ProtustrankaFormatedWithAdress>
    <izvorni_sadrzaj> VITAE NATURALE j.d.o.o. za trgovinu i usluge, Nikole Tesle 12, 42202 Trnovec</izvorni_sadrzaj>
    <derivirana_varijabla naziv="DomainObject.Predmet.ProtustrankaFormatedWithAdress_1"> VITAE NATURALE j.d.o.o. za trgovinu i usluge, Nikole Tesle 12, 42202 Trnovec</derivirana_varijabla>
  </DomainObject.Predmet.ProtustrankaFormatedWithAdress>
  <DomainObject.Predmet.ProtustrankaFormatedWithAdressOIB>
    <izvorni_sadrzaj> VITAE NATURALE j.d.o.o. za trgovinu i usluge, OIB 09298866609, Nikole Tesle 12, 42202 Trnovec</izvorni_sadrzaj>
    <derivirana_varijabla naziv="DomainObject.Predmet.ProtustrankaFormatedWithAdressOIB_1"> VITAE NATURALE j.d.o.o. za trgovinu i usluge, OIB 09298866609, Nikole Tesle 12, 42202 Trnovec</derivirana_varijabla>
  </DomainObject.Predmet.ProtustrankaFormatedWithAdressOIB>
  <DomainObject.Predmet.ProtustrankaWithAdress>
    <izvorni_sadrzaj>VITAE NATURALE j.d.o.o. za trgovinu i usluge Nikole Tesle 12, 42202 Trnovec</izvorni_sadrzaj>
    <derivirana_varijabla naziv="DomainObject.Predmet.ProtustrankaWithAdress_1">VITAE NATURALE j.d.o.o. za trgovinu i usluge Nikole Tesle 12, 42202 Trnovec</derivirana_varijabla>
  </DomainObject.Predmet.ProtustrankaWithAdress>
  <DomainObject.Predmet.ProtustrankaWithAdressOIB>
    <izvorni_sadrzaj>VITAE NATURALE j.d.o.o. za trgovinu i usluge, OIB 09298866609, Nikole Tesle 12, 42202 Trnovec</izvorni_sadrzaj>
    <derivirana_varijabla naziv="DomainObject.Predmet.ProtustrankaWithAdressOIB_1">VITAE NATURALE j.d.o.o. za trgovinu i usluge, OIB 09298866609, Nikole Tesle 12, 42202 Trnovec</derivirana_varijabla>
  </DomainObject.Predmet.ProtustrankaWithAdressOIB>
  <DomainObject.Predmet.ProtustrankaNazivFormated>
    <izvorni_sadrzaj>VITAE NATURALE j.d.o.o. za trgovinu i usluge</izvorni_sadrzaj>
    <derivirana_varijabla naziv="DomainObject.Predmet.ProtustrankaNazivFormated_1">VITAE NATURALE j.d.o.o. za trgovinu i usluge</derivirana_varijabla>
  </DomainObject.Predmet.ProtustrankaNazivFormated>
  <DomainObject.Predmet.ProtustrankaNazivFormatedOIB>
    <izvorni_sadrzaj>VITAE NATURALE j.d.o.o. za trgovinu i usluge, OIB 09298866609</izvorni_sadrzaj>
    <derivirana_varijabla naziv="DomainObject.Predmet.ProtustrankaNazivFormatedOIB_1">VITAE NATURALE j.d.o.o. za trgovinu i usluge, OIB 09298866609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VITAE NATURALE j.d.o.o. za trgovinu i usluge</item>
    </izvorni_sadrzaj>
    <derivirana_varijabla naziv="DomainObject.Predmet.ProtuStrankaListFormated_1">
      <item>VITAE NATURALE j.d.o.o. za trgovinu i usluge</item>
    </derivirana_varijabla>
  </DomainObject.Predmet.ProtuStrankaListFormated>
  <DomainObject.Predmet.ProtuStrankaListFormatedOIB>
    <izvorni_sadrzaj>
      <item>VITAE NATURALE j.d.o.o. za trgovinu i usluge, OIB 09298866609</item>
    </izvorni_sadrzaj>
    <derivirana_varijabla naziv="DomainObject.Predmet.ProtuStrankaListFormatedOIB_1">
      <item>VITAE NATURALE j.d.o.o. za trgovinu i usluge, OIB 09298866609</item>
    </derivirana_varijabla>
  </DomainObject.Predmet.ProtuStrankaListFormatedOIB>
  <DomainObject.Predmet.ProtuStrankaListFormatedWithAdress>
    <izvorni_sadrzaj>
      <item>VITAE NATURALE j.d.o.o. za trgovinu i usluge, Nikole Tesle 12, 42202 Trnovec</item>
    </izvorni_sadrzaj>
    <derivirana_varijabla naziv="DomainObject.Predmet.ProtuStrankaListFormatedWithAdress_1">
      <item>VITAE NATURALE j.d.o.o. za trgovinu i usluge, Nikole Tesle 12, 42202 Trnovec</item>
    </derivirana_varijabla>
  </DomainObject.Predmet.ProtuStrankaListFormatedWithAdress>
  <DomainObject.Predmet.ProtuStrankaListFormatedWithAdressOIB>
    <izvorni_sadrzaj>
      <item>VITAE NATURALE j.d.o.o. za trgovinu i usluge, OIB 09298866609, Nikole Tesle 12, 42202 Trnovec</item>
    </izvorni_sadrzaj>
    <derivirana_varijabla naziv="DomainObject.Predmet.ProtuStrankaListFormatedWithAdressOIB_1">
      <item>VITAE NATURALE j.d.o.o. za trgovinu i usluge, OIB 09298866609, Nikole Tesle 12, 42202 Trnovec</item>
    </derivirana_varijabla>
  </DomainObject.Predmet.ProtuStrankaListFormatedWithAdressOIB>
  <DomainObject.Predmet.ProtuStrankaListNazivFormated>
    <izvorni_sadrzaj>
      <item>VITAE NATURALE j.d.o.o. za trgovinu i usluge</item>
    </izvorni_sadrzaj>
    <derivirana_varijabla naziv="DomainObject.Predmet.ProtuStrankaListNazivFormated_1">
      <item>VITAE NATURALE j.d.o.o. za trgovinu i usluge</item>
    </derivirana_varijabla>
  </DomainObject.Predmet.ProtuStrankaListNazivFormated>
  <DomainObject.Predmet.ProtuStrankaListNazivFormatedOIB>
    <izvorni_sadrzaj>
      <item>VITAE NATURALE j.d.o.o. za trgovinu i usluge, OIB 09298866609</item>
    </izvorni_sadrzaj>
    <derivirana_varijabla naziv="DomainObject.Predmet.ProtuStrankaListNazivFormatedOIB_1">
      <item>VITAE NATURALE j.d.o.o. za trgovinu i usluge, OIB 09298866609</item>
    </derivirana_varijabla>
  </DomainObject.Predmet.ProtuStrankaListNazivFormatedOIB>
  <DomainObject.Predmet.OstaliListFormated>
    <izvorni_sadrzaj>
      <item>Mirjana Kocijan</item>
      <item>Sabina Kocijan</item>
      <item>Sudski registar</item>
    </izvorni_sadrzaj>
    <derivirana_varijabla naziv="DomainObject.Predmet.OstaliListFormated_1">
      <item>Mirjana Kocijan</item>
      <item>Sabina Kocijan</item>
      <item>Sudski registar</item>
    </derivirana_varijabla>
  </DomainObject.Predmet.OstaliListFormated>
  <DomainObject.Predmet.OstaliListFormatedOIB>
    <izvorni_sadrzaj>
      <item>Mirjana Kocijan, OIB 19081751099</item>
      <item>Sabina Kocijan, OIB 62712960443</item>
      <item>Sudski registar</item>
    </izvorni_sadrzaj>
    <derivirana_varijabla naziv="DomainObject.Predmet.OstaliListFormatedOIB_1">
      <item>Mirjana Kocijan, OIB 19081751099</item>
      <item>Sabina Kocijan, OIB 62712960443</item>
      <item>Sudski registar</item>
    </derivirana_varijabla>
  </DomainObject.Predmet.OstaliListFormatedOIB>
  <DomainObject.Predmet.OstaliListFormatedWithAdress>
    <izvorni_sadrzaj>
      <item>Mirjana Kocijan, Nikole Tesle 12, 42202 Trnovec</item>
      <item>Sabina Kocijan, Frana Supila 18a, 42000 Varaždin</item>
      <item>Sudski registar</item>
    </izvorni_sadrzaj>
    <derivirana_varijabla naziv="DomainObject.Predmet.OstaliListFormatedWithAdress_1">
      <item>Mirjana Kocijan, Nikole Tesle 12, 42202 Trnovec</item>
      <item>Sabina Kocijan, Frana Supila 18a, 42000 Varaždin</item>
      <item>Sudski registar</item>
    </derivirana_varijabla>
  </DomainObject.Predmet.OstaliListFormatedWithAdress>
  <DomainObject.Predmet.OstaliListFormatedWithAdressOIB>
    <izvorni_sadrzaj>
      <item>Mirjana Kocijan, OIB 19081751099, Nikole Tesle 12, 42202 Trnovec</item>
      <item>Sabina Kocijan, OIB 62712960443, Frana Supila 18a, 42000 Varaždin</item>
      <item>Sudski registar</item>
    </izvorni_sadrzaj>
    <derivirana_varijabla naziv="DomainObject.Predmet.OstaliListFormatedWithAdressOIB_1">
      <item>Mirjana Kocijan, OIB 19081751099, Nikole Tesle 12, 42202 Trnovec</item>
      <item>Sabina Kocijan, OIB 62712960443, Frana Supila 18a, 42000 Varaždin</item>
      <item>Sudski registar</item>
    </derivirana_varijabla>
  </DomainObject.Predmet.OstaliListFormatedWithAdressOIB>
  <DomainObject.Predmet.OstaliListNazivFormated>
    <izvorni_sadrzaj>
      <item>Mirjana Kocijan</item>
      <item>Sabina Kocijan</item>
      <item>Sudski registar</item>
    </izvorni_sadrzaj>
    <derivirana_varijabla naziv="DomainObject.Predmet.OstaliListNazivFormated_1">
      <item>Mirjana Kocijan</item>
      <item>Sabina Kocijan</item>
      <item>Sudski registar</item>
    </derivirana_varijabla>
  </DomainObject.Predmet.OstaliListNazivFormated>
  <DomainObject.Predmet.OstaliListNazivFormatedOIB>
    <izvorni_sadrzaj>
      <item>Mirjana Kocijan, OIB 19081751099</item>
      <item>Sabina Kocijan, OIB 62712960443</item>
      <item>Sudski registar</item>
    </izvorni_sadrzaj>
    <derivirana_varijabla naziv="DomainObject.Predmet.OstaliListNazivFormatedOIB_1">
      <item>Mirjana Kocijan, OIB 19081751099</item>
      <item>Sabina Kocijan, OIB 62712960443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St-368/2017-8</izvorni_sadrzaj>
    <derivirana_varijabla naziv="DomainObject.PoslovniBrojDokumenta_1">St-368/2017-8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VITAE NATURALE j.d.o.o. za trgovinu i usluge</izvorni_sadrzaj>
    <derivirana_varijabla naziv="DomainObject.Predmet.ProtustrankaIDrugi_1">VITAE NATURALE j.d.o.o.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VITAE NATURALE j.d.o.o. za trgovinu i usluge, OIB 09298866609, Nikole Tesle 12, 42202 Trnovec</izvorni_sadrzaj>
    <derivirana_varijabla naziv="DomainObject.Predmet.ProtustrankaIDrugiAdressOIB_1">VITAE NATURALE j.d.o.o. za trgovinu i usluge, OIB 09298866609, Nikole Tesle 12,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VITAE NATURALE j.d.o.o. za trgovinu i usluge</item>
      <item>Financijska agencija, RC ZAGREB, Podružnica VARAŽDIN</item>
      <item>Mirjana Kocijan</item>
      <item>Sabina Kocijan</item>
      <item>Sudski registar</item>
    </izvorni_sadrzaj>
    <derivirana_varijabla naziv="DomainObject.Predmet.SudioniciListNaziv_1">
      <item>VITAE NATURALE j.d.o.o. za trgovinu i usluge</item>
      <item>Financijska agencija, RC ZAGREB, Podružnica VARAŽDIN</item>
      <item>Mirjana Kocijan</item>
      <item>Sabina Kocijan</item>
      <item>Sudski registar</item>
    </derivirana_varijabla>
  </DomainObject.Predmet.SudioniciListNaziv>
  <DomainObject.Predmet.SudioniciListAdressOIB>
    <izvorni_sadrzaj>
      <item>VITAE NATURALE j.d.o.o. za trgovinu i usluge, OIB 09298866609, Nikole Tesle 12,42202 Trnovec</item>
      <item>Financijska agencija, RC ZAGREB, Podružnica VARAŽDIN, OIB 85821130368, A. Cesarca 2,42000 Varaždin</item>
      <item>Mirjana Kocijan, OIB 19081751099, Nikole Tesle 12,42202 Trnovec</item>
      <item>Sabina Kocijan, OIB 62712960443, Frana Supila 18a,42000 Varaždin</item>
      <item>Sudski registar</item>
    </izvorni_sadrzaj>
    <derivirana_varijabla naziv="DomainObject.Predmet.SudioniciListAdressOIB_1">
      <item>VITAE NATURALE j.d.o.o. za trgovinu i usluge, OIB 09298866609, Nikole Tesle 12,42202 Trnovec</item>
      <item>Financijska agencija, RC ZAGREB, Podružnica VARAŽDIN, OIB 85821130368, A. Cesarca 2,42000 Varaždin</item>
      <item>Mirjana Kocijan, OIB 19081751099, Nikole Tesle 12,42202 Trnovec</item>
      <item>Sabina Kocijan, OIB 62712960443, Frana Supila 18a,42000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2EA50-2C6F-4FC3-A181-01F1BCC8B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2690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2017-11-15T06:56:00Z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