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6639" w14:paraId="2a66639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B84EE6" w:rsidR="008A6DA0" w:rsidRPr="00B84EE6">
      <w:pPr>
        <w:pStyle w:val="Tijeloteksta"/>
        <w:rPr>
          <w:b/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B84EE6">
        <w:rPr>
          <w:b/>
          <w:sz w:val="24"/>
        </w:rPr>
        <w:t xml:space="preserve">STARI MOST – SPORTSKA UDRUGA AMATERA LJUBITELJA </w:t>
      </w:r>
      <w:r w:rsidR="00B84EE6" w:rsidRPr="00B84EE6">
        <w:rPr>
          <w:b/>
          <w:sz w:val="24"/>
        </w:rPr>
        <w:t>PIKADA</w:t>
      </w:r>
      <w:r w:rsidRPr="003D5956">
        <w:rPr>
          <w:b/>
          <w:sz w:val="24"/>
        </w:rPr>
        <w:t xml:space="preserve">, </w:t>
      </w:r>
      <w:r w:rsidR="00B84EE6" w:rsidRPr="00B84EE6">
        <w:rPr>
          <w:b/>
          <w:sz w:val="24"/>
        </w:rPr>
        <w:t>Osijek</w:t>
      </w:r>
      <w:r w:rsidR="00B84EE6" w:rsidRPr="003D5956">
        <w:rPr>
          <w:b/>
          <w:sz w:val="24"/>
        </w:rPr>
        <w:t xml:space="preserve">, </w:t>
      </w:r>
      <w:r w:rsidR="00B84EE6" w:rsidRPr="00B84EE6">
        <w:rPr>
          <w:b/>
          <w:sz w:val="24"/>
        </w:rPr>
        <w:t>Franje Kuha</w:t>
      </w:r>
      <w:r w:rsidR="00B84EE6">
        <w:rPr>
          <w:b/>
          <w:sz w:val="24"/>
        </w:rPr>
        <w:t>č</w:t>
      </w:r>
      <w:r w:rsidR="00B84EE6" w:rsidRPr="00B84EE6">
        <w:rPr>
          <w:b/>
          <w:sz w:val="24"/>
        </w:rPr>
        <w:t xml:space="preserve">a 4, </w:t>
      </w:r>
      <w:r w:rsidR="00B84EE6">
        <w:rPr>
          <w:b/>
          <w:sz w:val="24"/>
        </w:rPr>
        <w:t>Registarski broj</w:t>
      </w:r>
      <w:r w:rsidR="00B84EE6" w:rsidRPr="00B84EE6">
        <w:rPr>
          <w:b/>
          <w:sz w:val="24"/>
        </w:rPr>
        <w:t>: 14003985</w:t>
      </w:r>
      <w:r w:rsidRPr="003D5956">
        <w:rPr>
          <w:sz w:val="24"/>
        </w:rPr>
        <w:t xml:space="preserve">, </w:t>
      </w:r>
      <w:r w:rsidR="00B84EE6">
        <w:rPr>
          <w:b/>
          <w:sz w:val="24"/>
        </w:rPr>
        <w:t>OIB</w:t>
      </w:r>
      <w:r w:rsidR="00B84EE6" w:rsidRPr="00B84EE6">
        <w:rPr>
          <w:b/>
          <w:sz w:val="24"/>
        </w:rPr>
        <w:t>: 71662153351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</w:t>
      </w:r>
      <w:r w:rsidR="00653249">
        <w:t>predsjednik</w:t>
      </w:r>
      <w:r w:rsidRPr="009C396C">
        <w:t xml:space="preserve"> </w:t>
      </w:r>
      <w:r w:rsidR="00653249">
        <w:t>udruge</w:t>
      </w:r>
      <w:r w:rsidRPr="009C396C">
        <w:t xml:space="preserve"> </w:t>
      </w:r>
      <w:r w:rsidR="00653249">
        <w:rPr>
          <w:b/>
        </w:rPr>
        <w:t>Ana Medvidović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653249">
        <w:rPr>
          <w:b/>
        </w:rPr>
        <w:t>STARI MOST – SPORTSKA UDRUGA AMATERA LJUBITELJA PIKADA, Osijek, Franje Kuhača 4, Registarski broj: 14003985</w:t>
      </w:r>
      <w:r w:rsidR="00653249">
        <w:t xml:space="preserve">, </w:t>
      </w:r>
      <w:r w:rsidR="00653249">
        <w:rPr>
          <w:b/>
        </w:rPr>
        <w:t>OIB: 71662153351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</w:t>
      </w:r>
      <w:r w:rsidR="00653249">
        <w:t>predsjednik</w:t>
      </w:r>
      <w:r w:rsidR="00653249" w:rsidRPr="009C396C">
        <w:t xml:space="preserve"> </w:t>
      </w:r>
      <w:r w:rsidR="00653249">
        <w:t>udruge</w:t>
      </w:r>
      <w:r w:rsidR="00653249" w:rsidRPr="009C396C">
        <w:t xml:space="preserve"> </w:t>
      </w:r>
      <w:r w:rsidR="00653249">
        <w:rPr>
          <w:b/>
        </w:rPr>
        <w:t>Ana Medvidović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</w:t>
      </w:r>
      <w:r w:rsidR="00653249">
        <w:t>predsjednik</w:t>
      </w:r>
      <w:r w:rsidR="00653249" w:rsidRPr="009C396C">
        <w:t xml:space="preserve"> </w:t>
      </w:r>
      <w:r w:rsidR="00653249">
        <w:t>udruge</w:t>
      </w:r>
      <w:r w:rsidR="00653249" w:rsidRPr="009C396C">
        <w:t xml:space="preserve"> </w:t>
      </w:r>
      <w:r w:rsidR="00653249">
        <w:rPr>
          <w:b/>
        </w:rPr>
        <w:t>Ana Medvidović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</w:t>
      </w:r>
      <w:r w:rsidR="00653249">
        <w:t>predsjednik</w:t>
      </w:r>
      <w:r w:rsidR="00653249" w:rsidRPr="009C396C">
        <w:t xml:space="preserve"> </w:t>
      </w:r>
      <w:r w:rsidR="00653249">
        <w:t>udruge</w:t>
      </w:r>
      <w:r w:rsidR="00653249" w:rsidRPr="009C396C">
        <w:t xml:space="preserve"> </w:t>
      </w:r>
      <w:r w:rsidR="00653249">
        <w:rPr>
          <w:b/>
        </w:rPr>
        <w:t>Ana Medvidović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</w:t>
      </w:r>
      <w:r w:rsidR="00A033DA">
        <w:t>la</w:t>
      </w:r>
      <w:r w:rsidR="008A6DA0" w:rsidRPr="009C396C">
        <w:t xml:space="preserve">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="00653249">
        <w:t>predsjednik</w:t>
      </w:r>
      <w:r w:rsidR="00653249" w:rsidRPr="009C396C">
        <w:t xml:space="preserve"> </w:t>
      </w:r>
      <w:r w:rsidR="00653249">
        <w:t>udruge</w:t>
      </w:r>
      <w:r w:rsidR="00653249" w:rsidRPr="009C396C">
        <w:t xml:space="preserve"> </w:t>
      </w:r>
      <w:r w:rsidR="00653249">
        <w:rPr>
          <w:b/>
        </w:rPr>
        <w:t>Ana Medvidović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C77307">
        <w:t>predsjednika udruge</w:t>
      </w:r>
      <w:r w:rsidRPr="00E06CD0">
        <w:t>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653249" w:rsidP="008A6DA0" w:rsidR="00653249">
      <w:pPr>
        <w:numPr>
          <w:ilvl w:val="0"/>
          <w:numId w:val="1"/>
        </w:numPr>
        <w:jc w:val="both"/>
      </w:pPr>
      <w:r>
        <w:t>predsjednik</w:t>
      </w:r>
      <w:r w:rsidRPr="009C396C">
        <w:t xml:space="preserve"> </w:t>
      </w:r>
      <w:r>
        <w:t>udruge</w:t>
      </w:r>
      <w:r w:rsidRPr="009C396C">
        <w:t xml:space="preserve"> </w:t>
      </w:r>
      <w:r w:rsidRPr="00653249">
        <w:t>Ana Medvidović</w:t>
      </w:r>
      <w:r w:rsidR="006420AF">
        <w:t>, Osijek, Franje Kuhača 4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40D" w:rsidR="0062640D">
      <w:r>
        <w:separator/>
      </w:r>
    </w:p>
  </w:endnote>
  <w:endnote w:id="0" w:type="continuationSeparator">
    <w:p w:rsidRDefault="0062640D" w:rsidR="00626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40D" w:rsidR="0062640D">
      <w:r>
        <w:separator/>
      </w:r>
    </w:p>
  </w:footnote>
  <w:footnote w:id="0" w:type="continuationSeparator">
    <w:p w:rsidRDefault="0062640D" w:rsidR="00626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640D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0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075E1">
      <w:t>6 St-1801/16-3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F075E1">
      <w:t>1801</w:t>
    </w:r>
    <w:r>
      <w:t>/16-3</w:t>
    </w:r>
  </w:p>
  <w:p w:rsidRDefault="0062640D" w:rsidP="00546D11" w:rsidR="00546D11">
    <w:pPr>
      <w:jc w:val="right"/>
    </w:pPr>
  </w:p>
  <w:p w:rsidRDefault="0062640D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7852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1BE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2640D"/>
    <w:rsid w:val="00630962"/>
    <w:rsid w:val="006420AF"/>
    <w:rsid w:val="006478A3"/>
    <w:rsid w:val="00653249"/>
    <w:rsid w:val="00684C8D"/>
    <w:rsid w:val="006A1793"/>
    <w:rsid w:val="006B23B0"/>
    <w:rsid w:val="006C452F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033DA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84EE6"/>
    <w:rsid w:val="00BA50F4"/>
    <w:rsid w:val="00BA6465"/>
    <w:rsid w:val="00BC1AD9"/>
    <w:rsid w:val="00BD7B7E"/>
    <w:rsid w:val="00C77307"/>
    <w:rsid w:val="00C82903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EF605A"/>
    <w:rsid w:val="00F075E1"/>
    <w:rsid w:val="00F22C70"/>
    <w:rsid w:val="00F23EC7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0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A50F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50F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0F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0F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0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A50F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50F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0F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0F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St-1801/2016</izvorni_sadrzaj>
    <derivirana_varijabla naziv="DomainObject.Predmet.OznakaBroj_1">St-1801/2016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STARI MOST - SPORTSKA UDRUGA AMATERA LJUBITELJA PIKADA</izvorni_sadrzaj>
    <derivirana_varijabla naziv="DomainObject.Predmet.ProtustrankaFormated_1">  STARI MOST - SPORTSKA UDRUGA AMATERA LJUBITELJA PIKADA</derivirana_varijabla>
  </DomainObject.Predmet.ProtustrankaFormated>
  <DomainObject.Predmet.ProtustrankaFormatedOIB>
    <izvorni_sadrzaj>  STARI MOST - SPORTSKA UDRUGA AMATERA LJUBITELJA PIKADA, OIB 71662153351</izvorni_sadrzaj>
    <derivirana_varijabla naziv="DomainObject.Predmet.ProtustrankaFormatedOIB_1">  STARI MOST - SPORTSKA UDRUGA AMATERA LJUBITELJA PIKADA, OIB 71662153351</derivirana_varijabla>
  </DomainObject.Predmet.ProtustrankaFormatedOIB>
  <DomainObject.Predmet.ProtustrankaFormatedWithAdress>
    <izvorni_sadrzaj> STARI MOST - SPORTSKA UDRUGA AMATERA LJUBITELJA PIKADA, Franje Kuhača 4, 31000 Osijek</izvorni_sadrzaj>
    <derivirana_varijabla naziv="DomainObject.Predmet.ProtustrankaFormatedWithAdress_1"> STARI MOST - SPORTSKA UDRUGA AMATERA LJUBITELJA PIKADA, Franje Kuhača 4, 31000 Osijek</derivirana_varijabla>
  </DomainObject.Predmet.ProtustrankaFormatedWithAdress>
  <DomainObject.Predmet.ProtustrankaFormatedWithAdressOIB>
    <izvorni_sadrzaj> STARI MOST - SPORTSKA UDRUGA AMATERA LJUBITELJA PIKADA, OIB 71662153351, Franje Kuhača 4, 31000 Osijek</izvorni_sadrzaj>
    <derivirana_varijabla naziv="DomainObject.Predmet.ProtustrankaFormatedWithAdressOIB_1"> STARI MOST - SPORTSKA UDRUGA AMATERA LJUBITELJA PIKADA, OIB 71662153351, Franje Kuhača 4, 31000 Osijek</derivirana_varijabla>
  </DomainObject.Predmet.ProtustrankaFormatedWithAdressOIB>
  <DomainObject.Predmet.ProtustrankaWithAdress>
    <izvorni_sadrzaj>STARI MOST - SPORTSKA UDRUGA AMATERA LJUBITELJA PIKADA Franje Kuhača 4, 31000 Osijek</izvorni_sadrzaj>
    <derivirana_varijabla naziv="DomainObject.Predmet.ProtustrankaWithAdress_1">STARI MOST - SPORTSKA UDRUGA AMATERA LJUBITELJA PIKADA Franje Kuhača 4, 31000 Osijek</derivirana_varijabla>
  </DomainObject.Predmet.ProtustrankaWithAdress>
  <DomainObject.Predmet.ProtustrankaWithAdressOIB>
    <izvorni_sadrzaj>STARI MOST - SPORTSKA UDRUGA AMATERA LJUBITELJA PIKADA, OIB 71662153351, Franje Kuhača 4, 31000 Osijek</izvorni_sadrzaj>
    <derivirana_varijabla naziv="DomainObject.Predmet.ProtustrankaWithAdressOIB_1">STARI MOST - SPORTSKA UDRUGA AMATERA LJUBITELJA PIKADA, OIB 71662153351, Franje Kuhača 4, 31000 Osijek</derivirana_varijabla>
  </DomainObject.Predmet.ProtustrankaWithAdressOIB>
  <DomainObject.Predmet.ProtustrankaNazivFormated>
    <izvorni_sadrzaj>STARI MOST - SPORTSKA UDRUGA AMATERA LJUBITELJA PIKADA</izvorni_sadrzaj>
    <derivirana_varijabla naziv="DomainObject.Predmet.ProtustrankaNazivFormated_1">STARI MOST - SPORTSKA UDRUGA AMATERA LJUBITELJA PIKADA</derivirana_varijabla>
  </DomainObject.Predmet.ProtustrankaNazivFormated>
  <DomainObject.Predmet.ProtustrankaNazivFormatedOIB>
    <izvorni_sadrzaj>STARI MOST - SPORTSKA UDRUGA AMATERA LJUBITELJA PIKADA, OIB 71662153351</izvorni_sadrzaj>
    <derivirana_varijabla naziv="DomainObject.Predmet.ProtustrankaNazivFormatedOIB_1">STARI MOST - SPORTSKA UDRUGA AMATERA LJUBITELJA PIKADA, OIB 71662153351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STARI MOST - SPORTSKA UDRUGA AMATERA LJUBITELJA PIKADA</item>
    </izvorni_sadrzaj>
    <derivirana_varijabla naziv="DomainObject.Predmet.ProtuStrankaListFormated_1">
      <item>STARI MOST - SPORTSKA UDRUGA AMATERA LJUBITELJA PIKADA</item>
    </derivirana_varijabla>
  </DomainObject.Predmet.ProtuStrankaListFormated>
  <DomainObject.Predmet.ProtuStrankaListFormatedOIB>
    <izvorni_sadrzaj>
      <item>STARI MOST - SPORTSKA UDRUGA AMATERA LJUBITELJA PIKADA, OIB 71662153351</item>
    </izvorni_sadrzaj>
    <derivirana_varijabla naziv="DomainObject.Predmet.ProtuStrankaListFormatedOIB_1">
      <item>STARI MOST - SPORTSKA UDRUGA AMATERA LJUBITELJA PIKADA, OIB 71662153351</item>
    </derivirana_varijabla>
  </DomainObject.Predmet.ProtuStrankaListFormatedOIB>
  <DomainObject.Predmet.ProtuStrankaListFormatedWithAdress>
    <izvorni_sadrzaj>
      <item>STARI MOST - SPORTSKA UDRUGA AMATERA LJUBITELJA PIKADA, Franje Kuhača 4, 31000 Osijek</item>
    </izvorni_sadrzaj>
    <derivirana_varijabla naziv="DomainObject.Predmet.ProtuStrankaListFormatedWithAdress_1">
      <item>STARI MOST - SPORTSKA UDRUGA AMATERA LJUBITELJA PIKADA, Franje Kuhača 4, 31000 Osijek</item>
    </derivirana_varijabla>
  </DomainObject.Predmet.ProtuStrankaListFormatedWithAdress>
  <DomainObject.Predmet.ProtuStrankaListFormatedWithAdressOIB>
    <izvorni_sadrzaj>
      <item>STARI MOST - SPORTSKA UDRUGA AMATERA LJUBITELJA PIKADA, OIB 71662153351, Franje Kuhača 4, 31000 Osijek</item>
    </izvorni_sadrzaj>
    <derivirana_varijabla naziv="DomainObject.Predmet.ProtuStrankaListFormatedWithAdressOIB_1">
      <item>STARI MOST - SPORTSKA UDRUGA AMATERA LJUBITELJA PIKADA, OIB 71662153351, Franje Kuhača 4, 31000 Osijek</item>
    </derivirana_varijabla>
  </DomainObject.Predmet.ProtuStrankaListFormatedWithAdressOIB>
  <DomainObject.Predmet.ProtuStrankaListNazivFormated>
    <izvorni_sadrzaj>
      <item>STARI MOST - SPORTSKA UDRUGA AMATERA LJUBITELJA PIKADA</item>
    </izvorni_sadrzaj>
    <derivirana_varijabla naziv="DomainObject.Predmet.ProtuStrankaListNazivFormated_1">
      <item>STARI MOST - SPORTSKA UDRUGA AMATERA LJUBITELJA PIKADA</item>
    </derivirana_varijabla>
  </DomainObject.Predmet.ProtuStrankaListNazivFormated>
  <DomainObject.Predmet.ProtuStrankaListNazivFormatedOIB>
    <izvorni_sadrzaj>
      <item>STARI MOST - SPORTSKA UDRUGA AMATERA LJUBITELJA PIKADA, OIB 71662153351</item>
    </izvorni_sadrzaj>
    <derivirana_varijabla naziv="DomainObject.Predmet.ProtuStrankaListNazivFormatedOIB_1">
      <item>STARI MOST - SPORTSKA UDRUGA AMATERA LJUBITELJA PIKADA, OIB 71662153351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STARI MOST - SPORTSKA UDRUGA AMATERA LJUBITELJA PIKADA</izvorni_sadrzaj>
    <derivirana_varijabla naziv="DomainObject.Predmet.ProtustrankaIDrugi_1">STARI MOST - SPORTSKA UDRUGA AMATERA LJUBITELJA PIKADA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STARI MOST - SPORTSKA UDRUGA AMATERA LJUBITELJA PIKADA, OIB 71662153351, Franje Kuhača 4, 31000 Osijek</izvorni_sadrzaj>
    <derivirana_varijabla naziv="DomainObject.Predmet.ProtustrankaIDrugiAdressOIB_1">STARI MOST - SPORTSKA UDRUGA AMATERA LJUBITELJA PIKADA, OIB 71662153351, Franje Kuhača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STARI MOST - SPORTSKA UDRUGA AMATERA LJUBITELJA PIKADA</item>
    </izvorni_sadrzaj>
    <derivirana_varijabla naziv="DomainObject.Predmet.SudioniciListNaziv_1">
      <item>FINA RC OSIJEK</item>
      <item>STARI MOST - SPORTSKA UDRUGA AMATERA LJUBITELJA PIKADA</item>
    </derivirana_varijabla>
  </DomainObject.Predmet.SudioniciListNaziv>
  <DomainObject.Predmet.SudioniciListAdressOIB>
    <izvorni_sadrzaj>
      <item>FINA RC OSIJEK, OIB 85821130368</item>
      <item>STARI MOST - SPORTSKA UDRUGA AMATERA LJUBITELJA PIKADA, OIB 71662153351, Franje Kuhača 4,31000 Osijek</item>
    </izvorni_sadrzaj>
    <derivirana_varijabla naziv="DomainObject.Predmet.SudioniciListAdressOIB_1">
      <item>FINA RC OSIJEK, OIB 85821130368</item>
      <item>STARI MOST - SPORTSKA UDRUGA AMATERA LJUBITELJA PIKADA, OIB 71662153351, Franje Kuhača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71662153351</item>
    </izvorni_sadrzaj>
    <derivirana_varijabla naziv="DomainObject.Predmet.SudioniciListNazivOIB_1">
      <item>, OIB 85821130368</item>
      <item>, OIB 71662153351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F55554-1B78-4870-9224-783E0A7023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2416</properties:Characters>
  <properties:Lines>108</properties:Lines>
  <properties:Paragraphs>24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2016-11-21T13:43:00Z</cp:lastPrinted>
  <dcterms:modified xmlns:xsi="http://www.w3.org/2001/XMLSchema-instance" xsi:type="dcterms:W3CDTF">2016-11-21T13:47:00Z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