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dd4e" w14:paraId="81cdd4e" w:rsidRDefault="00AE649C" w:rsidP="007A6B7B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7A6B7B" w:rsidP="007A6B7B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7A6B7B" w:rsidP="007A6B7B" w:rsidR="00AE649C" w:rsidRPr="00B76F3C">
      <w:pPr>
        <w:pStyle w:val="SudNaziv"/>
      </w:pPr>
      <w:r>
        <w:t>TRGOVAČKI SUD U VARAŽDINU</w:t>
      </w:r>
    </w:p>
    <w:p w:rsidRDefault="007A6B7B" w:rsidP="007A6B7B" w:rsidR="007A6B7B">
      <w:pPr>
        <w:spacing w:after="0"/>
        <w:jc w:val="both"/>
      </w:pPr>
      <w:r>
        <w:t xml:space="preserve">     </w:t>
      </w:r>
    </w:p>
    <w:p w:rsidRDefault="007A6B7B" w:rsidP="007A6B7B" w:rsidR="007A6B7B">
      <w:pPr>
        <w:spacing w:after="0"/>
        <w:jc w:val="both"/>
      </w:pPr>
    </w:p>
    <w:p w:rsidRDefault="007A6B7B" w:rsidP="007A6B7B" w:rsidR="007A6B7B">
      <w:pPr>
        <w:spacing w:after="0"/>
        <w:jc w:val="center"/>
      </w:pPr>
    </w:p>
    <w:p w:rsidRDefault="007A6B7B" w:rsidP="007A6B7B" w:rsidR="007A6B7B">
      <w:pPr>
        <w:spacing w:after="0"/>
        <w:jc w:val="center"/>
      </w:pPr>
    </w:p>
    <w:p w:rsidRDefault="007A6B7B" w:rsidP="007A6B7B" w:rsidR="007A6B7B">
      <w:pPr>
        <w:spacing w:after="0"/>
        <w:jc w:val="center"/>
      </w:pPr>
      <w:r>
        <w:t>R E P U B L I K A   H R V A T S K A</w:t>
      </w:r>
    </w:p>
    <w:p w:rsidRDefault="007A6B7B" w:rsidP="007A6B7B" w:rsidR="007A6B7B">
      <w:pPr>
        <w:spacing w:after="0"/>
        <w:jc w:val="center"/>
      </w:pPr>
    </w:p>
    <w:p w:rsidRDefault="007A6B7B" w:rsidP="007A6B7B" w:rsidR="007A6B7B">
      <w:pPr>
        <w:spacing w:after="0"/>
        <w:jc w:val="center"/>
      </w:pPr>
      <w:r>
        <w:t>R J E Š E NJ E</w:t>
      </w:r>
    </w:p>
    <w:p w:rsidRDefault="007A6B7B" w:rsidP="007A6B7B" w:rsidR="007A6B7B">
      <w:pPr>
        <w:spacing w:after="0"/>
        <w:jc w:val="both"/>
      </w:pPr>
    </w:p>
    <w:p w:rsidRDefault="007A6B7B" w:rsidP="007A6B7B" w:rsidR="007A6B7B">
      <w:pPr>
        <w:spacing w:after="0"/>
        <w:jc w:val="both"/>
      </w:pPr>
    </w:p>
    <w:p w:rsidRDefault="007A6B7B" w:rsidP="007A6B7B" w:rsidR="007A6B7B">
      <w:pPr>
        <w:spacing w:after="0"/>
        <w:ind w:firstLine="708"/>
        <w:jc w:val="both"/>
      </w:pPr>
      <w:r>
        <w:t xml:space="preserve">Trgovački sud u Varaždinu, po sucu Mariji Levanić-Škerbić, u </w:t>
      </w:r>
      <w:proofErr w:type="spellStart"/>
      <w:r>
        <w:t>predstečajnom</w:t>
      </w:r>
      <w:proofErr w:type="spellEnd"/>
      <w:r>
        <w:t xml:space="preserve"> postupku u povodu prijedloga dužnika LEPOGLAVSKA TVORNICA STOLACA d.o.o. Lepoglava, Hrvatskih pavlina 44, OIB: 62939267187, dana 26. siječnja 2016. godine, </w:t>
      </w:r>
    </w:p>
    <w:p w:rsidRDefault="007A6B7B" w:rsidP="007A6B7B" w:rsidR="007A6B7B">
      <w:pPr>
        <w:spacing w:after="0"/>
        <w:jc w:val="both"/>
      </w:pPr>
    </w:p>
    <w:p w:rsidRDefault="007A6B7B" w:rsidP="007A6B7B" w:rsidR="007A6B7B">
      <w:pPr>
        <w:spacing w:after="0"/>
        <w:jc w:val="both"/>
      </w:pPr>
    </w:p>
    <w:p w:rsidRDefault="007A6B7B" w:rsidP="007A6B7B" w:rsidR="007A6B7B">
      <w:pPr>
        <w:spacing w:after="0"/>
        <w:jc w:val="center"/>
        <w:rPr>
          <w:b/>
        </w:rPr>
      </w:pPr>
      <w:r>
        <w:t>r i j e š i o  j e</w:t>
      </w:r>
    </w:p>
    <w:p w:rsidRDefault="007A6B7B" w:rsidP="007A6B7B" w:rsidR="007A6B7B">
      <w:pPr>
        <w:spacing w:after="0"/>
        <w:rPr>
          <w:b/>
        </w:rPr>
      </w:pPr>
    </w:p>
    <w:p w:rsidRDefault="007A6B7B" w:rsidP="007A6B7B" w:rsidR="007A6B7B">
      <w:pPr>
        <w:spacing w:after="0"/>
        <w:rPr>
          <w:b/>
        </w:rPr>
      </w:pPr>
    </w:p>
    <w:p w:rsidRDefault="007A6B7B" w:rsidP="007A6B7B" w:rsidR="007A6B7B">
      <w:pPr>
        <w:numPr>
          <w:ilvl w:val="0"/>
          <w:numId w:val="47"/>
        </w:numPr>
        <w:spacing w:after="0"/>
        <w:jc w:val="both"/>
      </w:pPr>
      <w:r>
        <w:t xml:space="preserve">Otvara se </w:t>
      </w:r>
      <w:proofErr w:type="spellStart"/>
      <w:r>
        <w:t>predstečajni</w:t>
      </w:r>
      <w:proofErr w:type="spellEnd"/>
      <w:r>
        <w:t xml:space="preserve"> postupak nad dužnikom LEPOGLAVSKA TVORNICA STOLACA d.o.o. Lepoglava, Hrvatskih pavlina 44, OIB: 62939267187.</w:t>
      </w:r>
    </w:p>
    <w:p w:rsidRDefault="007A6B7B" w:rsidP="007A6B7B" w:rsidR="007A6B7B">
      <w:pPr>
        <w:spacing w:after="0"/>
        <w:ind w:left="1080"/>
        <w:jc w:val="both"/>
      </w:pPr>
    </w:p>
    <w:p w:rsidRDefault="007A6B7B" w:rsidP="007A6B7B" w:rsidR="007A6B7B">
      <w:pPr>
        <w:numPr>
          <w:ilvl w:val="0"/>
          <w:numId w:val="47"/>
        </w:numPr>
        <w:spacing w:after="0"/>
        <w:jc w:val="both"/>
      </w:pPr>
      <w:r>
        <w:t>Za povjerenika se imenuje Janko Kralj iz Varaždina, Janka Jurkovića 36, OIB: 20669310366.</w:t>
      </w:r>
    </w:p>
    <w:p w:rsidRDefault="007A6B7B" w:rsidP="007A6B7B" w:rsidR="007A6B7B">
      <w:pPr>
        <w:pStyle w:val="Odlomakpopisa"/>
        <w:spacing w:after="0"/>
      </w:pPr>
    </w:p>
    <w:p w:rsidRDefault="007A6B7B" w:rsidP="007A6B7B" w:rsidR="007A6B7B">
      <w:pPr>
        <w:numPr>
          <w:ilvl w:val="0"/>
          <w:numId w:val="47"/>
        </w:numPr>
        <w:spacing w:after="0"/>
        <w:jc w:val="both"/>
      </w:pPr>
      <w:r>
        <w:t>Pozivaju se vjerovnici dužnika LEPOGLAVSKA TVORNICA STOLACA d.o.o. Lepoglava, Hrvatskih pavlina 44, OIB: 62939267187, da u roku od 15 (petnaest) dana od dana objave ovog rješenja na stranici e-Oglasna ploča, prijave svoje tražbine nadležnoj jedinici Financijske agencije.</w:t>
      </w:r>
    </w:p>
    <w:p w:rsidRDefault="007A6B7B" w:rsidP="007A6B7B" w:rsidR="007A6B7B">
      <w:pPr>
        <w:pStyle w:val="Odlomakpopisa"/>
        <w:spacing w:after="0"/>
      </w:pPr>
    </w:p>
    <w:p w:rsidRDefault="007A6B7B" w:rsidP="007A6B7B" w:rsidR="007A6B7B">
      <w:pPr>
        <w:numPr>
          <w:ilvl w:val="0"/>
          <w:numId w:val="47"/>
        </w:numPr>
        <w:spacing w:after="0"/>
        <w:jc w:val="both"/>
      </w:pPr>
      <w:r>
        <w:t>Poziva se dužnik i povjerenik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7A6B7B" w:rsidP="007A6B7B" w:rsidR="007A6B7B">
      <w:pPr>
        <w:pStyle w:val="Odlomakpopisa"/>
        <w:spacing w:after="0"/>
      </w:pPr>
    </w:p>
    <w:p w:rsidRDefault="007A6B7B" w:rsidP="007A6B7B" w:rsidR="007A6B7B">
      <w:pPr>
        <w:numPr>
          <w:ilvl w:val="0"/>
          <w:numId w:val="47"/>
        </w:numPr>
        <w:spacing w:after="0"/>
        <w:jc w:val="both"/>
      </w:pPr>
      <w: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7A6B7B" w:rsidP="007A6B7B" w:rsidR="007A6B7B">
      <w:pPr>
        <w:pStyle w:val="Odlomakpopisa"/>
        <w:spacing w:after="0"/>
      </w:pPr>
    </w:p>
    <w:p w:rsidRDefault="007A6B7B" w:rsidP="007A6B7B" w:rsidR="007A6B7B">
      <w:pPr>
        <w:numPr>
          <w:ilvl w:val="0"/>
          <w:numId w:val="47"/>
        </w:numPr>
        <w:spacing w:after="0"/>
        <w:jc w:val="both"/>
      </w:pPr>
      <w:r>
        <w:t>Poziva se dužnik da vjerovnicima i povjereniku omogući uvid u isprave iz kojih proizlaze tražbine navedene u popisu imovine i obveza.</w:t>
      </w:r>
    </w:p>
    <w:p w:rsidRDefault="007A6B7B" w:rsidP="007A6B7B" w:rsidR="007A6B7B">
      <w:pPr>
        <w:pStyle w:val="Odlomakpopisa"/>
        <w:spacing w:after="0"/>
      </w:pPr>
    </w:p>
    <w:p w:rsidRDefault="007A6B7B" w:rsidP="007A6B7B" w:rsidR="007A6B7B">
      <w:pPr>
        <w:numPr>
          <w:ilvl w:val="0"/>
          <w:numId w:val="47"/>
        </w:numPr>
        <w:spacing w:after="0"/>
        <w:jc w:val="both"/>
      </w:pPr>
      <w:r>
        <w:t>Pozivaju se dužnikovi dužnici da svoje dospjele obveze bez odgode ispune dužniku.</w:t>
      </w:r>
    </w:p>
    <w:p w:rsidRDefault="007A6B7B" w:rsidP="007A6B7B" w:rsidR="007A6B7B">
      <w:pPr>
        <w:spacing w:after="0"/>
      </w:pPr>
    </w:p>
    <w:p w:rsidRDefault="007A6B7B" w:rsidP="007A6B7B" w:rsidR="007A6B7B">
      <w:pPr>
        <w:spacing w:after="0"/>
      </w:pPr>
    </w:p>
    <w:p w:rsidRDefault="007A6B7B" w:rsidP="007A6B7B" w:rsidR="007A6B7B">
      <w:pPr>
        <w:spacing w:after="0"/>
      </w:pPr>
    </w:p>
    <w:p w:rsidRDefault="007A6B7B" w:rsidP="007A6B7B" w:rsidR="007A6B7B">
      <w:pPr>
        <w:spacing w:after="0"/>
      </w:pPr>
    </w:p>
    <w:p w:rsidRDefault="007A6B7B" w:rsidP="007A6B7B" w:rsidR="007A6B7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Pozivaju se vjerovnici, dužnik i povjerenik pristupiti na ročište radi ispitivanja tražbina dana  11. ožujka 2016. godine u 10,00 sati, kod Trgovačkog suda u Varaždinu, Braće Radić 2, soba broj 223/II kat.</w:t>
      </w:r>
    </w:p>
    <w:p w:rsidRDefault="007A6B7B" w:rsidP="007A6B7B" w:rsidR="007A6B7B">
      <w:pPr>
        <w:pStyle w:val="Odlomakpopisa"/>
        <w:spacing w:after="0"/>
        <w:ind w:left="1080"/>
      </w:pPr>
    </w:p>
    <w:p w:rsidRDefault="007A6B7B" w:rsidP="007A6B7B" w:rsidR="007A6B7B">
      <w:pPr>
        <w:numPr>
          <w:ilvl w:val="0"/>
          <w:numId w:val="47"/>
        </w:numPr>
        <w:spacing w:after="0"/>
        <w:jc w:val="both"/>
      </w:pPr>
      <w:r>
        <w:t xml:space="preserve">Rješenje o otvaranju </w:t>
      </w:r>
      <w:proofErr w:type="spellStart"/>
      <w:r>
        <w:t>predstečajnog</w:t>
      </w:r>
      <w:proofErr w:type="spellEnd"/>
      <w:r>
        <w:t xml:space="preserve"> postupka dostaviti će se sudskom registru ovog suda radi upisa zabilježbe otvaranja </w:t>
      </w:r>
      <w:proofErr w:type="spellStart"/>
      <w:r>
        <w:t>predstečajnog</w:t>
      </w:r>
      <w:proofErr w:type="spellEnd"/>
      <w:r>
        <w:t xml:space="preserve"> postupka u sudskom registru.</w:t>
      </w:r>
    </w:p>
    <w:p w:rsidRDefault="007A6B7B" w:rsidP="007A6B7B" w:rsidR="007A6B7B">
      <w:pPr>
        <w:spacing w:after="0"/>
        <w:ind w:left="1080"/>
        <w:jc w:val="both"/>
      </w:pPr>
    </w:p>
    <w:p w:rsidRDefault="007A6B7B" w:rsidP="007A6B7B" w:rsidR="007A6B7B">
      <w:pPr>
        <w:numPr>
          <w:ilvl w:val="0"/>
          <w:numId w:val="47"/>
        </w:numPr>
        <w:spacing w:after="0"/>
        <w:jc w:val="both"/>
      </w:pPr>
      <w:r>
        <w:t xml:space="preserve">Nalaže se Općinskom sudu u Varaždinu, Zemljišnoknjižni odjel Ivanec izvršiti upis zabilježbe otvaranja </w:t>
      </w:r>
      <w:proofErr w:type="spellStart"/>
      <w:r>
        <w:t>predstečajnog</w:t>
      </w:r>
      <w:proofErr w:type="spellEnd"/>
      <w:r>
        <w:t xml:space="preserve"> postupka u zemljišnim knjigama na nekretninama dužnika upisanima u:</w:t>
      </w:r>
    </w:p>
    <w:p w:rsidRDefault="007A6B7B" w:rsidP="007A6B7B" w:rsidR="007A6B7B">
      <w:pPr>
        <w:spacing w:after="0"/>
        <w:ind w:left="1080"/>
        <w:jc w:val="both"/>
      </w:pPr>
      <w:r>
        <w:t>-</w:t>
      </w:r>
      <w:r>
        <w:tab/>
      </w:r>
      <w:proofErr w:type="spellStart"/>
      <w:r>
        <w:t>z.k</w:t>
      </w:r>
      <w:proofErr w:type="spellEnd"/>
      <w:r>
        <w:t>. ul. broj 2111 k.o. Lepoglava, čk.br. 2922/1, čk.br. 2922/3, čk.br. 2922/4, čk.br. 2922/5 i čk.br. 2922/6.</w:t>
      </w:r>
    </w:p>
    <w:p w:rsidRDefault="007A6B7B" w:rsidP="007A6B7B" w:rsidR="007A6B7B">
      <w:pPr>
        <w:spacing w:after="0"/>
        <w:jc w:val="both"/>
      </w:pPr>
    </w:p>
    <w:p w:rsidRDefault="007A6B7B" w:rsidP="007A6B7B" w:rsidR="007A6B7B">
      <w:pPr>
        <w:spacing w:after="0"/>
        <w:jc w:val="both"/>
      </w:pPr>
    </w:p>
    <w:p w:rsidRDefault="007A6B7B" w:rsidP="007A6B7B" w:rsidR="007A6B7B">
      <w:pPr>
        <w:spacing w:after="0"/>
        <w:jc w:val="center"/>
      </w:pPr>
      <w:r>
        <w:t>Obrazloženje</w:t>
      </w:r>
    </w:p>
    <w:p w:rsidRDefault="007A6B7B" w:rsidP="007A6B7B" w:rsidR="007A6B7B">
      <w:pPr>
        <w:spacing w:after="0"/>
        <w:jc w:val="center"/>
      </w:pPr>
    </w:p>
    <w:p w:rsidRDefault="007A6B7B" w:rsidP="007A6B7B" w:rsidR="007A6B7B">
      <w:pPr>
        <w:pStyle w:val="Tijeloteksta"/>
        <w:spacing w:after="0"/>
        <w:jc w:val="center"/>
      </w:pPr>
    </w:p>
    <w:p w:rsidRDefault="007A6B7B" w:rsidP="007A6B7B" w:rsidR="007A6B7B">
      <w:pPr>
        <w:spacing w:after="0"/>
        <w:ind w:firstLine="708"/>
        <w:jc w:val="both"/>
      </w:pPr>
      <w:r>
        <w:t xml:space="preserve">Dužnik je podnio ovome sudu prijedlog za otvaranje </w:t>
      </w:r>
      <w:proofErr w:type="spellStart"/>
      <w:r>
        <w:t>predstečajnog</w:t>
      </w:r>
      <w:proofErr w:type="spellEnd"/>
      <w:r>
        <w:t xml:space="preserve"> postupka, na temelju odredbe čl. 25. st. 1. Stečajnog zakona ("Narodne novine" broj 71/2015: dalje: SZ). </w:t>
      </w:r>
    </w:p>
    <w:p w:rsidRDefault="007A6B7B" w:rsidP="007A6B7B" w:rsidR="007A6B7B">
      <w:pPr>
        <w:spacing w:after="0"/>
        <w:ind w:firstLine="708"/>
        <w:jc w:val="both"/>
      </w:pPr>
    </w:p>
    <w:p w:rsidRDefault="007A6B7B" w:rsidP="007A6B7B" w:rsidR="007A6B7B">
      <w:pPr>
        <w:spacing w:after="0"/>
        <w:ind w:firstLine="708"/>
        <w:jc w:val="both"/>
      </w:pPr>
      <w:r>
        <w:t>Uz prijedlog je sukladno čl. 26. SZ-a dostavio financijske izvještaje u skladu sa Zakonom o računovodstvu koji nisu stariji od tri mjeseca od dana podnošenja prijedloga za otvaranje stečajnog postupka, s time da je iskazao usporedne podatke u financijskim izvještajima sa stanjem na dan godišnjih financijskih izvještaja prethodne godine, dokaz o ukupnoj aktivi i dokaz o ukupnom prihodu za prethodnu godinu, dokaz o broju zaposlenih na zadnji dan u mjesecu koji je prethodio danu podnošenja prijedloga, te plan restrukturiranja.</w:t>
      </w:r>
    </w:p>
    <w:p w:rsidRDefault="007A6B7B" w:rsidP="007A6B7B" w:rsidR="007A6B7B">
      <w:pPr>
        <w:spacing w:after="0"/>
        <w:jc w:val="both"/>
      </w:pPr>
    </w:p>
    <w:p w:rsidRDefault="007A6B7B" w:rsidP="007A6B7B" w:rsidR="007A6B7B">
      <w:pPr>
        <w:spacing w:after="0"/>
        <w:ind w:firstLine="708"/>
        <w:jc w:val="both"/>
      </w:pPr>
      <w:r>
        <w:t xml:space="preserve">Sud je utvrdio kako plan restrukturiranja sadrži sve elemente propisane člankom 27. Stečajnog zakona i to: 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 kraja tekuće godine i za dvije sljedeće kalendarske godine uz detaljno obrazloženje, planiranu bilancu na zadnji dan razdoblja za koje je sastavljen plan poslovanja, analizu svih tražbina prema visini i vrsti, ponudu vjerovnicima, rokove ispunjenja te planirane troškove restrukturiranja. </w:t>
      </w:r>
    </w:p>
    <w:p w:rsidRDefault="007A6B7B" w:rsidP="007A6B7B" w:rsidR="007A6B7B">
      <w:pPr>
        <w:spacing w:after="0"/>
        <w:jc w:val="both"/>
      </w:pPr>
    </w:p>
    <w:p w:rsidRDefault="007A6B7B" w:rsidP="007A6B7B" w:rsidR="007A6B7B">
      <w:pPr>
        <w:spacing w:after="0"/>
        <w:ind w:firstLine="708"/>
        <w:jc w:val="both"/>
      </w:pPr>
      <w:r>
        <w:t xml:space="preserve">Odredbom članka 33. st. 2. SZ-a je određeno da će sud, ako utvrdi da su ispunjene pretpostavke za otvaranje </w:t>
      </w:r>
      <w:proofErr w:type="spellStart"/>
      <w:r>
        <w:t>predstečajnog</w:t>
      </w:r>
      <w:proofErr w:type="spellEnd"/>
      <w:r>
        <w:t xml:space="preserve"> postupka, donijeti rješenje o otvaranju </w:t>
      </w:r>
      <w:proofErr w:type="spellStart"/>
      <w:r>
        <w:t>predstečajnog</w:t>
      </w:r>
      <w:proofErr w:type="spellEnd"/>
      <w:r>
        <w:t xml:space="preserve"> postupka, u čl. 33. st. 2.  SZ-a određeno je da će sud imenovati povjerenika, a u čl. 34. SZ-a propisan je sadržaj rješenja o otvaranju </w:t>
      </w:r>
      <w:proofErr w:type="spellStart"/>
      <w:r>
        <w:t>predstečajnog</w:t>
      </w:r>
      <w:proofErr w:type="spellEnd"/>
      <w:r>
        <w:t xml:space="preserve"> postupka.</w:t>
      </w:r>
    </w:p>
    <w:p w:rsidRDefault="007A6B7B" w:rsidP="007A6B7B" w:rsidR="007A6B7B">
      <w:pPr>
        <w:spacing w:after="0"/>
        <w:jc w:val="both"/>
      </w:pPr>
    </w:p>
    <w:p w:rsidRDefault="007A6B7B" w:rsidP="007A6B7B" w:rsidR="007A6B7B">
      <w:pPr>
        <w:spacing w:after="0"/>
        <w:jc w:val="both"/>
      </w:pPr>
    </w:p>
    <w:p w:rsidRDefault="007A6B7B" w:rsidP="007A6B7B" w:rsidR="007A6B7B">
      <w:pPr>
        <w:spacing w:after="0"/>
        <w:jc w:val="both"/>
      </w:pPr>
    </w:p>
    <w:p w:rsidRDefault="007A6B7B" w:rsidP="007A6B7B" w:rsidR="007A6B7B">
      <w:pPr>
        <w:spacing w:after="0"/>
        <w:jc w:val="both"/>
      </w:pPr>
    </w:p>
    <w:p w:rsidRDefault="007A6B7B" w:rsidP="007A6B7B" w:rsidR="007A6B7B">
      <w:pPr>
        <w:spacing w:after="0"/>
        <w:jc w:val="both"/>
      </w:pPr>
    </w:p>
    <w:p w:rsidRDefault="007A6B7B" w:rsidP="007A6B7B" w:rsidR="007A6B7B">
      <w:pPr>
        <w:spacing w:after="0"/>
        <w:jc w:val="both"/>
      </w:pPr>
    </w:p>
    <w:p w:rsidRDefault="007A6B7B" w:rsidP="007A6B7B" w:rsidR="007A6B7B">
      <w:pPr>
        <w:spacing w:after="0"/>
        <w:jc w:val="both"/>
      </w:pPr>
    </w:p>
    <w:p w:rsidRDefault="007A6B7B" w:rsidP="007A6B7B" w:rsidR="007A6B7B">
      <w:pPr>
        <w:spacing w:after="0"/>
        <w:ind w:firstLine="708"/>
        <w:jc w:val="both"/>
      </w:pPr>
      <w:r>
        <w:t>Temeljem svega navedenoga, riješeno je kao u izreci.</w:t>
      </w:r>
    </w:p>
    <w:p w:rsidRDefault="007A6B7B" w:rsidP="007A6B7B" w:rsidR="007A6B7B">
      <w:pPr>
        <w:spacing w:after="0"/>
        <w:ind w:firstLine="708"/>
        <w:jc w:val="both"/>
      </w:pPr>
    </w:p>
    <w:p w:rsidRDefault="007A6B7B" w:rsidP="007A6B7B" w:rsidR="007A6B7B">
      <w:pPr>
        <w:spacing w:after="0"/>
        <w:jc w:val="center"/>
      </w:pPr>
    </w:p>
    <w:p w:rsidRDefault="007A6B7B" w:rsidP="007A6B7B" w:rsidR="007A6B7B">
      <w:pPr>
        <w:spacing w:after="0"/>
        <w:jc w:val="center"/>
      </w:pPr>
      <w:r>
        <w:t>U Varaždinu 26. siječnja 2016.godine</w:t>
      </w:r>
    </w:p>
    <w:p w:rsidRDefault="007A6B7B" w:rsidP="007A6B7B" w:rsidR="007A6B7B">
      <w:pPr>
        <w:pStyle w:val="Podnaslov"/>
        <w:spacing w:after="0"/>
        <w:ind w:left="5664"/>
      </w:pPr>
    </w:p>
    <w:p w:rsidRDefault="007A6B7B" w:rsidP="007A6B7B" w:rsidR="007A6B7B">
      <w:pPr>
        <w:pStyle w:val="Podnaslov"/>
        <w:spacing w:after="0"/>
        <w:ind w:left="5664"/>
      </w:pPr>
      <w:r>
        <w:t xml:space="preserve">                                                                                                                           </w:t>
      </w:r>
    </w:p>
    <w:p w:rsidRDefault="007A6B7B" w:rsidP="007A6B7B" w:rsidR="007A6B7B">
      <w:pPr>
        <w:pStyle w:val="Podnaslov"/>
        <w:spacing w:after="0"/>
        <w:ind w:firstLine="708" w:left="4956"/>
        <w:rPr>
          <w:rFonts w:hAnsi="Times New Roman" w:ascii="Times New Roman"/>
          <w:color w:val="auto"/>
        </w:rPr>
      </w:pPr>
      <w:r>
        <w:rPr>
          <w:rFonts w:hAnsi="Times New Roman" w:ascii="Times New Roman"/>
          <w:b/>
          <w:color w:val="auto"/>
        </w:rPr>
        <w:t xml:space="preserve">          SUDAC:</w:t>
      </w:r>
    </w:p>
    <w:p w:rsidRDefault="007A6B7B" w:rsidP="007A6B7B" w:rsidR="007A6B7B">
      <w:pPr>
        <w:pStyle w:val="Podnaslov"/>
        <w:spacing w:after="0"/>
        <w:ind w:firstLine="708" w:left="4956"/>
        <w:rPr>
          <w:rFonts w:hAnsi="Tahoma" w:ascii="Tahoma"/>
          <w:b/>
          <w:color w:val="0000FF"/>
          <w:szCs w:val="20"/>
        </w:rPr>
      </w:pPr>
    </w:p>
    <w:p w:rsidRDefault="007A6B7B" w:rsidP="007A6B7B" w:rsidR="007A6B7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Marija Levanić-Škerbić </w:t>
      </w:r>
    </w:p>
    <w:p w:rsidRDefault="007A6B7B" w:rsidP="007A6B7B" w:rsidR="007A6B7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</w:p>
    <w:p w:rsidRDefault="007A6B7B" w:rsidP="007A6B7B" w:rsidR="007A6B7B">
      <w:pPr>
        <w:spacing w:after="0"/>
      </w:pPr>
    </w:p>
    <w:p w:rsidRDefault="007A6B7B" w:rsidP="007A6B7B" w:rsidR="007A6B7B">
      <w:pPr>
        <w:spacing w:after="0"/>
      </w:pPr>
      <w:r>
        <w:t>UPUTA O PRAVNOM LIJEKU:</w:t>
      </w:r>
    </w:p>
    <w:p w:rsidRDefault="007A6B7B" w:rsidP="007A6B7B" w:rsidR="007A6B7B">
      <w:pPr>
        <w:spacing w:after="0"/>
        <w:jc w:val="both"/>
      </w:pPr>
      <w:r>
        <w:t>Protiv ovog rješenja žalbu može podnijeti osoba ovlaštena za zastupanje dužnika po zakonu (čl. 33. st. 4. Stečajnog zakona) u roku od 8 dana od dana primitka. Žalba se ulaže putem ovog suda Visokom trgovačkom sudu Republike Hrvatske u 3 primjerka.</w:t>
      </w:r>
    </w:p>
    <w:p w:rsidRDefault="007A6B7B" w:rsidP="007A6B7B" w:rsidR="007A6B7B">
      <w:pPr>
        <w:spacing w:after="0"/>
      </w:pPr>
    </w:p>
    <w:p w:rsidRDefault="007A6B7B" w:rsidP="007A6B7B" w:rsidR="007A6B7B">
      <w:pPr>
        <w:spacing w:after="0"/>
      </w:pPr>
    </w:p>
    <w:p w:rsidRDefault="007A6B7B" w:rsidP="007A6B7B" w:rsidR="007A6B7B">
      <w:pPr>
        <w:spacing w:after="0"/>
      </w:pPr>
      <w:r>
        <w:t>DNA:</w:t>
      </w:r>
    </w:p>
    <w:p w:rsidRDefault="007A6B7B" w:rsidP="007A6B7B" w:rsidR="007A6B7B">
      <w:pPr>
        <w:spacing w:after="0"/>
      </w:pPr>
      <w:r>
        <w:t>-</w:t>
      </w:r>
      <w:r>
        <w:tab/>
        <w:t>e-Oglasna ploča</w:t>
      </w:r>
    </w:p>
    <w:p w:rsidRDefault="007A6B7B" w:rsidP="007A6B7B" w:rsidR="007A6B7B">
      <w:pPr>
        <w:spacing w:after="0"/>
      </w:pPr>
      <w:r>
        <w:t>-</w:t>
      </w:r>
      <w:r>
        <w:tab/>
        <w:t>povjerenik Janko Kralj iz Varaždina, Janka Jurkovića 36</w:t>
      </w:r>
    </w:p>
    <w:p w:rsidRDefault="007A6B7B" w:rsidP="007A6B7B" w:rsidR="007A6B7B">
      <w:pPr>
        <w:spacing w:after="0"/>
      </w:pPr>
      <w:r>
        <w:t xml:space="preserve">- </w:t>
      </w:r>
      <w:r>
        <w:tab/>
        <w:t>FINA VARAŽDIN</w:t>
      </w:r>
    </w:p>
    <w:p w:rsidRDefault="007A6B7B" w:rsidP="007A6B7B" w:rsidR="007A6B7B">
      <w:pPr>
        <w:spacing w:after="0"/>
      </w:pPr>
      <w:r>
        <w:t>-          Općinski sud u Varaždinu, Zemljišnoknjižni odjel Ivanec</w:t>
      </w:r>
    </w:p>
    <w:p w:rsidRDefault="007A6B7B" w:rsidP="007A6B7B" w:rsidR="007A6B7B">
      <w:pPr>
        <w:spacing w:after="0"/>
      </w:pPr>
      <w:r>
        <w:t xml:space="preserve">- </w:t>
      </w:r>
      <w:r>
        <w:tab/>
        <w:t>sudski registar ovdje</w:t>
      </w:r>
    </w:p>
    <w:sectPr w:rsidSect="00EB0D4C" w:rsidR="007A6B7B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6B7B" w:rsidR="008333A9">
    <w:pPr>
      <w:pStyle w:val="Zaglavlje"/>
    </w:pPr>
    <w:r>
      <w:rPr>
        <w:rStyle w:val="PozadinaSvijetloCrvena"/>
        <w:shd w:fill="auto" w:color="auto" w:val="clear"/>
      </w:rPr>
      <w:t>Poslovni broj. 7 St-1184/15-4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6B7B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422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St-1184/2015-4</izvorni_sadrzaj>
    <derivirana_varijabla naziv="DomainObject.Oznaka_1">St-1184/2015-4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St-1184/2015</izvorni_sadrzaj>
    <derivirana_varijabla naziv="DomainObject.Predmet.OznakaBroj_1">St-1184/2015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LEPOGLAVSKA TVORNICA STOLACA društvo s ograničenom odgovornošću za proizvodnju, trgovinu i usluge</izvorni_sadrzaj>
    <derivirana_varijabla naziv="DomainObject.Predmet.StrankaFormated_1">  LEPOGLAVSKA TVORNICA STOLACA društvo s ograničenom odgovornošću za proizvodnju, trgovinu i usluge</derivirana_varijabla>
  </DomainObject.Predmet.StrankaFormated>
  <DomainObject.Predmet.StrankaFormatedOIB>
    <izvorni_sadrzaj>  LEPOGLAVSKA TVORNICA STOLACA društvo s ograničenom odgovornošću za proizvodnju, trgovinu i usluge, OIB 62939267187</izvorni_sadrzaj>
    <derivirana_varijabla naziv="DomainObject.Predmet.StrankaFormatedOIB_1">  LEPOGLAVSKA TVORNICA STOLACA društvo s ograničenom odgovornošću za proizvodnju, trgovinu i usluge, OIB 62939267187</derivirana_varijabla>
  </DomainObject.Predmet.StrankaFormatedOIB>
  <DomainObject.Predmet.StrankaFormatedWithAdress>
    <izvorni_sadrzaj> LEPOGLAVSKA TVORNICA STOLACA društvo s ograničenom odgovornošću za proizvodnju, trgovinu i usluge, Hrvatskih pavlina 44, 42250 Lepoglava</izvorni_sadrzaj>
    <derivirana_varijabla naziv="DomainObject.Predmet.StrankaFormatedWithAdress_1"> LEPOGLAVSKA TVORNICA STOLACA društvo s ograničenom odgovornošću za proizvodnju, trgovinu i usluge, Hrvatskih pavlina 44, 42250 Lepoglava</derivirana_varijabla>
  </DomainObject.Predmet.StrankaFormatedWithAdress>
  <DomainObject.Predmet.StrankaFormatedWithAdressOIB>
    <izvorni_sadrzaj> LEPOGLAVSKA TVORNICA STOLACA društvo s ograničenom odgovornošću za proizvodnju, trgovinu i usluge, OIB 62939267187, Hrvatskih pavlina 44, 42250 Lepoglava</izvorni_sadrzaj>
    <derivirana_varijabla naziv="DomainObject.Predmet.StrankaFormatedWithAdressOIB_1"> LEPOGLAVSKA TVORNICA STOLACA društvo s ograničenom odgovornošću za proizvodnju, trgovinu i usluge, OIB 62939267187, Hrvatskih pavlina 44, 42250 Lepoglava</derivirana_varijabla>
  </DomainObject.Predmet.StrankaFormatedWithAdressOIB>
  <DomainObject.Predmet.StrankaWithAdress>
    <izvorni_sadrzaj>LEPOGLAVSKA TVORNICA STOLACA društvo s ograničenom odgovornošću za proizvodnju, trgovinu i usluge Hrvatskih pavlina 44,42250 Lepoglava</izvorni_sadrzaj>
    <derivirana_varijabla naziv="DomainObject.Predmet.StrankaWithAdress_1">LEPOGLAVSKA TVORNICA STOLACA društvo s ograničenom odgovornošću za proizvodnju, trgovinu i usluge Hrvatskih pavlina 44,42250 Lepoglava</derivirana_varijabla>
  </DomainObject.Predmet.StrankaWithAdress>
  <DomainObject.Predmet.StrankaWithAdressOIB>
    <izvorni_sadrzaj>LEPOGLAVSKA TVORNICA STOLACA društvo s ograničenom odgovornošću za proizvodnju, trgovinu i usluge, OIB 62939267187, Hrvatskih pavlina 44,42250 Lepoglava</izvorni_sadrzaj>
    <derivirana_varijabla naziv="DomainObject.Predmet.StrankaWithAdressOIB_1">LEPOGLAVSKA TVORNICA STOLACA društvo s ograničenom odgovornošću za proizvodnju, trgovinu i usluge, OIB 62939267187, Hrvatskih pavlina 44,42250 Lepoglava</derivirana_varijabla>
  </DomainObject.Predmet.StrankaWithAdressOIB>
  <DomainObject.Predmet.StrankaNazivFormated>
    <izvorni_sadrzaj>LEPOGLAVSKA TVORNICA STOLACA društvo s ograničenom odgovornošću za proizvodnju, trgovinu i usluge</izvorni_sadrzaj>
    <derivirana_varijabla naziv="DomainObject.Predmet.StrankaNazivFormated_1">LEPOGLAVSKA TVORNICA STOLACA društvo s ograničenom odgovornošću za proizvodnju, trgovinu i usluge</derivirana_varijabla>
  </DomainObject.Predmet.StrankaNazivFormated>
  <DomainObject.Predmet.StrankaNazivFormatedOIB>
    <izvorni_sadrzaj>LEPOGLAVSKA TVORNICA STOLACA društvo s ograničenom odgovornošću za proizvodnju, trgovinu i usluge, OIB 62939267187</izvorni_sadrzaj>
    <derivirana_varijabla naziv="DomainObject.Predmet.StrankaNazivFormatedOIB_1">LEPOGLAVSKA TVORNICA STOLACA društvo s ograničenom odgovornošću za proizvodnju, trgovinu i usluge, OIB 62939267187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12853908.73</izvorni_sadrzaj>
    <derivirana_varijabla naziv="DomainObject.Predmet.TrenutnaVrijednost_1">12853908.73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LEPOGLAVSKA TVORNICA STOLACA društvo s ograničenom odgovornošću za proizvodnju, trgovinu i usluge</item>
    </izvorni_sadrzaj>
    <derivirana_varijabla naziv="DomainObject.Predmet.StrankaListFormated_1">
      <item>LEPOGLAVSKA TVORNICA STOLACA društvo s ograničenom odgovornošću za proizvodnju, trgovinu i usluge</item>
    </derivirana_varijabla>
  </DomainObject.Predmet.StrankaListFormated>
  <DomainObject.Predmet.StrankaListFormatedOIB>
    <izvorni_sadrzaj>
      <item>LEPOGLAVSKA TVORNICA STOLACA društvo s ograničenom odgovornošću za proizvodnju, trgovinu i usluge, OIB 62939267187</item>
    </izvorni_sadrzaj>
    <derivirana_varijabla naziv="DomainObject.Predmet.StrankaListFormatedOIB_1">
      <item>LEPOGLAVSKA TVORNICA STOLACA društvo s ograničenom odgovornošću za proizvodnju, trgovinu i usluge, OIB 62939267187</item>
    </derivirana_varijabla>
  </DomainObject.Predmet.StrankaListFormatedOIB>
  <DomainObject.Predmet.StrankaListFormatedWithAdress>
    <izvorni_sadrzaj>
      <item>LEPOGLAVSKA TVORNICA STOLACA društvo s ograničenom odgovornošću za proizvodnju, trgovinu i usluge, Hrvatskih pavlina 44, 42250 Lepoglava</item>
    </izvorni_sadrzaj>
    <derivirana_varijabla naziv="DomainObject.Predmet.StrankaListFormatedWithAdress_1">
      <item>LEPOGLAVSKA TVORNICA STOLACA društvo s ograničenom odgovornošću za proizvodnju, trgovinu i usluge, Hrvatskih pavlina 44, 42250 Lepoglava</item>
    </derivirana_varijabla>
  </DomainObject.Predmet.StrankaListFormatedWithAdress>
  <DomainObject.Predmet.StrankaListFormatedWithAdressOIB>
    <izvorni_sadrzaj>
      <item>LEPOGLAVSKA TVORNICA STOLACA društvo s ograničenom odgovornošću za proizvodnju, trgovinu i usluge, OIB 62939267187, Hrvatskih pavlina 44, 42250 Lepoglava</item>
    </izvorni_sadrzaj>
    <derivirana_varijabla naziv="DomainObject.Predmet.StrankaListFormatedWithAdressOIB_1">
      <item>LEPOGLAVSKA TVORNICA STOLACA društvo s ograničenom odgovornošću za proizvodnju, trgovinu i usluge, OIB 62939267187, Hrvatskih pavlina 44, 42250 Lepoglava</item>
    </derivirana_varijabla>
  </DomainObject.Predmet.StrankaListFormatedWithAdressOIB>
  <DomainObject.Predmet.StrankaListNazivFormated>
    <izvorni_sadrzaj>
      <item>LEPOGLAVSKA TVORNICA STOLACA društvo s ograničenom odgovornošću za proizvodnju, trgovinu i usluge</item>
    </izvorni_sadrzaj>
    <derivirana_varijabla naziv="DomainObject.Predmet.StrankaListNazivFormated_1">
      <item>LEPOGLAVSKA TVORNICA STOLACA društvo s ograničenom odgovornošću za proizvodnju, trgovinu i usluge</item>
    </derivirana_varijabla>
  </DomainObject.Predmet.StrankaListNazivFormated>
  <DomainObject.Predmet.StrankaListNazivFormatedOIB>
    <izvorni_sadrzaj>
      <item>LEPOGLAVSKA TVORNICA STOLACA društvo s ograničenom odgovornošću za proizvodnju, trgovinu i usluge, OIB 62939267187</item>
    </izvorni_sadrzaj>
    <derivirana_varijabla naziv="DomainObject.Predmet.StrankaListNazivFormatedOIB_1">
      <item>LEPOGLAVSKA TVORNICA STOLACA društvo s ograničenom odgovornošću za proizvodnju, trgovinu i usluge, OIB 62939267187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agencija, OIB 85821130368</item>
      <item>Sudski registar</item>
    </izvorni_sadrzaj>
    <derivirana_varijabla naziv="DomainObject.Predmet.OstaliListFormatedOIB_1">
      <item>Financijska agencija, OIB 85821130368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Sudski registar</item>
    </izvorni_sadrzaj>
    <derivirana_varijabla naziv="DomainObject.Predmet.OstaliListFormatedWithAdress_1">
      <item>Financijska agencija, Ulica grada Vukovara 70, 10000 Zagreb</item>
      <item>Sudski registar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</izvorni_sadrzaj>
    <derivirana_varijabla naziv="DomainObject.Predmet.OstaliListFormatedWithAdressOIB_1">
      <item>Financijska agencija, OIB 85821130368, Ulica grada Vukovara 70, 10000 Zagreb</item>
      <item>Sudski registar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agencija, OIB 85821130368</item>
      <item>Sudski registar</item>
    </izvorni_sadrzaj>
    <derivirana_varijabla naziv="DomainObject.Predmet.OstaliListNazivFormatedOIB_1"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St-1184/2015-4</izvorni_sadrzaj>
    <derivirana_varijabla naziv="DomainObject.PoslovniBrojDokumenta_1">St-1184/2015-4</derivirana_varijabla>
  </DomainObject.PoslovniBrojDokumenta>
  <DomainObject.Predmet.StrankaIDrugi>
    <izvorni_sadrzaj>LEPOGLAVSKA TVORNICA STOLACA društvo s ograničenom odgovornošću za proizvodnju, trgovinu i usluge</izvorni_sadrzaj>
    <derivirana_varijabla naziv="DomainObject.Predmet.StrankaIDrugi_1">LEPOGLAVSKA TVORNICA STOLACA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LEPOGLAVSKA TVORNICA STOLACA društvo s ograničenom odgovornošću za proizvodnju, trgovinu i usluge, OIB 62939267187, Hrvatskih pavlina 44, 42250 Lepoglava</izvorni_sadrzaj>
    <derivirana_varijabla naziv="DomainObject.Predmet.StrankaIDrugiAdressOIB_1">LEPOGLAVSKA TVORNICA STOLACA društvo s ograničenom odgovornošću za proizvodnju, trgovinu i usluge, OIB 62939267187, Hrvatskih pavlina 44, 42250 Lepoglava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LEPOGLAVSKA TVORNICA STOLACA društvo s ograničenom odgovornošću za proizvodnju, trgovinu i usluge</item>
      <item>Financijska agencija</item>
      <item>Sudski registar</item>
    </izvorni_sadrzaj>
    <derivirana_varijabla naziv="DomainObject.Predmet.SudioniciListNaziv_1">
      <item>LEPOGLAVSKA TVORNICA STOLACA društvo s ograničenom odgovornošću za proizvodnju, trgovinu i usluge</item>
      <item>Financijska agencija</item>
      <item>Sudski registar</item>
    </derivirana_varijabla>
  </DomainObject.Predmet.SudioniciListNaziv>
  <DomainObject.Predmet.SudioniciListAdressOIB>
    <izvorni_sadrzaj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Sudski registar</item>
    </izvorni_sadrzaj>
    <derivirana_varijabla naziv="DomainObject.Predmet.SudioniciListAdressOIB_1"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0FB11A-81C6-457C-9DEE-E52E404361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696</properties:Words>
  <properties:Characters>3971</properties:Characters>
  <properties:Lines>122</properties:Lines>
  <properties:Paragraphs>35</properties:Paragraphs>
  <properties:TotalTime>39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2016-01-27T11:29:00Z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St-1184/2015-4 / Odluka - Rješenje o otvaranju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