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eb94" w14:paraId="daceb94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384EF6" w:rsidP="00384EF6" w:rsidR="00384EF6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384EF6" w:rsidP="00384EF6" w:rsidR="00384EF6" w:rsidRPr="002C5E48">
      <w:pPr>
        <w:jc w:val="both"/>
        <w:rPr>
          <w:color w:val="FF0000"/>
        </w:rPr>
      </w:pPr>
      <w:r w:rsidRPr="002C5E48">
        <w:rPr>
          <w:color w:val="FF0000"/>
        </w:rPr>
        <w:t>H G P E d.o.o. za trgovinu i usluge Zagreb (Grad Zagreb)</w:t>
      </w:r>
      <w:r w:rsidRPr="002C5E48">
        <w:rPr>
          <w:color w:val="FF0000"/>
        </w:rPr>
        <w:br/>
        <w:t xml:space="preserve">Milovana Kovačevića 15, OIB: 91525614691, </w:t>
      </w:r>
      <w:r w:rsidRPr="002C5E48">
        <w:t>dana 2</w:t>
      </w:r>
      <w:r>
        <w:t>5</w:t>
      </w:r>
      <w:r w:rsidRPr="002C5E48">
        <w:t>.</w:t>
      </w:r>
      <w:r>
        <w:t xml:space="preserve"> rujna</w:t>
      </w:r>
      <w:r w:rsidRPr="002C5E48">
        <w:t xml:space="preserve"> 2017. godine</w:t>
      </w:r>
    </w:p>
    <w:p w:rsidRDefault="0087197C" w:rsidP="0087197C" w:rsidR="0087197C" w:rsidRPr="00051D44">
      <w:pPr>
        <w:jc w:val="both"/>
      </w:pP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384EF6" w:rsidRPr="002C5E48">
        <w:rPr>
          <w:color w:val="FF0000"/>
        </w:rPr>
        <w:t>H G P E d.o.o. za trgovinu i usluge Zagreb (Grad Zagreb)</w:t>
      </w:r>
      <w:r w:rsidR="00384EF6" w:rsidRPr="002C5E48">
        <w:rPr>
          <w:color w:val="FF0000"/>
        </w:rPr>
        <w:br/>
        <w:t>Milovana Kovačevića 15, OIB: 91525614691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E87F30">
        <w:t>8</w:t>
      </w:r>
      <w:r w:rsidR="00384EF6">
        <w:t>56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84EF6" w:rsidP="00384EF6" w:rsidR="00384EF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84EF6" w:rsidP="00384EF6" w:rsidR="00384EF6">
      <w:pPr>
        <w:ind w:firstLine="555"/>
        <w:jc w:val="both"/>
      </w:pPr>
    </w:p>
    <w:p w:rsidRDefault="00384EF6" w:rsidP="00384EF6" w:rsidR="00384EF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84EF6" w:rsidP="00384EF6" w:rsidR="00384EF6" w:rsidRPr="00E974B3">
      <w:pPr>
        <w:ind w:firstLine="709"/>
        <w:jc w:val="both"/>
      </w:pPr>
    </w:p>
    <w:p w:rsidRDefault="00384EF6" w:rsidP="00384EF6" w:rsidR="00384EF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95.687,28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84EF6" w:rsidP="00384EF6" w:rsidR="00384EF6" w:rsidRPr="00E974B3">
      <w:pPr>
        <w:jc w:val="both"/>
      </w:pPr>
    </w:p>
    <w:p w:rsidRDefault="00384EF6" w:rsidP="00384EF6" w:rsidR="00384EF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84EF6" w:rsidP="00384EF6" w:rsidR="00384EF6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E87F30">
        <w:t>8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384EF6">
        <w:t xml:space="preserve">nije </w:t>
      </w:r>
      <w:r w:rsidR="00402D7F">
        <w:t xml:space="preserve">pristupio </w:t>
      </w:r>
      <w:r w:rsidR="00A57E11">
        <w:t>zastupnik po zakonu dužnika</w:t>
      </w:r>
      <w:r w:rsidR="00BC3D94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402D7F">
        <w:t>4</w:t>
      </w:r>
      <w:r w:rsidR="00E87F30">
        <w:t>.8.2017.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402D7F">
        <w:rPr>
          <w:lang w:val="pl-PL"/>
        </w:rPr>
        <w:t>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E87F30">
      <w:t>8</w:t>
    </w:r>
    <w:r w:rsidR="00402D7F">
      <w:t>5</w:t>
    </w:r>
    <w:r w:rsidR="00384EF6">
      <w:t>6</w:t>
    </w:r>
    <w:r w:rsidR="00783373">
      <w:t>/</w:t>
    </w:r>
    <w:r w:rsidR="00453927">
      <w:t>2016</w:t>
    </w:r>
    <w:r w:rsidR="00F02B91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84EF6"/>
    <w:rsid w:val="003A0BB1"/>
    <w:rsid w:val="003F5890"/>
    <w:rsid w:val="00402D7F"/>
    <w:rsid w:val="00453927"/>
    <w:rsid w:val="00495665"/>
    <w:rsid w:val="005843A4"/>
    <w:rsid w:val="005D44E8"/>
    <w:rsid w:val="005E7FCF"/>
    <w:rsid w:val="005F4A3E"/>
    <w:rsid w:val="006524D3"/>
    <w:rsid w:val="006C4B59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BC3D94"/>
    <w:rsid w:val="00C211AB"/>
    <w:rsid w:val="00C274FB"/>
    <w:rsid w:val="00C843FF"/>
    <w:rsid w:val="00C95F99"/>
    <w:rsid w:val="00D07106"/>
    <w:rsid w:val="00E21980"/>
    <w:rsid w:val="00E41C33"/>
    <w:rsid w:val="00E50374"/>
    <w:rsid w:val="00E87F30"/>
    <w:rsid w:val="00F02B91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3A4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3A4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3A4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3A4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4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3A4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3A4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3A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3A4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St-3856/2016-12</izvorni_sadrzaj>
    <derivirana_varijabla naziv="DomainObject.Oznaka_1">St-3856/2016-12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3856</izvorni_sadrzaj>
    <derivirana_varijabla naziv="DomainObject.Predmet.Broj_1">3856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St-3856/2016</izvorni_sadrzaj>
    <derivirana_varijabla naziv="DomainObject.Predmet.OznakaBroj_1">St-3856/2016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G P E  d.o.o.</izvorni_sadrzaj>
    <derivirana_varijabla naziv="DomainObject.Predmet.ProtustrankaFormated_1">  H G P E  d.o.o.</derivirana_varijabla>
  </DomainObject.Predmet.ProtustrankaFormated>
  <DomainObject.Predmet.ProtustrankaFormatedOIB>
    <izvorni_sadrzaj>  H G P E  d.o.o., OIB 91525614691</izvorni_sadrzaj>
    <derivirana_varijabla naziv="DomainObject.Predmet.ProtustrankaFormatedOIB_1">  H G P E  d.o.o., OIB 91525614691</derivirana_varijabla>
  </DomainObject.Predmet.ProtustrankaFormatedOIB>
  <DomainObject.Predmet.ProtustrankaFormatedWithAdress>
    <izvorni_sadrzaj> H G P E  d.o.o., Milovana Kovačevića 15, 10000 Zagreb</izvorni_sadrzaj>
    <derivirana_varijabla naziv="DomainObject.Predmet.ProtustrankaFormatedWithAdress_1"> H G P E  d.o.o., Milovana Kovačevića 15, 10000 Zagreb</derivirana_varijabla>
  </DomainObject.Predmet.ProtustrankaFormatedWithAdress>
  <DomainObject.Predmet.ProtustrankaFormatedWithAdressOIB>
    <izvorni_sadrzaj> H G P E  d.o.o., OIB 91525614691, Milovana Kovačevića 15, 10000 Zagreb</izvorni_sadrzaj>
    <derivirana_varijabla naziv="DomainObject.Predmet.ProtustrankaFormatedWithAdressOIB_1"> H G P E  d.o.o., OIB 91525614691, Milovana Kovačevića 15, 10000 Zagreb</derivirana_varijabla>
  </DomainObject.Predmet.ProtustrankaFormatedWithAdressOIB>
  <DomainObject.Predmet.ProtustrankaWithAdress>
    <izvorni_sadrzaj>H G P E  d.o.o. Milovana Kovačevića 15, 10000 Zagreb</izvorni_sadrzaj>
    <derivirana_varijabla naziv="DomainObject.Predmet.ProtustrankaWithAdress_1">H G P E  d.o.o. Milovana Kovačevića 15, 10000 Zagreb</derivirana_varijabla>
  </DomainObject.Predmet.ProtustrankaWithAdress>
  <DomainObject.Predmet.ProtustrankaWithAdressOIB>
    <izvorni_sadrzaj>H G P E  d.o.o., OIB 91525614691, Milovana Kovačevića 15, 10000 Zagreb</izvorni_sadrzaj>
    <derivirana_varijabla naziv="DomainObject.Predmet.ProtustrankaWithAdressOIB_1">H G P E  d.o.o., OIB 91525614691, Milovana Kovačevića 15, 10000 Zagreb</derivirana_varijabla>
  </DomainObject.Predmet.ProtustrankaWithAdressOIB>
  <DomainObject.Predmet.ProtustrankaNazivFormated>
    <izvorni_sadrzaj>H G P E  d.o.o.</izvorni_sadrzaj>
    <derivirana_varijabla naziv="DomainObject.Predmet.ProtustrankaNazivFormated_1">H G P E  d.o.o.</derivirana_varijabla>
  </DomainObject.Predmet.ProtustrankaNazivFormated>
  <DomainObject.Predmet.ProtustrankaNazivFormatedOIB>
    <izvorni_sadrzaj>H G P E  d.o.o., OIB 91525614691</izvorni_sadrzaj>
    <derivirana_varijabla naziv="DomainObject.Predmet.ProtustrankaNazivFormatedOIB_1">H G P E  d.o.o., OIB 91525614691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Svetić</izvorni_sadrzaj>
    <derivirana_varijabla naziv="DomainObject.Predmet.StrankaFormated_1">  FINA Regionalni centar Zagreb; Dragan Svetić</derivirana_varijabla>
  </DomainObject.Predmet.StrankaFormated>
  <DomainObject.Predmet.StrankaFormatedOIB>
    <izvorni_sadrzaj>  FINA Regionalni centar Zagreb, OIB 85821130368; Dragan Svetić, OIB 65797913529</izvorni_sadrzaj>
    <derivirana_varijabla naziv="DomainObject.Predmet.StrankaFormatedOIB_1">  FINA Regionalni centar Zagreb, OIB 85821130368; Dragan Svetić, OIB 65797913529</derivirana_varijabla>
  </DomainObject.Predmet.StrankaFormatedOIB>
  <DomainObject.Predmet.StrankaFormatedWithAdress>
    <izvorni_sadrzaj> FINA Regionalni centar Zagreb, Trg svibanjskih žrtava 1995. br. 1, 10000 Zagreb; Dragan Svetić, Sv. Benedikta I. Odvojak 6, 10255 Gornji Stupnik</izvorni_sadrzaj>
    <derivirana_varijabla naziv="DomainObject.Predmet.StrankaFormatedWithAdress_1"> FINA Regionalni centar Zagreb, Trg svibanjskih žrtava 1995. br. 1, 10000 Zagreb; Dragan Svetić, Sv. Benedikta I. Odvojak 6, 10255 Gornji Stupnik</derivirana_varijabla>
  </DomainObject.Predmet.StrankaFormatedWithAdress>
  <DomainObject.Predmet.StrankaFormatedWithAdressOIB>
    <izvorni_sadrzaj> FINA Regionalni centar Zagreb, OIB 85821130368, Trg svibanjskih žrtava 1995. br. 1, 10000 Zagreb; Dragan Svetić, OIB 65797913529, Sv. Benedikta I. Odvojak 6, 10255 Gornji Stupnik</izvorni_sadrzaj>
    <derivirana_varijabla naziv="DomainObject.Predmet.StrankaFormatedWithAdressOIB_1"> FINA Regionalni centar Zagreb, OIB 85821130368, Trg svibanjskih žrtava 1995. br. 1, 10000 Zagreb; Dragan Svetić, OIB 65797913529, Sv. Benedikta I. Odvojak 6, 10255 Gornji Stupnik</derivirana_varijabla>
  </DomainObject.Predmet.StrankaFormatedWithAdressOIB>
  <DomainObject.Predmet.StrankaWithAdress>
    <izvorni_sadrzaj>FINA Regionalni centar Zagreb Trg svibanjskih žrtava 1995. br. 1,10000 Zagreb,Dragan Svetić Sv. Benedikta I. Odvojak 6,10255 Gornji Stupnik</izvorni_sadrzaj>
    <derivirana_varijabla naziv="DomainObject.Predmet.StrankaWithAdress_1">FINA Regionalni centar Zagreb Trg svibanjskih žrtava 1995. br. 1,10000 Zagreb,Dragan Svetić Sv. Benedikta I. Odvojak 6,10255 Gornji Stupnik</derivirana_varijabla>
  </DomainObject.Predmet.StrankaWithAdress>
  <DomainObject.Predmet.StrankaWithAdressOIB>
    <izvorni_sadrzaj>FINA Regionalni centar Zagreb, OIB 85821130368, Trg svibanjskih žrtava 1995. br. 1,10000 Zagreb,Dragan Svetić, OIB 65797913529, Sv. Benedikta I. Odvojak 6,10255 Gornji Stupnik</izvorni_sadrzaj>
    <derivirana_varijabla naziv="DomainObject.Predmet.StrankaWithAdressOIB_1">FINA Regionalni centar Zagreb, OIB 85821130368, Trg svibanjskih žrtava 1995. br. 1,10000 Zagreb,Dragan Svetić, OIB 65797913529, Sv. Benedikta I. Odvojak 6,10255 Gornji Stupnik</derivirana_varijabla>
  </DomainObject.Predmet.StrankaWithAdressOIB>
  <DomainObject.Predmet.StrankaNazivFormated>
    <izvorni_sadrzaj>FINA Regionalni centar Zagreb,Dragan Svetić</izvorni_sadrzaj>
    <derivirana_varijabla naziv="DomainObject.Predmet.StrankaNazivFormated_1">FINA Regionalni centar Zagreb,Dragan Svetić</derivirana_varijabla>
  </DomainObject.Predmet.StrankaNazivFormated>
  <DomainObject.Predmet.StrankaNazivFormatedOIB>
    <izvorni_sadrzaj>FINA Regionalni centar Zagreb, OIB 85821130368,Dragan Svetić, OIB 65797913529</izvorni_sadrzaj>
    <derivirana_varijabla naziv="DomainObject.Predmet.StrankaNazivFormatedOIB_1">FINA Regionalni centar Zagreb, OIB 85821130368,Dragan Svetić, OIB 65797913529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Dragan Svetić</item>
    </izvorni_sadrzaj>
    <derivirana_varijabla naziv="DomainObject.Predmet.StrankaListFormated_1">
      <item>FINA Regionalni centar Zagreb</item>
      <item>Dragan Svetić</item>
    </derivirana_varijabla>
  </DomainObject.Predmet.StrankaListFormated>
  <DomainObject.Predmet.StrankaListFormatedOIB>
    <izvorni_sadrzaj>
      <item>FINA Regionalni centar Zagreb, OIB 85821130368</item>
      <item>Dragan Svetić, OIB 65797913529</item>
    </izvorni_sadrzaj>
    <derivirana_varijabla naziv="DomainObject.Predmet.StrankaListFormatedOIB_1">
      <item>FINA Regionalni centar Zagreb, OIB 85821130368</item>
      <item>Dragan Svetić, OIB 65797913529</item>
    </derivirana_varijabla>
  </DomainObject.Predmet.StrankaListFormatedOIB>
  <DomainObject.Predmet.StrankaListFormatedWithAdress>
    <izvorni_sadrzaj>
      <item>FINA Regionalni centar Zagreb, Trg svibanjskih žrtava 1995. br. 1, 10000 Zagreb</item>
      <item>Dragan Svetić, Sv. Benedikta I. Odvojak 6, 10255 Gornji Stupnik</item>
    </izvorni_sadrzaj>
    <derivirana_varijabla naziv="DomainObject.Predmet.StrankaListFormatedWithAdress_1">
      <item>FINA Regionalni centar Zagreb, Trg svibanjskih žrtava 1995. br. 1, 10000 Zagreb</item>
      <item>Dragan Svetić, Sv. Benedikta I. Odvojak 6, 10255 Gornji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Dragan Svetić, OIB 65797913529, Sv. Benedikta I. Odvojak 6, 10255 Gornji Stupnik</item>
    </izvorni_sadrzaj>
    <derivirana_varijabla naziv="DomainObject.Predmet.StrankaListFormatedWithAdressOIB_1">
      <item>FINA Regionalni centar Zagreb, OIB 85821130368, Trg svibanjskih žrtava 1995. br. 1, 10000 Zagreb</item>
      <item>Dragan Svetić, OIB 65797913529, Sv. Benedikta I. Odvojak 6, 10255 Gornji Stupnik</item>
    </derivirana_varijabla>
  </DomainObject.Predmet.StrankaListFormatedWithAdressOIB>
  <DomainObject.Predmet.StrankaListNazivFormated>
    <izvorni_sadrzaj>
      <item>FINA Regionalni centar Zagreb</item>
      <item>Dragan Svetić</item>
    </izvorni_sadrzaj>
    <derivirana_varijabla naziv="DomainObject.Predmet.StrankaListNazivFormated_1">
      <item>FINA Regionalni centar Zagreb</item>
      <item>Dragan Svetić</item>
    </derivirana_varijabla>
  </DomainObject.Predmet.StrankaListNazivFormated>
  <DomainObject.Predmet.StrankaListNazivFormatedOIB>
    <izvorni_sadrzaj>
      <item>FINA Regionalni centar Zagreb, OIB 85821130368</item>
      <item>Dragan Svetić, OIB 65797913529</item>
    </izvorni_sadrzaj>
    <derivirana_varijabla naziv="DomainObject.Predmet.StrankaListNazivFormatedOIB_1">
      <item>FINA Regionalni centar Zagreb, OIB 85821130368</item>
      <item>Dragan Svetić, OIB 65797913529</item>
    </derivirana_varijabla>
  </DomainObject.Predmet.StrankaListNazivFormatedOIB>
  <DomainObject.Predmet.ProtuStrankaListFormated>
    <izvorni_sadrzaj>
      <item>H G P E  d.o.o.</item>
    </izvorni_sadrzaj>
    <derivirana_varijabla naziv="DomainObject.Predmet.ProtuStrankaListFormated_1">
      <item>H G P E  d.o.o.</item>
    </derivirana_varijabla>
  </DomainObject.Predmet.ProtuStrankaListFormated>
  <DomainObject.Predmet.ProtuStrankaListFormatedOIB>
    <izvorni_sadrzaj>
      <item>H G P E  d.o.o., OIB 91525614691</item>
    </izvorni_sadrzaj>
    <derivirana_varijabla naziv="DomainObject.Predmet.ProtuStrankaListFormatedOIB_1">
      <item>H G P E  d.o.o., OIB 91525614691</item>
    </derivirana_varijabla>
  </DomainObject.Predmet.ProtuStrankaListFormatedOIB>
  <DomainObject.Predmet.ProtuStrankaListFormatedWithAdress>
    <izvorni_sadrzaj>
      <item>H G P E  d.o.o., Milovana Kovačevića 15, 10000 Zagreb</item>
    </izvorni_sadrzaj>
    <derivirana_varijabla naziv="DomainObject.Predmet.ProtuStrankaListFormatedWithAdress_1">
      <item>H G P E  d.o.o., Milovana Kovačevića 15, 10000 Zagreb</item>
    </derivirana_varijabla>
  </DomainObject.Predmet.ProtuStrankaListFormatedWithAdress>
  <DomainObject.Predmet.ProtuStrankaListFormatedWithAdressOIB>
    <izvorni_sadrzaj>
      <item>H G P E  d.o.o., OIB 91525614691, Milovana Kovačevića 15, 10000 Zagreb</item>
    </izvorni_sadrzaj>
    <derivirana_varijabla naziv="DomainObject.Predmet.ProtuStrankaListFormatedWithAdressOIB_1">
      <item>H G P E  d.o.o., OIB 91525614691, Milovana Kovačevića 15, 10000 Zagreb</item>
    </derivirana_varijabla>
  </DomainObject.Predmet.ProtuStrankaListFormatedWithAdressOIB>
  <DomainObject.Predmet.ProtuStrankaListNazivFormated>
    <izvorni_sadrzaj>
      <item>H G P E  d.o.o.</item>
    </izvorni_sadrzaj>
    <derivirana_varijabla naziv="DomainObject.Predmet.ProtuStrankaListNazivFormated_1">
      <item>H G P E  d.o.o.</item>
    </derivirana_varijabla>
  </DomainObject.Predmet.ProtuStrankaListNazivFormated>
  <DomainObject.Predmet.ProtuStrankaListNazivFormatedOIB>
    <izvorni_sadrzaj>
      <item>H G P E  d.o.o., OIB 91525614691</item>
    </izvorni_sadrzaj>
    <derivirana_varijabla naziv="DomainObject.Predmet.ProtuStrankaListNazivFormatedOIB_1">
      <item>H G P E  d.o.o., OIB 91525614691</item>
    </derivirana_varijabla>
  </DomainObject.Predmet.ProtuStrankaListNazivFormatedOIB>
  <DomainObject.Predmet.OstaliListFormated>
    <izvorni_sadrzaj>
      <item>FINA</item>
      <item>RH MUP</item>
      <item>Dragan Svetić</item>
      <item>Splitska banka dioničko društvo</item>
    </izvorni_sadrzaj>
    <derivirana_varijabla naziv="DomainObject.Predmet.OstaliListFormated_1">
      <item>FINA</item>
      <item>RH MUP</item>
      <item>Dragan Svetić</item>
      <item>Splitska banka dioničko društvo</item>
    </derivirana_varijabla>
  </DomainObject.Predmet.OstaliListFormated>
  <DomainObject.Predmet.OstaliListFormatedOIB>
    <izvorni_sadrzaj>
      <item>FINA, OIB 85821130368</item>
      <item>RH MUP</item>
      <item>Dragan Svetić, OIB 65797913529</item>
      <item>Splitska banka dioničko društvo, OIB 69326397242</item>
    </izvorni_sadrzaj>
    <derivirana_varijabla naziv="DomainObject.Predmet.OstaliListFormatedOIB_1">
      <item>FINA, OIB 85821130368</item>
      <item>RH MUP</item>
      <item>Dragan Svetić, OIB 65797913529</item>
      <item>Splitska banka dioničko društvo, OIB 69326397242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Dragan Svetić, Sv. Benedikta I. Odvojak 6, 10255 Gornji Stupnik</item>
      <item>Splitska banka dioničko društvo, Domovinskog rata 61, 21000 Split</item>
    </izvorni_sadrzaj>
    <derivirana_varijabla naziv="DomainObject.Predmet.OstaliListFormatedWithAdress_1">
      <item>FINA, Ul. grada Vukovara 70, 10000 Zagreb</item>
      <item>RH MUP, Heinzelova 98, 10000 Zagreb</item>
      <item>Dragan Svetić, Sv. Benedikta I. Odvojak 6, 10255 Gornji Stupnik</item>
      <item>Splitska banka dioničko društvo, Domovinskog rata 61, 21000 Split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Dragan Svetić, OIB 65797913529, Sv. Benedikta I. Odvojak 6, 10255 Gornji Stupnik</item>
      <item>Splitska banka dioničko društvo, OIB 69326397242, Domovinskog rata 61, 21000 Split</item>
    </izvorni_sadrzaj>
    <derivirana_varijabla naziv="DomainObject.Predmet.OstaliListFormatedWithAdressOIB_1">
      <item>FINA, OIB 85821130368, Ul. grada Vukovara 70, 10000 Zagreb</item>
      <item>RH MUP, Heinzelova 98, 10000 Zagreb</item>
      <item>Dragan Svetić, OIB 65797913529, Sv. Benedikta I. Odvojak 6, 10255 Gornji Stupnik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FINA</item>
      <item>RH MUP</item>
      <item>Dragan Svetić</item>
      <item>Splitska banka dioničko društvo</item>
    </izvorni_sadrzaj>
    <derivirana_varijabla naziv="DomainObject.Predmet.OstaliListNazivFormated_1">
      <item>FINA</item>
      <item>RH MUP</item>
      <item>Dragan Svetić</item>
      <item>Splitska banka dioničko društvo</item>
    </derivirana_varijabla>
  </DomainObject.Predmet.OstaliListNazivFormated>
  <DomainObject.Predmet.OstaliListNazivFormatedOIB>
    <izvorni_sadrzaj>
      <item>FINA, OIB 85821130368</item>
      <item>RH MUP</item>
      <item>Dragan Svetić, OIB 65797913529</item>
      <item>Splitska banka dioničko društvo, OIB 69326397242</item>
    </izvorni_sadrzaj>
    <derivirana_varijabla naziv="DomainObject.Predmet.OstaliListNazivFormatedOIB_1">
      <item>FINA, OIB 85821130368</item>
      <item>RH MUP</item>
      <item>Dragan Svetić, OIB 65797913529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St-3856/2016-12</izvorni_sadrzaj>
    <derivirana_varijabla naziv="DomainObject.PoslovniBrojDokumenta_1">St-3856/2016-12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 G P E  d.o.o.</izvorni_sadrzaj>
    <derivirana_varijabla naziv="DomainObject.Predmet.ProtustrankaIDrugi_1">H G P E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 G P E  d.o.o., OIB 91525614691, Milovana Kovačevića 15, 10000 Zagreb</izvorni_sadrzaj>
    <derivirana_varijabla naziv="DomainObject.Predmet.ProtustrankaIDrugiAdressOIB_1">H G P E  d.o.o., OIB 91525614691, Milovana Kovačevića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G P E  d.o.o.</item>
      <item>FINA</item>
      <item>RH MUP</item>
      <item>Dragan Svetić</item>
      <item>Splitska banka dioničko društvo</item>
      <item>Dragan Svetić</item>
    </izvorni_sadrzaj>
    <derivirana_varijabla naziv="DomainObject.Predmet.SudioniciListNaziv_1">
      <item>FINA Regionalni centar Zagreb</item>
      <item>H G P E  d.o.o.</item>
      <item>FINA</item>
      <item>RH MUP</item>
      <item>Dragan Svetić</item>
      <item>Splitska banka dioničko društvo</item>
      <item>Dragan Svetić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 G P E  d.o.o., OIB 91525614691, Milovana Kovačevića 15,10000 Zagreb</item>
      <item>FINA, OIB 85821130368, Ul. grada Vukovara 70,10000 Zagreb</item>
      <item>RH MUP, Heinzelova 98,10000 Zagreb</item>
      <item>Dragan Svetić, OIB 65797913529, Sv. Benedikta I. Odvojak 6,10255 Gornji Stupnik</item>
      <item>Splitska banka dioničko društvo, OIB 69326397242, Domovinskog rata 61,21000 Split</item>
      <item>Dragan Svetić, OIB 65797913529, Sv. Benedikta I. Odvojak 6,10255 Gornji Stupnik</item>
    </izvorni_sadrzaj>
    <derivirana_varijabla naziv="DomainObject.Predmet.SudioniciListAdressOIB_1">
      <item>FINA Regionalni centar Zagreb, OIB 85821130368, Trg svibanjskih žrtava 1995. br. 1,10000 Zagreb</item>
      <item>H G P E  d.o.o., OIB 91525614691, Milovana Kovačevića 15,10000 Zagreb</item>
      <item>FINA, OIB 85821130368, Ul. grada Vukovara 70,10000 Zagreb</item>
      <item>RH MUP, Heinzelova 98,10000 Zagreb</item>
      <item>Dragan Svetić, OIB 65797913529, Sv. Benedikta I. Odvojak 6,10255 Gornji Stupnik</item>
      <item>Splitska banka dioničko društvo, OIB 69326397242, Domovinskog rata 61,21000 Split</item>
      <item>Dragan Svetić, OIB 65797913529, Sv. Benedikta I. Odvojak 6,10255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91525614691</item>
      <item>, OIB 85821130368</item>
      <item>, OIB null</item>
      <item>, OIB 65797913529</item>
      <item>, OIB 69326397242</item>
      <item>, OIB 65797913529</item>
    </izvorni_sadrzaj>
    <derivirana_varijabla naziv="DomainObject.Predmet.SudioniciListNazivOIB_1">
      <item>, OIB 85821130368</item>
      <item>, OIB 91525614691</item>
      <item>, OIB 85821130368</item>
      <item>, OIB null</item>
      <item>, OIB 65797913529</item>
      <item>, OIB 69326397242</item>
      <item>, OIB 65797913529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748</properties:Words>
  <properties:Characters>4149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2017-09-25T13:02:00Z</dcterms:created>
  <dc:creator>Nikola Ribarić</dc:creator>
  <cp:lastModifiedBy>Jadranka Zelić</cp:lastModifiedBy>
  <cp:lastPrinted>2017-09-26T07:51:00Z</cp:lastPrinted>
  <dcterms:modified xmlns:xsi="http://www.w3.org/2001/XMLSchema-instance" xsi:type="dcterms:W3CDTF">2017-09-26T08:02:00Z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St-3856/2016-12 / Odluka - Rješenje</vt:lpwstr>
  </prop:property>
  <prop:property name="CC_coloring" pid="5" fmtid="{D5CDD505-2E9C-101B-9397-08002B2CF9AE}">
    <vt:bool>false</vt:bool>
  </prop:property>
</prop:Properties>
</file>