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9280" w14:paraId="1589280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455DFF">
        <w:t>3</w:t>
      </w:r>
      <w:r w:rsidR="003F6782">
        <w:t>892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3F6782">
        <w:t>892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4C161C" w:rsidR="004C161C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F6782">
        <w:t xml:space="preserve">ANDREIĆ TRGOVINA d.o.o., OIB 96980624475, Zagreb, </w:t>
      </w:r>
      <w:proofErr w:type="spellStart"/>
      <w:r w:rsidR="003F6782">
        <w:t>Jordanovac</w:t>
      </w:r>
      <w:proofErr w:type="spellEnd"/>
      <w:r w:rsidR="003F6782">
        <w:t xml:space="preserve"> 46</w:t>
      </w:r>
      <w:r w:rsidR="004C161C">
        <w:t>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3F6782">
        <w:t>774.440,03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1A1B"/>
    <w:rsid w:val="00072BA6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3A5B81"/>
    <w:rsid w:val="003B781D"/>
    <w:rsid w:val="003F6782"/>
    <w:rsid w:val="00430051"/>
    <w:rsid w:val="0044075B"/>
    <w:rsid w:val="00455DFF"/>
    <w:rsid w:val="00456920"/>
    <w:rsid w:val="00457D5D"/>
    <w:rsid w:val="004B4B7E"/>
    <w:rsid w:val="004C161C"/>
    <w:rsid w:val="00524D3D"/>
    <w:rsid w:val="005E554B"/>
    <w:rsid w:val="006156D0"/>
    <w:rsid w:val="0064498B"/>
    <w:rsid w:val="00726015"/>
    <w:rsid w:val="007D6D1C"/>
    <w:rsid w:val="0080213D"/>
    <w:rsid w:val="008C31DE"/>
    <w:rsid w:val="009A248B"/>
    <w:rsid w:val="00A07483"/>
    <w:rsid w:val="00AF31FC"/>
    <w:rsid w:val="00B00AAF"/>
    <w:rsid w:val="00BC1013"/>
    <w:rsid w:val="00BC1743"/>
    <w:rsid w:val="00C445F4"/>
    <w:rsid w:val="00D660C0"/>
    <w:rsid w:val="00D970B2"/>
    <w:rsid w:val="00DA574C"/>
    <w:rsid w:val="00EB6112"/>
    <w:rsid w:val="00F354E7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2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1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2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1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3892</izvorni_sadrzaj>
    <derivirana_varijabla naziv="DomainObject.Predmet.Broj_1">3892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St-3892/2015</izvorni_sadrzaj>
    <derivirana_varijabla naziv="DomainObject.Predmet.OznakaBroj_1">St-3892/2015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ANDREIĆ TRGOVINA d.o.o. zastupanog po punomoćniku Josip Andreić</izvorni_sadrzaj>
    <derivirana_varijabla naziv="DomainObject.Predmet.ProtustrankaFormated_1">  ANDREIĆ TRGOVINA d.o.o. zastupanog po punomoćniku Josip Andreić</derivirana_varijabla>
  </DomainObject.Predmet.ProtustrankaFormated>
  <DomainObject.Predmet.ProtustrankaFormatedOIB>
    <izvorni_sadrzaj>  ANDREIĆ TRGOVINA d.o.o., OIB 96980624475 zastupanog po punomoćniku Josip Andreić</izvorni_sadrzaj>
    <derivirana_varijabla naziv="DomainObject.Predmet.ProtustrankaFormatedOIB_1">  ANDREIĆ TRGOVINA d.o.o., OIB 96980624475 zastupanog po punomoćniku Josip Andreić</derivirana_varijabla>
  </DomainObject.Predmet.ProtustrankaFormatedOIB>
  <DomainObject.Predmet.ProtustrankaFormatedWithAdress>
    <izvorni_sadrzaj> ANDREIĆ TRGOVINA d.o.o., Jordanovac 46, 10000 Zagreb zastupanog po punomoćniku Josip Andreić</izvorni_sadrzaj>
    <derivirana_varijabla naziv="DomainObject.Predmet.ProtustrankaFormatedWithAdress_1"> ANDREIĆ TRGOVINA d.o.o., Jordanovac 46, 10000 Zagreb zastupanog po punomoćniku Josip Andreić</derivirana_varijabla>
  </DomainObject.Predmet.ProtustrankaFormatedWithAdress>
  <DomainObject.Predmet.ProtustrankaFormatedWithAdressOIB>
    <izvorni_sadrzaj> ANDREIĆ TRGOVINA d.o.o., OIB 96980624475, Jordanovac 46, 10000 Zagreb zastupanog po punomoćniku Josip Andreić</izvorni_sadrzaj>
    <derivirana_varijabla naziv="DomainObject.Predmet.ProtustrankaFormatedWithAdressOIB_1"> ANDREIĆ TRGOVINA d.o.o., OIB 96980624475, Jordanovac 46, 10000 Zagreb zastupanog po punomoćniku Josip Andreić</derivirana_varijabla>
  </DomainObject.Predmet.ProtustrankaFormatedWithAdressOIB>
  <DomainObject.Predmet.ProtustrankaWithAdress>
    <izvorni_sadrzaj>ANDREIĆ TRGOVINA d.o.o. Jordanovac 46, 10000 Zagreb</izvorni_sadrzaj>
    <derivirana_varijabla naziv="DomainObject.Predmet.ProtustrankaWithAdress_1">ANDREIĆ TRGOVINA d.o.o. Jordanovac 46, 10000 Zagreb</derivirana_varijabla>
  </DomainObject.Predmet.ProtustrankaWithAdress>
  <DomainObject.Predmet.ProtustrankaWithAdressOIB>
    <izvorni_sadrzaj>ANDREIĆ TRGOVINA d.o.o., OIB 96980624475, Jordanovac 46, 10000 Zagreb</izvorni_sadrzaj>
    <derivirana_varijabla naziv="DomainObject.Predmet.ProtustrankaWithAdressOIB_1">ANDREIĆ TRGOVINA d.o.o., OIB 96980624475, Jordanovac 46, 10000 Zagreb</derivirana_varijabla>
  </DomainObject.Predmet.ProtustrankaWithAdressOIB>
  <DomainObject.Predmet.ProtustrankaNazivFormated>
    <izvorni_sadrzaj>ANDREIĆ TRGOVINA d.o.o.</izvorni_sadrzaj>
    <derivirana_varijabla naziv="DomainObject.Predmet.ProtustrankaNazivFormated_1">ANDREIĆ TRGOVINA d.o.o.</derivirana_varijabla>
  </DomainObject.Predmet.ProtustrankaNazivFormated>
  <DomainObject.Predmet.ProtustrankaNazivFormatedOIB>
    <izvorni_sadrzaj>ANDREIĆ TRGOVINA d.o.o., OIB 96980624475</izvorni_sadrzaj>
    <derivirana_varijabla naziv="DomainObject.Predmet.ProtustrankaNazivFormatedOIB_1">ANDREIĆ TRGOVINA d.o.o., OIB 96980624475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ANDREIĆ TRGOVINA d.o.o. zastupanog po punomoćniku Josip Andreić</item>
    </izvorni_sadrzaj>
    <derivirana_varijabla naziv="DomainObject.Predmet.ProtuStrankaListFormated_1">
      <item>ANDREIĆ TRGOVINA d.o.o. zastupanog po punomoćniku Josip Andreić</item>
    </derivirana_varijabla>
  </DomainObject.Predmet.ProtuStrankaListFormated>
  <DomainObject.Predmet.ProtuStrankaListFormatedOIB>
    <izvorni_sadrzaj>
      <item>ANDREIĆ TRGOVINA d.o.o., OIB 96980624475 zastupanog po punomoćniku Josip Andreić</item>
    </izvorni_sadrzaj>
    <derivirana_varijabla naziv="DomainObject.Predmet.ProtuStrankaListFormatedOIB_1">
      <item>ANDREIĆ TRGOVINA d.o.o., OIB 96980624475 zastupanog po punomoćniku Josip Andreić</item>
    </derivirana_varijabla>
  </DomainObject.Predmet.ProtuStrankaListFormatedOIB>
  <DomainObject.Predmet.ProtuStrankaListFormatedWithAdress>
    <izvorni_sadrzaj>
      <item>ANDREIĆ TRGOVINA d.o.o., Jordanovac 46, 10000 Zagreb zastupanog po punomoćniku Josip Andreić</item>
    </izvorni_sadrzaj>
    <derivirana_varijabla naziv="DomainObject.Predmet.ProtuStrankaListFormatedWithAdress_1">
      <item>ANDREIĆ TRGOVINA d.o.o., Jordanovac 46, 10000 Zagreb zastupanog po punomoćniku Josip Andreić</item>
    </derivirana_varijabla>
  </DomainObject.Predmet.ProtuStrankaListFormatedWithAdress>
  <DomainObject.Predmet.ProtuStrankaListFormatedWithAdressOIB>
    <izvorni_sadrzaj>
      <item>ANDREIĆ TRGOVINA d.o.o., OIB 96980624475, Jordanovac 46, 10000 Zagreb zastupanog po punomoćniku Josip Andreić</item>
    </izvorni_sadrzaj>
    <derivirana_varijabla naziv="DomainObject.Predmet.ProtuStrankaListFormatedWithAdressOIB_1">
      <item>ANDREIĆ TRGOVINA d.o.o., OIB 96980624475, Jordanovac 46, 10000 Zagreb zastupanog po punomoćniku Josip Andreić</item>
    </derivirana_varijabla>
  </DomainObject.Predmet.ProtuStrankaListFormatedWithAdressOIB>
  <DomainObject.Predmet.ProtuStrankaListNazivFormated>
    <izvorni_sadrzaj>
      <item>ANDREIĆ TRGOVINA d.o.o.</item>
    </izvorni_sadrzaj>
    <derivirana_varijabla naziv="DomainObject.Predmet.ProtuStrankaListNazivFormated_1">
      <item>ANDREIĆ TRGOVINA d.o.o.</item>
    </derivirana_varijabla>
  </DomainObject.Predmet.ProtuStrankaListNazivFormated>
  <DomainObject.Predmet.ProtuStrankaListNazivFormatedOIB>
    <izvorni_sadrzaj>
      <item>ANDREIĆ TRGOVINA d.o.o., OIB 96980624475</item>
    </izvorni_sadrzaj>
    <derivirana_varijabla naziv="DomainObject.Predmet.ProtuStrankaListNazivFormatedOIB_1">
      <item>ANDREIĆ TRGOVINA d.o.o., OIB 96980624475</item>
    </derivirana_varijabla>
  </DomainObject.Predmet.ProtuStrankaListNazivFormatedOIB>
  <DomainObject.Predmet.OstaliListFormated>
    <izvorni_sadrzaj>
      <item>Josip Andreić punomoćnik sudionika u postupku ANDREIĆ TRGOVINA d.o.o.</item>
    </izvorni_sadrzaj>
    <derivirana_varijabla naziv="DomainObject.Predmet.OstaliListFormated_1">
      <item>Josip Andreić punomoćnik sudionika u postupku ANDREIĆ TRGOVINA d.o.o.</item>
    </derivirana_varijabla>
  </DomainObject.Predmet.OstaliListFormated>
  <DomainObject.Predmet.OstaliListFormatedOIB>
    <izvorni_sadrzaj>
      <item>Josip Andreić, OIB 59701633323 punomoćnik sudionika u postupku ANDREIĆ TRGOVINA d.o.o.</item>
    </izvorni_sadrzaj>
    <derivirana_varijabla naziv="DomainObject.Predmet.OstaliListFormatedOIB_1">
      <item>Josip Andreić, OIB 59701633323 punomoćnik sudionika u postupku ANDREIĆ TRGOVINA d.o.o.</item>
    </derivirana_varijabla>
  </DomainObject.Predmet.OstaliListFormatedOIB>
  <DomainObject.Predmet.OstaliListFormatedWithAdress>
    <izvorni_sadrzaj>
      <item>Josip Andreić, Zagrebačka ul. 27, 10370 Gračec punomoćnik sudionika u postupku ANDREIĆ TRGOVINA d.o.o.</item>
    </izvorni_sadrzaj>
    <derivirana_varijabla naziv="DomainObject.Predmet.OstaliListFormatedWithAdress_1">
      <item>Josip Andreić, Zagrebačka ul. 27, 10370 Gračec punomoćnik sudionika u postupku ANDREIĆ TRGOVINA d.o.o.</item>
    </derivirana_varijabla>
  </DomainObject.Predmet.OstaliListFormatedWithAdress>
  <DomainObject.Predmet.OstaliListFormatedWithAdressOIB>
    <izvorni_sadrzaj>
      <item>Josip Andreić, OIB 59701633323, Zagrebačka ul. 27, 10370 Gračec punomoćnik sudionika u postupku ANDREIĆ TRGOVINA d.o.o.</item>
    </izvorni_sadrzaj>
    <derivirana_varijabla naziv="DomainObject.Predmet.OstaliListFormatedWithAdressOIB_1">
      <item>Josip Andreić, OIB 59701633323, Zagrebačka ul. 27, 10370 Gračec punomoćnik sudionika u postupku ANDREIĆ TRGOVINA d.o.o.</item>
    </derivirana_varijabla>
  </DomainObject.Predmet.OstaliListFormatedWithAdressOIB>
  <DomainObject.Predmet.OstaliListNazivFormated>
    <izvorni_sadrzaj>
      <item>Josip Andreić</item>
    </izvorni_sadrzaj>
    <derivirana_varijabla naziv="DomainObject.Predmet.OstaliListNazivFormated_1">
      <item>Josip Andreić</item>
    </derivirana_varijabla>
  </DomainObject.Predmet.OstaliListNazivFormated>
  <DomainObject.Predmet.OstaliListNazivFormatedOIB>
    <izvorni_sadrzaj>
      <item>Josip Andreić, OIB 59701633323</item>
    </izvorni_sadrzaj>
    <derivirana_varijabla naziv="DomainObject.Predmet.OstaliListNazivFormatedOIB_1">
      <item>Josip Andreić, OIB 59701633323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ANDREIĆ TRGOVINA d.o.o.</izvorni_sadrzaj>
    <derivirana_varijabla naziv="DomainObject.Predmet.ProtustrankaIDrugi_1">ANDREIĆ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ANDREIĆ TRGOVINA d.o.o., OIB 96980624475, Jordanovac 46, 10000 Zagreb</izvorni_sadrzaj>
    <derivirana_varijabla naziv="DomainObject.Predmet.ProtustrankaIDrugiAdressOIB_1">ANDREIĆ TRGOVINA d.o.o., OIB 96980624475, Jordanovac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ANDREIĆ TRGOVINA d.o.o.</item>
      <item>Josip Andreić</item>
    </izvorni_sadrzaj>
    <derivirana_varijabla naziv="DomainObject.Predmet.SudioniciListNaziv_1">
      <item>FINA Regionalni centar Zagreb</item>
      <item>ANDREIĆ TRGOVINA d.o.o.</item>
      <item>Josip Andreić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ANDREIĆ TRGOVINA d.o.o., OIB 96980624475, Jordanovac 46,10000 Zagreb</item>
      <item>Josip Andreić, OIB 59701633323, Zagrebačka ul. 27,10370 Gračec</item>
    </izvorni_sadrzaj>
    <derivirana_varijabla naziv="DomainObject.Predmet.SudioniciListAdressOIB_1">
      <item>FINA Regionalni centar Zagreb, OIB 85821130368, Trg svibanjskih žrtava 1995. 1,10000 Zagreb</item>
      <item>ANDREIĆ TRGOVINA d.o.o., OIB 96980624475, Jordanovac 46,10000 Zagreb</item>
      <item>Josip Andreić, OIB 59701633323, Zagrebačka ul. 27,10370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96980624475</item>
      <item>, OIB 59701633323</item>
    </izvorni_sadrzaj>
    <derivirana_varijabla naziv="DomainObject.Predmet.SudioniciListNazivOIB_1">
      <item>, OIB 85821130368</item>
      <item>, OIB 96980624475</item>
      <item>, OIB 59701633323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1327</properties:Characters>
  <properties:Lines>48</properties:Lines>
  <properties:Paragraphs>17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2016-01-15T10:09:00Z</cp:lastPrinted>
  <dcterms:modified xmlns:xsi="http://www.w3.org/2001/XMLSchema-instance" xsi:type="dcterms:W3CDTF">2016-01-15T10:09:00Z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