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39832CBA" w:rsidRDefault="000E1F39" w:rsidP="00FC6B0E" w:rsidR="000E1F39" w:rsidRPr="004A1558">
      <w:pPr>
        <w:spacing w:lineRule="auto" w:line="360" w:after="0"/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4A1558">
        <w:rPr>
          <w:rFonts w:hAnsi="Times New Roman" w:ascii="Times New Roman"/>
          <w:b/>
          <w:sz w:val="28"/>
        </w:rPr>
        <w:t>Obrazac 20.</w:t>
      </w:r>
    </w:p>
    <w:p w14:textId="77777777" w14:paraId="7857A4FF" w:rsidRDefault="000E1F39" w:rsidP="00FC6B0E" w:rsidR="000E1F39" w:rsidRPr="004A1558">
      <w:pPr>
        <w:spacing w:lineRule="auto" w:line="360" w:after="0"/>
        <w:jc w:val="center"/>
        <w:rPr>
          <w:rFonts w:hAnsi="Times New Roman" w:ascii="Times New Roman"/>
          <w:b/>
          <w:sz w:val="24"/>
        </w:rPr>
      </w:pPr>
      <w:r w:rsidRPr="004A1558">
        <w:rPr>
          <w:rFonts w:hAnsi="Times New Roman" w:ascii="Times New Roman"/>
          <w:b/>
          <w:sz w:val="24"/>
        </w:rPr>
        <w:t xml:space="preserve">IZVJEŠĆE </w:t>
      </w:r>
      <w:r w:rsidRPr="004A1558">
        <w:rPr>
          <w:rFonts w:hAnsi="Times New Roman" w:ascii="Times New Roman"/>
          <w:b/>
          <w:sz w:val="24"/>
          <w:szCs w:val="24"/>
        </w:rPr>
        <w:t>STEČAJNOGA</w:t>
      </w:r>
      <w:r w:rsidRPr="004A1558">
        <w:rPr>
          <w:rFonts w:hAnsi="Times New Roman" w:ascii="Times New Roman"/>
          <w:b/>
          <w:sz w:val="24"/>
        </w:rPr>
        <w:t xml:space="preserve"> UPRAVITELJA O TIJEKU </w:t>
      </w:r>
      <w:r w:rsidRPr="004A1558">
        <w:rPr>
          <w:rFonts w:hAnsi="Times New Roman" w:ascii="Times New Roman"/>
          <w:b/>
          <w:sz w:val="24"/>
          <w:szCs w:val="24"/>
        </w:rPr>
        <w:t>STEČAJNOGA</w:t>
      </w:r>
      <w:r w:rsidRPr="004A1558">
        <w:rPr>
          <w:rFonts w:hAnsi="Times New Roman" w:ascii="Times New Roman"/>
          <w:b/>
          <w:sz w:val="24"/>
        </w:rPr>
        <w:t xml:space="preserve"> POSTUPKA I STANJU STEČAJNE MASE</w:t>
      </w:r>
    </w:p>
    <w:p w14:textId="09256964" w14:paraId="23BAEB56" w:rsidRDefault="000E1F39" w:rsidP="00FC6B0E" w:rsidR="000E1F39" w:rsidRPr="004A1558">
      <w:pPr>
        <w:spacing w:lineRule="auto" w:line="360" w:after="0"/>
        <w:jc w:val="both"/>
        <w:rPr>
          <w:rFonts w:hAnsi="Times New Roman" w:ascii="Times New Roman"/>
          <w:sz w:val="24"/>
        </w:rPr>
      </w:pPr>
      <w:r w:rsidRPr="004A1558">
        <w:rPr>
          <w:rFonts w:hAnsi="Times New Roman" w:ascii="Times New Roman"/>
          <w:sz w:val="24"/>
          <w:szCs w:val="24"/>
        </w:rPr>
        <w:t>Nadle</w:t>
      </w:r>
      <w:r w:rsidRPr="004A1558">
        <w:rPr>
          <w:rFonts w:hAnsi="Times New Roman" w:ascii="Times New Roman"/>
          <w:sz w:val="24"/>
        </w:rPr>
        <w:t>ž</w:t>
      </w:r>
      <w:r w:rsidRPr="004A1558">
        <w:rPr>
          <w:rFonts w:hAnsi="Times New Roman" w:ascii="Times New Roman"/>
          <w:sz w:val="24"/>
          <w:szCs w:val="24"/>
        </w:rPr>
        <w:t>ni</w:t>
      </w:r>
      <w:r w:rsidRPr="004A1558">
        <w:rPr>
          <w:rFonts w:hAnsi="Times New Roman" w:ascii="Times New Roman"/>
          <w:sz w:val="24"/>
        </w:rPr>
        <w:t xml:space="preserve"> </w:t>
      </w:r>
      <w:r w:rsidR="00D70195" w:rsidRPr="004A1558">
        <w:rPr>
          <w:rFonts w:hAnsi="Times New Roman" w:ascii="Times New Roman"/>
          <w:sz w:val="24"/>
          <w:szCs w:val="24"/>
        </w:rPr>
        <w:t>T</w:t>
      </w:r>
      <w:r w:rsidRPr="004A1558">
        <w:rPr>
          <w:rFonts w:hAnsi="Times New Roman" w:ascii="Times New Roman"/>
          <w:sz w:val="24"/>
          <w:szCs w:val="24"/>
        </w:rPr>
        <w:t>rgova</w:t>
      </w:r>
      <w:r w:rsidRPr="004A1558">
        <w:rPr>
          <w:rFonts w:hAnsi="Times New Roman" w:ascii="Times New Roman"/>
          <w:sz w:val="24"/>
        </w:rPr>
        <w:t>č</w:t>
      </w:r>
      <w:r w:rsidRPr="004A1558">
        <w:rPr>
          <w:rFonts w:hAnsi="Times New Roman" w:ascii="Times New Roman"/>
          <w:sz w:val="24"/>
          <w:szCs w:val="24"/>
        </w:rPr>
        <w:t>ki</w:t>
      </w:r>
      <w:r w:rsidRPr="004A1558">
        <w:rPr>
          <w:rFonts w:hAnsi="Times New Roman" w:ascii="Times New Roman"/>
          <w:sz w:val="24"/>
        </w:rPr>
        <w:t xml:space="preserve"> </w:t>
      </w:r>
      <w:r w:rsidRPr="004A1558">
        <w:rPr>
          <w:rFonts w:hAnsi="Times New Roman" w:ascii="Times New Roman"/>
          <w:sz w:val="24"/>
          <w:szCs w:val="24"/>
        </w:rPr>
        <w:t>sud</w:t>
      </w:r>
      <w:r w:rsidRPr="004A1558">
        <w:rPr>
          <w:rFonts w:hAnsi="Times New Roman" w:ascii="Times New Roman"/>
          <w:sz w:val="24"/>
        </w:rPr>
        <w:t xml:space="preserve"> </w:t>
      </w:r>
      <w:r w:rsidR="008A3858" w:rsidRPr="004A1558">
        <w:rPr>
          <w:rFonts w:hAnsi="Times New Roman" w:ascii="Times New Roman"/>
          <w:sz w:val="24"/>
        </w:rPr>
        <w:t>u Varaždinu</w:t>
      </w:r>
    </w:p>
    <w:p w14:textId="75916AF8" w14:paraId="54E3121D" w:rsidRDefault="000E1F39" w:rsidP="00922362" w:rsidR="000E1F39" w:rsidRPr="004A1558">
      <w:pPr>
        <w:spacing w:lineRule="auto" w:line="360" w:after="0"/>
        <w:rPr>
          <w:rFonts w:hAnsi="Times New Roman" w:ascii="Times New Roman"/>
          <w:sz w:val="24"/>
          <w:szCs w:val="24"/>
        </w:rPr>
      </w:pPr>
      <w:r w:rsidRPr="004A1558">
        <w:rPr>
          <w:rFonts w:hAnsi="Times New Roman" w:ascii="Times New Roman"/>
          <w:sz w:val="24"/>
          <w:szCs w:val="24"/>
        </w:rPr>
        <w:t xml:space="preserve">Poslovni broj spisa </w:t>
      </w:r>
      <w:r w:rsidR="00907C4A">
        <w:rPr>
          <w:rFonts w:hAnsi="Times New Roman" w:ascii="Times New Roman"/>
          <w:sz w:val="24"/>
          <w:szCs w:val="24"/>
        </w:rPr>
        <w:t>St-822/16</w:t>
      </w:r>
    </w:p>
    <w:p w14:textId="4FB4A3E0" w14:paraId="16837727" w:rsidRDefault="000E1F39" w:rsidP="00907C4A" w:rsidR="00907C4A" w:rsidRPr="00907C4A">
      <w:pPr>
        <w:spacing w:lineRule="auto" w:line="360" w:after="0"/>
        <w:rPr>
          <w:rFonts w:hAnsi="Times New Roman" w:ascii="Times New Roman"/>
          <w:bCs/>
          <w:sz w:val="24"/>
          <w:szCs w:val="24"/>
        </w:rPr>
      </w:pPr>
      <w:r w:rsidRPr="004A1558">
        <w:rPr>
          <w:rFonts w:hAnsi="Times New Roman" w:ascii="Times New Roman"/>
          <w:sz w:val="24"/>
          <w:szCs w:val="24"/>
        </w:rPr>
        <w:t>Dužnik</w:t>
      </w:r>
      <w:r w:rsidR="00FC6B0E" w:rsidRPr="004A1558">
        <w:rPr>
          <w:rFonts w:hAnsi="Times New Roman" w:ascii="Times New Roman"/>
          <w:sz w:val="24"/>
          <w:szCs w:val="24"/>
        </w:rPr>
        <w:t>:</w:t>
      </w:r>
      <w:r w:rsidRPr="004A1558">
        <w:rPr>
          <w:rFonts w:hAnsi="Times New Roman" w:ascii="Times New Roman"/>
          <w:sz w:val="24"/>
          <w:szCs w:val="24"/>
        </w:rPr>
        <w:t xml:space="preserve"> </w:t>
      </w:r>
      <w:r w:rsidR="00907C4A" w:rsidRPr="00907C4A">
        <w:rPr>
          <w:rFonts w:hAnsi="Times New Roman" w:ascii="Times New Roman"/>
          <w:bCs/>
          <w:sz w:val="24"/>
          <w:szCs w:val="24"/>
        </w:rPr>
        <w:t>GRATIT d.o.o. u stečaju</w:t>
      </w:r>
      <w:r w:rsidR="00907C4A">
        <w:rPr>
          <w:rFonts w:hAnsi="Times New Roman" w:ascii="Times New Roman"/>
          <w:bCs/>
          <w:sz w:val="24"/>
          <w:szCs w:val="24"/>
        </w:rPr>
        <w:t>,</w:t>
      </w:r>
      <w:r w:rsidR="00907C4A" w:rsidRPr="00907C4A">
        <w:rPr>
          <w:rFonts w:hAnsi="Times New Roman" w:ascii="Times New Roman"/>
          <w:bCs/>
          <w:sz w:val="24"/>
          <w:szCs w:val="24"/>
        </w:rPr>
        <w:t xml:space="preserve"> </w:t>
      </w:r>
      <w:r w:rsidR="00907C4A" w:rsidRPr="00922362">
        <w:rPr>
          <w:rFonts w:hAnsi="Times New Roman" w:ascii="Times New Roman"/>
          <w:bCs/>
          <w:sz w:val="24"/>
          <w:szCs w:val="24"/>
        </w:rPr>
        <w:t>OIB</w:t>
      </w:r>
      <w:r w:rsidR="00907C4A">
        <w:rPr>
          <w:rFonts w:hAnsi="Times New Roman" w:ascii="Times New Roman"/>
          <w:bCs/>
          <w:sz w:val="24"/>
          <w:szCs w:val="24"/>
        </w:rPr>
        <w:t>:</w:t>
      </w:r>
      <w:r w:rsidR="00907C4A" w:rsidRPr="00907C4A">
        <w:rPr>
          <w:rFonts w:hAnsi="Times New Roman" w:ascii="Times New Roman"/>
          <w:sz w:val="24"/>
          <w:szCs w:val="24"/>
        </w:rPr>
        <w:t xml:space="preserve"> </w:t>
      </w:r>
      <w:r w:rsidR="00907C4A" w:rsidRPr="00D514EC">
        <w:rPr>
          <w:rFonts w:hAnsi="Times New Roman" w:ascii="Times New Roman"/>
          <w:sz w:val="24"/>
          <w:szCs w:val="24"/>
        </w:rPr>
        <w:t>57919672883</w:t>
      </w:r>
      <w:r w:rsidR="00907C4A">
        <w:rPr>
          <w:rFonts w:hAnsi="Times New Roman" w:ascii="Times New Roman"/>
          <w:sz w:val="24"/>
          <w:szCs w:val="24"/>
        </w:rPr>
        <w:t>,</w:t>
      </w:r>
      <w:r w:rsidR="00907C4A">
        <w:rPr>
          <w:rFonts w:hAnsi="Times New Roman" w:ascii="Times New Roman"/>
          <w:bCs/>
          <w:sz w:val="24"/>
          <w:szCs w:val="24"/>
        </w:rPr>
        <w:t xml:space="preserve"> </w:t>
      </w:r>
      <w:r w:rsidR="00907C4A" w:rsidRPr="00907C4A">
        <w:rPr>
          <w:rFonts w:hAnsi="Times New Roman" w:ascii="Times New Roman"/>
          <w:bCs/>
          <w:sz w:val="24"/>
          <w:szCs w:val="24"/>
        </w:rPr>
        <w:t xml:space="preserve">Novigradska 67, </w:t>
      </w:r>
      <w:proofErr w:type="spellStart"/>
      <w:r w:rsidR="00907C4A" w:rsidRPr="00907C4A">
        <w:rPr>
          <w:rFonts w:hAnsi="Times New Roman" w:ascii="Times New Roman"/>
          <w:bCs/>
          <w:sz w:val="24"/>
          <w:szCs w:val="24"/>
        </w:rPr>
        <w:t>Virje</w:t>
      </w:r>
      <w:proofErr w:type="spellEnd"/>
      <w:r w:rsidR="00907C4A" w:rsidRPr="00907C4A">
        <w:rPr>
          <w:rFonts w:hAnsi="Times New Roman" w:ascii="Times New Roman"/>
          <w:bCs/>
          <w:sz w:val="24"/>
          <w:szCs w:val="24"/>
        </w:rPr>
        <w:t xml:space="preserve">, </w:t>
      </w:r>
    </w:p>
    <w:p w14:textId="77777777" w14:paraId="733F9322" w:rsidRDefault="00922362" w:rsidP="00922362" w:rsidR="00922362" w:rsidRPr="00922362">
      <w:pPr>
        <w:spacing w:lineRule="auto" w:line="360" w:after="0"/>
        <w:rPr>
          <w:rFonts w:hAnsi="Times New Roman" w:ascii="Times New Roman"/>
          <w:bCs/>
          <w:sz w:val="24"/>
          <w:szCs w:val="24"/>
        </w:rPr>
      </w:pPr>
    </w:p>
    <w:p w14:textId="72327659" w14:paraId="5736850B" w:rsidRDefault="000E1F39" w:rsidP="00FC6B0E" w:rsidR="008A3858" w:rsidRPr="004A1558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A1558">
        <w:rPr>
          <w:rFonts w:hAnsi="Times New Roman" w:ascii="Times New Roman"/>
          <w:b/>
          <w:sz w:val="24"/>
          <w:szCs w:val="24"/>
        </w:rPr>
        <w:t>I.  TIJEK STEČAJNOGA POSTUPKA U RAZDOBLJU OD</w:t>
      </w:r>
      <w:r w:rsidR="005E4E93">
        <w:rPr>
          <w:rFonts w:hAnsi="Times New Roman" w:ascii="Times New Roman"/>
          <w:b/>
          <w:sz w:val="24"/>
          <w:szCs w:val="24"/>
        </w:rPr>
        <w:t xml:space="preserve"> 01</w:t>
      </w:r>
      <w:r w:rsidR="00605485" w:rsidRPr="004A1558">
        <w:rPr>
          <w:rFonts w:hAnsi="Times New Roman" w:ascii="Times New Roman"/>
          <w:b/>
          <w:sz w:val="24"/>
          <w:szCs w:val="24"/>
        </w:rPr>
        <w:t>.</w:t>
      </w:r>
      <w:r w:rsidR="00864645">
        <w:rPr>
          <w:rFonts w:hAnsi="Times New Roman" w:ascii="Times New Roman"/>
          <w:b/>
          <w:sz w:val="24"/>
          <w:szCs w:val="24"/>
        </w:rPr>
        <w:t>siječnja 2018</w:t>
      </w:r>
      <w:r w:rsidR="00211D38">
        <w:rPr>
          <w:rFonts w:hAnsi="Times New Roman" w:ascii="Times New Roman"/>
          <w:b/>
          <w:sz w:val="24"/>
          <w:szCs w:val="24"/>
        </w:rPr>
        <w:t xml:space="preserve"> DO 31</w:t>
      </w:r>
      <w:r w:rsidR="008A3858" w:rsidRPr="004A1558">
        <w:rPr>
          <w:rFonts w:hAnsi="Times New Roman" w:ascii="Times New Roman"/>
          <w:b/>
          <w:sz w:val="24"/>
          <w:szCs w:val="24"/>
        </w:rPr>
        <w:t>.</w:t>
      </w:r>
      <w:r w:rsidR="008A3858" w:rsidRPr="004A1558">
        <w:rPr>
          <w:rFonts w:hAnsi="Times New Roman" w:ascii="Times New Roman"/>
          <w:sz w:val="24"/>
          <w:szCs w:val="24"/>
        </w:rPr>
        <w:t xml:space="preserve"> </w:t>
      </w:r>
      <w:r w:rsidR="00864645">
        <w:rPr>
          <w:rFonts w:hAnsi="Times New Roman" w:ascii="Times New Roman"/>
          <w:b/>
          <w:sz w:val="24"/>
          <w:szCs w:val="24"/>
        </w:rPr>
        <w:t>ožujka 2018</w:t>
      </w:r>
    </w:p>
    <w:p w14:textId="671638E0" w14:paraId="1137E489" w:rsidRDefault="00F040B5" w:rsidP="00091069" w:rsidR="00F040B5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Ugovori o zakupu i na</w:t>
      </w:r>
      <w:r w:rsidR="00E82B0B">
        <w:rPr>
          <w:rFonts w:hAnsi="Times New Roman" w:ascii="Times New Roman"/>
          <w:sz w:val="24"/>
          <w:szCs w:val="24"/>
        </w:rPr>
        <w:t xml:space="preserve">jmu  sklopljeni za nekretnine </w:t>
      </w:r>
      <w:r>
        <w:rPr>
          <w:rFonts w:hAnsi="Times New Roman" w:ascii="Times New Roman"/>
          <w:sz w:val="24"/>
          <w:szCs w:val="24"/>
        </w:rPr>
        <w:t xml:space="preserve">stečajnog dužnika se i dalje produžuju, te se obveze prema njima redovito podmiruju. </w:t>
      </w:r>
    </w:p>
    <w:p w14:textId="5BD88A64" w14:paraId="73C3B2B7" w:rsidRDefault="00864645" w:rsidP="00F54BA9" w:rsidR="0076097F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Oglas</w:t>
      </w:r>
      <w:r w:rsidR="0076097F">
        <w:rPr>
          <w:rFonts w:hAnsi="Times New Roman" w:ascii="Times New Roman"/>
          <w:sz w:val="24"/>
          <w:szCs w:val="24"/>
        </w:rPr>
        <w:t xml:space="preserve"> za prodaju </w:t>
      </w:r>
      <w:r>
        <w:rPr>
          <w:rFonts w:hAnsi="Times New Roman" w:ascii="Times New Roman"/>
          <w:sz w:val="24"/>
          <w:szCs w:val="24"/>
        </w:rPr>
        <w:t>pokretnina je objavljen</w:t>
      </w:r>
      <w:r w:rsidR="0055527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dana 06</w:t>
      </w:r>
      <w:r w:rsidR="0076097F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veljače 2018</w:t>
      </w:r>
      <w:r w:rsidR="0055527B">
        <w:rPr>
          <w:rFonts w:hAnsi="Times New Roman" w:ascii="Times New Roman"/>
          <w:sz w:val="24"/>
          <w:szCs w:val="24"/>
        </w:rPr>
        <w:t xml:space="preserve">.godine, </w:t>
      </w:r>
      <w:r>
        <w:rPr>
          <w:rFonts w:hAnsi="Times New Roman" w:ascii="Times New Roman"/>
          <w:sz w:val="24"/>
          <w:szCs w:val="24"/>
        </w:rPr>
        <w:t>te su prodane i posljednje pokretnine u vlasništvu stečajnog dužnika.</w:t>
      </w:r>
    </w:p>
    <w:p w14:textId="36429E54" w14:paraId="238E0F7E" w:rsidRDefault="00166000" w:rsidP="00091069" w:rsidR="00166000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nastavku dajem prikaz ostvarenih priljeva i odljeva sa žiro računa stečajnog dužnika. </w:t>
      </w:r>
    </w:p>
    <w:tbl>
      <w:tblPr>
        <w:tblW w:type="dxa" w:w="867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440"/>
        <w:gridCol w:w="1320"/>
        <w:gridCol w:w="1320"/>
        <w:gridCol w:w="1296"/>
        <w:gridCol w:w="1296"/>
      </w:tblGrid>
      <w:tr w14:textId="77777777" w14:paraId="5F6587BB" w:rsidTr="00551158" w:rsidR="00551158" w:rsidRPr="0055115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4C622D0" w:rsidRDefault="00551158" w:rsidP="00551158" w:rsidR="00551158" w:rsidRPr="0055115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STANJE NA DAN 31.12.2017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03289CF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278.575,52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DDDBAF7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E5A7DCF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0992D24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14:textId="77777777" w14:paraId="5FC2ACD5" w:rsidTr="00551158" w:rsidR="00551158" w:rsidRPr="0055115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514FFFA" w:rsidRDefault="00551158" w:rsidP="00551158" w:rsidR="00551158" w:rsidRPr="0055115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Opis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1ACFB01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31/01/18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4261F65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28/02/18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58F2ADA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31/03/18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06BB9C6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UKUPNO</w:t>
            </w:r>
          </w:p>
        </w:tc>
      </w:tr>
      <w:tr w14:textId="77777777" w14:paraId="54DCB8C1" w:rsidTr="00551158" w:rsidR="00551158" w:rsidRPr="0055115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A6D414B" w:rsidRDefault="00551158" w:rsidP="00551158" w:rsidR="00551158" w:rsidRPr="0055115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Kamate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C6EB2E3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6,68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D183BC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9B791E6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264ECC9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6,68</w:t>
            </w:r>
          </w:p>
        </w:tc>
      </w:tr>
      <w:tr w14:textId="77777777" w14:paraId="0ED959A3" w:rsidTr="00551158" w:rsidR="00551158" w:rsidRPr="0055115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2A8A6DF" w:rsidRDefault="00551158" w:rsidP="00551158" w:rsidR="00551158" w:rsidRPr="0055115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Zakup / najam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B167BED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22.618,93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89CEE70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6.950,00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774397F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15.991,58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0CE8BE4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45.560,51</w:t>
            </w:r>
          </w:p>
        </w:tc>
      </w:tr>
      <w:tr w14:textId="77777777" w14:paraId="073FE0CD" w:rsidTr="00551158" w:rsidR="00551158" w:rsidRPr="0055115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3507159" w:rsidRDefault="00551158" w:rsidP="00551158" w:rsidR="00551158" w:rsidRPr="0055115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Prihod od </w:t>
            </w:r>
            <w:proofErr w:type="spellStart"/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prefakturiranih</w:t>
            </w:r>
            <w:proofErr w:type="spellEnd"/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 troškova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0192BFB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16.999,60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0B8E04C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13.448,84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F81B295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15.002,95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ACBF9E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45.451,39</w:t>
            </w:r>
          </w:p>
        </w:tc>
      </w:tr>
      <w:tr w14:textId="77777777" w14:paraId="08DCE4BF" w:rsidTr="00551158" w:rsidR="00551158" w:rsidRPr="0055115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89FC821" w:rsidRDefault="00551158" w:rsidP="00551158" w:rsidR="00551158" w:rsidRPr="0055115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Prihod iz prethodnih razdoblja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4CD618B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623FD3E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B71502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4.878,28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3ADAD45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4.878,28</w:t>
            </w:r>
          </w:p>
        </w:tc>
      </w:tr>
      <w:tr w14:textId="77777777" w14:paraId="2EC9334B" w:rsidTr="00551158" w:rsidR="00551158" w:rsidRPr="0055115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401B1A" w:rsidRDefault="00551158" w:rsidP="00551158" w:rsidR="00551158" w:rsidRPr="0055115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Prihod od prodaje imovine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F5C7243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898488F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55.000,00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5247615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2D2DF31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55.000,00</w:t>
            </w:r>
          </w:p>
        </w:tc>
      </w:tr>
      <w:tr w14:textId="77777777" w14:paraId="1D4939B0" w:rsidTr="00551158" w:rsidR="00551158" w:rsidRPr="0055115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7C18B93" w:rsidRDefault="00551158" w:rsidP="00551158" w:rsidR="00551158" w:rsidRPr="0055115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UKUPAN PRILJEV SREDSTAVA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714839B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39.625,21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909BF3A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75.398,84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5F9FFD2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35.872,81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2D7D669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150.896,86</w:t>
            </w:r>
          </w:p>
        </w:tc>
      </w:tr>
      <w:tr w14:textId="77777777" w14:paraId="4CB185A4" w:rsidTr="00551158" w:rsidR="00551158" w:rsidRPr="0055115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36C99D" w:rsidRDefault="00551158" w:rsidP="00551158" w:rsidR="00551158" w:rsidRPr="0055115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9E15A1C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54AC85A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0F4F8EB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0FE0925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14:textId="77777777" w14:paraId="404C1DBF" w:rsidTr="00551158" w:rsidR="00551158" w:rsidRPr="0055115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160BD11" w:rsidRDefault="00551158" w:rsidP="00551158" w:rsidR="00551158" w:rsidRPr="0055115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Plin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74222E0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F409BDB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CA7E80A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37,50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07DAC6A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37,50</w:t>
            </w:r>
          </w:p>
        </w:tc>
      </w:tr>
      <w:tr w14:textId="77777777" w14:paraId="53C9CBFF" w:rsidTr="00551158" w:rsidR="00551158" w:rsidRPr="0055115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31E0DEA" w:rsidRDefault="00551158" w:rsidP="00551158" w:rsidR="00551158" w:rsidRPr="0055115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Kamate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308A891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E37A55C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11,12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7CF7671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CFF937B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11,12</w:t>
            </w:r>
          </w:p>
        </w:tc>
      </w:tr>
      <w:tr w14:textId="77777777" w14:paraId="67D9973A" w:rsidTr="00551158" w:rsidR="00551158" w:rsidRPr="0055115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FA3C834" w:rsidRDefault="00551158" w:rsidP="00551158" w:rsidR="00551158" w:rsidRPr="0055115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Pričuva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9447989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272,58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2F76657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272,58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81E152F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272,58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51F9666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817,74</w:t>
            </w:r>
          </w:p>
        </w:tc>
      </w:tr>
      <w:tr w14:textId="77777777" w14:paraId="1E986494" w:rsidTr="00551158" w:rsidR="00551158" w:rsidRPr="0055115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18B738C" w:rsidRDefault="00551158" w:rsidP="00551158" w:rsidR="00551158" w:rsidRPr="0055115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Voda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DDC95C7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1.163,66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26ADDEB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3.973,07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8D04622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1.010,63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91F3DF2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6.147,36</w:t>
            </w:r>
          </w:p>
        </w:tc>
      </w:tr>
      <w:tr w14:textId="77777777" w14:paraId="4AB67E91" w:rsidTr="00551158" w:rsidR="00551158" w:rsidRPr="0055115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7573850" w:rsidRDefault="00551158" w:rsidP="00551158" w:rsidR="00551158" w:rsidRPr="0055115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Struja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81837E5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49,21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4251612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49,21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CC8E1F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49,21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B753672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147,63</w:t>
            </w:r>
          </w:p>
        </w:tc>
      </w:tr>
      <w:tr w14:textId="77777777" w14:paraId="3F58ADC8" w:rsidTr="00551158" w:rsidR="00551158" w:rsidRPr="0055115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62261A2" w:rsidRDefault="00551158" w:rsidP="00551158" w:rsidR="00551158" w:rsidRPr="0055115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Komunalno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0085F58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422,91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C3E5E20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327,20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FADE371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149,99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CFB4A28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900,10</w:t>
            </w:r>
          </w:p>
        </w:tc>
      </w:tr>
      <w:tr w14:textId="77777777" w14:paraId="34A75193" w:rsidTr="00551158" w:rsidR="00551158" w:rsidRPr="0055115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80FB5E9" w:rsidRDefault="00551158" w:rsidP="00551158" w:rsidR="00551158" w:rsidRPr="0055115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Povrat gotovine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DC286D6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ABB7564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4935945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D45AAB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100,00</w:t>
            </w:r>
          </w:p>
        </w:tc>
      </w:tr>
      <w:tr w14:textId="77777777" w14:paraId="1409ADC2" w:rsidTr="00551158" w:rsidR="00551158" w:rsidRPr="0055115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1F14D32" w:rsidRDefault="00551158" w:rsidP="00551158" w:rsidR="00551158" w:rsidRPr="0055115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Bankarske provizije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12B3401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116,60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176F716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118,50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BF1D00B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101,90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6C73A05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337,00</w:t>
            </w:r>
          </w:p>
        </w:tc>
      </w:tr>
      <w:tr w14:textId="77777777" w14:paraId="00CA5E5E" w:rsidTr="00551158" w:rsidR="00551158" w:rsidRPr="0055115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25B9A15" w:rsidRDefault="00551158" w:rsidP="00551158" w:rsidR="00551158" w:rsidRPr="0055115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Knjigovodstvene usluge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F32F0B9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1.250,00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0499B90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2.500,00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2E19930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1.250,00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3BE90EB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5.000,00</w:t>
            </w:r>
          </w:p>
        </w:tc>
      </w:tr>
      <w:tr w14:textId="77777777" w14:paraId="71C07013" w:rsidTr="00551158" w:rsidR="00551158" w:rsidRPr="0055115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E92EB33" w:rsidRDefault="00551158" w:rsidP="00551158" w:rsidR="00551158" w:rsidRPr="0055115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Odvjetnički, bilježnički troškovi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556066E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0417591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415,00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A47F9B8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643CA9C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415,00</w:t>
            </w:r>
          </w:p>
        </w:tc>
      </w:tr>
      <w:tr w14:textId="77777777" w14:paraId="69B7CD04" w:rsidTr="00551158" w:rsidR="00551158" w:rsidRPr="0055115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E988BF3" w:rsidRDefault="00551158" w:rsidP="00551158" w:rsidR="00551158" w:rsidRPr="0055115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proofErr w:type="spellStart"/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Prefakturirani</w:t>
            </w:r>
            <w:proofErr w:type="spellEnd"/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 troškovi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D3DDDA4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8.617,76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96CB9DE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12.459,27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B233298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8.937,87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058CCDC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30.014,90</w:t>
            </w:r>
          </w:p>
        </w:tc>
      </w:tr>
      <w:tr w14:textId="77777777" w14:paraId="387C33A4" w:rsidTr="00551158" w:rsidR="00551158" w:rsidRPr="0055115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B40FC07" w:rsidRDefault="00551158" w:rsidP="00551158" w:rsidR="00551158" w:rsidRPr="0055115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Materijalni troškovi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7117E26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41,60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52136F9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646A6A7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F743759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71,60</w:t>
            </w:r>
          </w:p>
        </w:tc>
      </w:tr>
      <w:tr w14:textId="77777777" w14:paraId="650BD0FF" w:rsidTr="00551158" w:rsidR="00551158" w:rsidRPr="0055115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FD5DA0C" w:rsidRDefault="00551158" w:rsidP="00551158" w:rsidR="00551158" w:rsidRPr="0055115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Doprinosi iz plaće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A1AAC11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1.019,03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C47DA60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1.019,03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B915251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1.019,03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10FC52B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3.057,09</w:t>
            </w:r>
          </w:p>
        </w:tc>
      </w:tr>
      <w:tr w14:textId="77777777" w14:paraId="2F029823" w:rsidTr="00551158" w:rsidR="00551158" w:rsidRPr="0055115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15DA054" w:rsidRDefault="00551158" w:rsidP="00551158" w:rsidR="00551158" w:rsidRPr="0055115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Doprinosi na plaću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FDC7A40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876,37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84ACAE1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876,37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8560D94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876,37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853B990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2.629,11</w:t>
            </w:r>
          </w:p>
        </w:tc>
      </w:tr>
      <w:tr w14:textId="77777777" w14:paraId="11FD505A" w:rsidTr="00551158" w:rsidR="00551158" w:rsidRPr="0055115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19353DB" w:rsidRDefault="00551158" w:rsidP="00551158" w:rsidR="00551158" w:rsidRPr="0055115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lastRenderedPageBreak/>
              <w:t>Porez i prirez - plaća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C04A391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1.076,09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903D58E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1.076,09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324874B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1.076,09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B6738DE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3.228,27</w:t>
            </w:r>
          </w:p>
        </w:tc>
      </w:tr>
      <w:tr w14:textId="77777777" w14:paraId="50881BD5" w:rsidTr="00551158" w:rsidR="00551158" w:rsidRPr="00551158">
        <w:trPr>
          <w:trHeight w:val="335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6995FFB6" w14:paraId="3E004CE9" w:rsidRDefault="00551158" w:rsidP="00551158" w:rsidR="00551158" w:rsidRPr="0055115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Neto plaća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C9353AC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3.000,00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AFDBCD6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3.000,00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3421EEE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3.000,00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AA96B58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9.000,00</w:t>
            </w:r>
          </w:p>
        </w:tc>
      </w:tr>
      <w:tr w14:textId="77777777" w14:paraId="36486768" w:rsidTr="00551158" w:rsidR="00551158" w:rsidRPr="0055115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3EE8B69A" w14:paraId="10A0A6CE" w:rsidRDefault="00551158" w:rsidP="00551158" w:rsidR="00551158" w:rsidRPr="0055115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Putni troškovi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E2BD9F0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1.265,00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54D9B9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730,00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931930F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E35BE0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1.995,00</w:t>
            </w:r>
          </w:p>
        </w:tc>
      </w:tr>
      <w:tr w14:textId="77777777" w14:paraId="016E40DA" w:rsidTr="00551158" w:rsidR="00551158" w:rsidRPr="0055115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2B3E21E" w:rsidRDefault="00551158" w:rsidP="00551158" w:rsidR="00551158" w:rsidRPr="0055115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proofErr w:type="spellStart"/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Pdv</w:t>
            </w:r>
            <w:proofErr w:type="spellEnd"/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9F64A81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2.158,39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894F3C8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6.132,53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5590CFC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12.205,21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453E467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20.496,13</w:t>
            </w:r>
          </w:p>
        </w:tc>
      </w:tr>
      <w:tr w14:textId="77777777" w14:paraId="5C52B62C" w:rsidTr="00551158" w:rsidR="00551158" w:rsidRPr="0055115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BAA137" w:rsidRDefault="00551158" w:rsidP="00551158" w:rsidR="00551158" w:rsidRPr="0055115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UKUPAN ODLJEV SREDSTAVA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BC7B9C2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21.329,20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82E39BE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33.089,97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06A0803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29.986,38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EC23AB2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84.405,55</w:t>
            </w:r>
          </w:p>
        </w:tc>
      </w:tr>
      <w:tr w14:textId="77777777" w14:paraId="3A376137" w:rsidTr="00551158" w:rsidR="00551158" w:rsidRPr="0055115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C23AB52" w:rsidRDefault="00551158" w:rsidP="00551158" w:rsidR="00551158" w:rsidRPr="0055115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SALDO NA RAČUNU 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F7053DD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296.871,53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34E0E7E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339.180,40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48EBD01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345.066,83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2F5C946" w:rsidRDefault="00551158" w:rsidP="00551158" w:rsidR="00551158" w:rsidRPr="0055115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5115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345.066,83</w:t>
            </w:r>
          </w:p>
        </w:tc>
      </w:tr>
    </w:tbl>
    <w:p w14:textId="77777777" w14:paraId="11B7EEA8" w:rsidRDefault="004649CC" w:rsidP="00FC6B0E" w:rsidR="004649CC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14:textId="77777777" w14:paraId="5DF301C1" w:rsidRDefault="000E1F39" w:rsidP="00FC6B0E" w:rsidR="000E1F39" w:rsidRPr="004A1558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A1558">
        <w:rPr>
          <w:rFonts w:hAnsi="Times New Roman" w:ascii="Times New Roman"/>
          <w:b/>
          <w:sz w:val="24"/>
          <w:szCs w:val="24"/>
        </w:rPr>
        <w:t>II. STANJE STEČAJNE MASE</w:t>
      </w:r>
    </w:p>
    <w:p w14:textId="56EDD486" w14:paraId="133C80A3" w:rsidRDefault="008A3858" w:rsidP="00922D38" w:rsidR="000E1F39" w:rsidRPr="00922D38">
      <w:pPr>
        <w:numPr>
          <w:ilvl w:val="0"/>
          <w:numId w:val="1"/>
        </w:numPr>
        <w:spacing w:lineRule="auto" w:line="36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4A1558">
        <w:rPr>
          <w:rFonts w:hAnsi="Times New Roman" w:ascii="Times New Roman"/>
          <w:sz w:val="24"/>
          <w:szCs w:val="24"/>
        </w:rPr>
        <w:t xml:space="preserve">Stečajnu masu predstavlja </w:t>
      </w:r>
      <w:r w:rsidR="00922D38">
        <w:rPr>
          <w:rFonts w:hAnsi="Times New Roman" w:ascii="Times New Roman"/>
          <w:sz w:val="24"/>
          <w:szCs w:val="24"/>
        </w:rPr>
        <w:t xml:space="preserve">sva </w:t>
      </w:r>
      <w:r w:rsidR="00FC242E">
        <w:rPr>
          <w:rFonts w:hAnsi="Times New Roman" w:ascii="Times New Roman"/>
          <w:sz w:val="24"/>
          <w:szCs w:val="24"/>
        </w:rPr>
        <w:t>nekretnine</w:t>
      </w:r>
      <w:r w:rsidR="00922D38">
        <w:rPr>
          <w:rFonts w:hAnsi="Times New Roman" w:ascii="Times New Roman"/>
          <w:sz w:val="24"/>
          <w:szCs w:val="24"/>
        </w:rPr>
        <w:t xml:space="preserve"> stečajnog dužnika, kako je to bilo i na i</w:t>
      </w:r>
      <w:r w:rsidR="00FC242E">
        <w:rPr>
          <w:rFonts w:hAnsi="Times New Roman" w:ascii="Times New Roman"/>
          <w:sz w:val="24"/>
          <w:szCs w:val="24"/>
        </w:rPr>
        <w:t>spitno</w:t>
      </w:r>
      <w:r w:rsidR="00864645">
        <w:rPr>
          <w:rFonts w:hAnsi="Times New Roman" w:ascii="Times New Roman"/>
          <w:sz w:val="24"/>
          <w:szCs w:val="24"/>
        </w:rPr>
        <w:t>m i izvještajnom ročištu, dok su sve</w:t>
      </w:r>
      <w:r w:rsidR="00FC242E">
        <w:rPr>
          <w:rFonts w:hAnsi="Times New Roman" w:ascii="Times New Roman"/>
          <w:sz w:val="24"/>
          <w:szCs w:val="24"/>
        </w:rPr>
        <w:t xml:space="preserve"> </w:t>
      </w:r>
      <w:r w:rsidR="00864645">
        <w:rPr>
          <w:rFonts w:hAnsi="Times New Roman" w:ascii="Times New Roman"/>
          <w:sz w:val="24"/>
          <w:szCs w:val="24"/>
        </w:rPr>
        <w:t>pokretnine</w:t>
      </w:r>
      <w:r w:rsidR="00FC242E">
        <w:rPr>
          <w:rFonts w:hAnsi="Times New Roman" w:ascii="Times New Roman"/>
          <w:sz w:val="24"/>
          <w:szCs w:val="24"/>
        </w:rPr>
        <w:t xml:space="preserve"> prodan</w:t>
      </w:r>
      <w:r w:rsidR="00864645">
        <w:rPr>
          <w:rFonts w:hAnsi="Times New Roman" w:ascii="Times New Roman"/>
          <w:sz w:val="24"/>
          <w:szCs w:val="24"/>
        </w:rPr>
        <w:t>e</w:t>
      </w:r>
      <w:r w:rsidR="00FC242E">
        <w:rPr>
          <w:rFonts w:hAnsi="Times New Roman" w:ascii="Times New Roman"/>
          <w:sz w:val="24"/>
          <w:szCs w:val="24"/>
        </w:rPr>
        <w:t>.</w:t>
      </w:r>
    </w:p>
    <w:p w14:textId="77777777" w14:paraId="60317E39" w:rsidRDefault="00F040B5" w:rsidP="00FE1B5B" w:rsidR="00FE1B5B">
      <w:pPr>
        <w:numPr>
          <w:ilvl w:val="0"/>
          <w:numId w:val="1"/>
        </w:numPr>
        <w:spacing w:lineRule="auto" w:line="36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Obveze prema v</w:t>
      </w:r>
      <w:r w:rsidR="005529DE" w:rsidRPr="004A1558">
        <w:rPr>
          <w:rFonts w:hAnsi="Times New Roman" w:ascii="Times New Roman"/>
          <w:sz w:val="24"/>
          <w:szCs w:val="24"/>
        </w:rPr>
        <w:t>jerovnici</w:t>
      </w:r>
      <w:r>
        <w:rPr>
          <w:rFonts w:hAnsi="Times New Roman" w:ascii="Times New Roman"/>
          <w:sz w:val="24"/>
          <w:szCs w:val="24"/>
        </w:rPr>
        <w:t>ma</w:t>
      </w:r>
      <w:r w:rsidR="005529DE" w:rsidRPr="004A1558">
        <w:rPr>
          <w:rFonts w:hAnsi="Times New Roman" w:ascii="Times New Roman"/>
          <w:sz w:val="24"/>
          <w:szCs w:val="24"/>
        </w:rPr>
        <w:t xml:space="preserve"> stečajne mase </w:t>
      </w:r>
      <w:r>
        <w:rPr>
          <w:rFonts w:hAnsi="Times New Roman" w:ascii="Times New Roman"/>
          <w:sz w:val="24"/>
          <w:szCs w:val="24"/>
        </w:rPr>
        <w:t xml:space="preserve">se redovito podmiruju, obzirom da stečajni dužnik ima redovite prihode po zakupima i najmovima. </w:t>
      </w:r>
    </w:p>
    <w:p w14:textId="102B6B83" w14:paraId="203A4A14" w:rsidRDefault="00FE1B5B" w:rsidP="00FE1B5B" w:rsidR="00FE1B5B" w:rsidRPr="00FE1B5B">
      <w:pPr>
        <w:numPr>
          <w:ilvl w:val="0"/>
          <w:numId w:val="1"/>
        </w:numPr>
        <w:spacing w:lineRule="auto" w:line="36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FE1B5B">
        <w:rPr>
          <w:rFonts w:hAnsi="Times New Roman" w:ascii="Times New Roman"/>
          <w:sz w:val="24"/>
          <w:szCs w:val="24"/>
        </w:rPr>
        <w:t>Sklopljen je Ugovor o radu na određeno vrijeme s jednom radnicom, na radno mjesto admini</w:t>
      </w:r>
      <w:r w:rsidR="00FF01E4">
        <w:rPr>
          <w:rFonts w:hAnsi="Times New Roman" w:ascii="Times New Roman"/>
          <w:sz w:val="24"/>
          <w:szCs w:val="24"/>
        </w:rPr>
        <w:t>stratora na pola radnog vremena</w:t>
      </w:r>
      <w:r w:rsidRPr="00FE1B5B">
        <w:rPr>
          <w:rFonts w:hAnsi="Times New Roman" w:ascii="Times New Roman"/>
          <w:sz w:val="24"/>
          <w:szCs w:val="24"/>
        </w:rPr>
        <w:t xml:space="preserve">. </w:t>
      </w:r>
      <w:r w:rsidR="00C323FF">
        <w:rPr>
          <w:rFonts w:hAnsi="Times New Roman" w:ascii="Times New Roman"/>
          <w:sz w:val="24"/>
          <w:szCs w:val="24"/>
        </w:rPr>
        <w:t xml:space="preserve">Obveze prema radnicima se redovito </w:t>
      </w:r>
      <w:r w:rsidR="00A873EE">
        <w:rPr>
          <w:rFonts w:hAnsi="Times New Roman" w:ascii="Times New Roman"/>
          <w:sz w:val="24"/>
          <w:szCs w:val="24"/>
        </w:rPr>
        <w:t>podmiruju.</w:t>
      </w:r>
    </w:p>
    <w:p w14:textId="77777777" w14:paraId="53C823F6" w:rsidRDefault="00FC6B0E" w:rsidP="00FC6B0E" w:rsidR="00FC6B0E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</w:p>
    <w:p w14:textId="77777777" w14:paraId="01FE8996" w:rsidRDefault="000E1F39" w:rsidP="00FC6B0E" w:rsidR="000E1F39" w:rsidRPr="004A1558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A1558">
        <w:rPr>
          <w:rFonts w:hAnsi="Times New Roman" w:ascii="Times New Roman"/>
          <w:b/>
          <w:sz w:val="24"/>
          <w:szCs w:val="24"/>
        </w:rPr>
        <w:t>III. RADNJE KOJE ĆE SE PODUZETI U NAREDNOM RAZDOBLJU</w:t>
      </w:r>
    </w:p>
    <w:p w14:textId="2F64B99C" w14:paraId="72F0F9F1" w:rsidRDefault="00F54BA9" w:rsidP="005F7372" w:rsidR="00F54BA9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Sudu je dan prijedlog za donošenje rješenja o prodaji nekretnina u vlasništvu stečajnog dužnika, te će se po donošenju rješenja pristupiti njihovoj prodaji.</w:t>
      </w:r>
    </w:p>
    <w:p w14:textId="77777777" w14:paraId="2B1EFE48" w:rsidRDefault="000E1F39" w:rsidP="00FC6B0E" w:rsidR="000E1F39" w:rsidRPr="004A1558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14:textId="200A3846" w14:paraId="23FDEC88" w:rsidRDefault="00864645" w:rsidP="00211D38" w:rsidR="00211D38" w:rsidRPr="00211D38">
      <w:pPr>
        <w:spacing w:lineRule="auto" w:line="36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 Varaždinu 17</w:t>
      </w:r>
      <w:r w:rsidR="00211D38" w:rsidRPr="00211D3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travnja</w:t>
      </w:r>
      <w:r w:rsidR="00FF01E4">
        <w:rPr>
          <w:rFonts w:eastAsia="Times New Roman" w:hAnsi="Times New Roman" w:ascii="Times New Roman"/>
          <w:sz w:val="24"/>
          <w:szCs w:val="24"/>
          <w:lang w:eastAsia="hr-HR"/>
        </w:rPr>
        <w:t xml:space="preserve">  2018</w:t>
      </w:r>
      <w:r w:rsidR="00211D38" w:rsidRPr="00211D38">
        <w:rPr>
          <w:rFonts w:eastAsia="Times New Roman" w:hAnsi="Times New Roman" w:ascii="Times New Roman"/>
          <w:sz w:val="24"/>
          <w:szCs w:val="24"/>
          <w:lang w:eastAsia="hr-HR"/>
        </w:rPr>
        <w:t xml:space="preserve"> godine               </w:t>
      </w:r>
      <w:r w:rsidR="00211D38" w:rsidRPr="00211D3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211D38" w:rsidRPr="00211D38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14:textId="77777777" w14:paraId="3391B06A" w:rsidRDefault="005529DE" w:rsidP="00FC6B0E" w:rsidR="005529DE" w:rsidRPr="004A1558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A1558"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</w:p>
    <w:p w14:textId="10C95448" w14:paraId="77299BB6" w:rsidRDefault="005529DE" w:rsidP="00FC6B0E" w:rsidR="00C61F72" w:rsidRPr="004A1558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A1558">
        <w:rPr>
          <w:rFonts w:eastAsia="Times New Roman" w:hAnsi="Times New Roman" w:ascii="Times New Roman"/>
          <w:sz w:val="24"/>
          <w:szCs w:val="24"/>
          <w:lang w:eastAsia="hr-HR"/>
        </w:rPr>
        <w:t xml:space="preserve"> Tomislav </w:t>
      </w:r>
      <w:proofErr w:type="spellStart"/>
      <w:r w:rsidRPr="004A1558">
        <w:rPr>
          <w:rFonts w:eastAsia="Times New Roman" w:hAnsi="Times New Roman" w:ascii="Times New Roman"/>
          <w:sz w:val="24"/>
          <w:szCs w:val="24"/>
          <w:lang w:eastAsia="hr-HR"/>
        </w:rPr>
        <w:t>Đuričin</w:t>
      </w:r>
      <w:proofErr w:type="spellEnd"/>
    </w:p>
    <w:sectPr w:rsidR="00C61F72" w:rsidRPr="004A15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77375338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5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1CAE"/>
    <w:rsid w:val="00024440"/>
    <w:rsid w:val="00061687"/>
    <w:rsid w:val="00091069"/>
    <w:rsid w:val="000A184F"/>
    <w:rsid w:val="000B255A"/>
    <w:rsid w:val="000E1F39"/>
    <w:rsid w:val="00115763"/>
    <w:rsid w:val="00141F7A"/>
    <w:rsid w:val="00166000"/>
    <w:rsid w:val="00211D38"/>
    <w:rsid w:val="003873D6"/>
    <w:rsid w:val="003900B3"/>
    <w:rsid w:val="00413C61"/>
    <w:rsid w:val="004649CC"/>
    <w:rsid w:val="00480574"/>
    <w:rsid w:val="004A1558"/>
    <w:rsid w:val="004E2663"/>
    <w:rsid w:val="005239C1"/>
    <w:rsid w:val="00524828"/>
    <w:rsid w:val="00551158"/>
    <w:rsid w:val="005529DE"/>
    <w:rsid w:val="0055527B"/>
    <w:rsid w:val="005614D6"/>
    <w:rsid w:val="005D568D"/>
    <w:rsid w:val="005E4E93"/>
    <w:rsid w:val="005F7372"/>
    <w:rsid w:val="00605485"/>
    <w:rsid w:val="006B478B"/>
    <w:rsid w:val="00732ADE"/>
    <w:rsid w:val="0076097F"/>
    <w:rsid w:val="007F3585"/>
    <w:rsid w:val="00826DAF"/>
    <w:rsid w:val="008512FB"/>
    <w:rsid w:val="00864645"/>
    <w:rsid w:val="008A3858"/>
    <w:rsid w:val="009063B9"/>
    <w:rsid w:val="00907C4A"/>
    <w:rsid w:val="00922362"/>
    <w:rsid w:val="00922D38"/>
    <w:rsid w:val="00963D0A"/>
    <w:rsid w:val="0097490C"/>
    <w:rsid w:val="00A35A6B"/>
    <w:rsid w:val="00A72B87"/>
    <w:rsid w:val="00A873EE"/>
    <w:rsid w:val="00B2096A"/>
    <w:rsid w:val="00BE3133"/>
    <w:rsid w:val="00C323FF"/>
    <w:rsid w:val="00C61F72"/>
    <w:rsid w:val="00C84C28"/>
    <w:rsid w:val="00CE479C"/>
    <w:rsid w:val="00D361FC"/>
    <w:rsid w:val="00D70195"/>
    <w:rsid w:val="00DD4568"/>
    <w:rsid w:val="00E57598"/>
    <w:rsid w:val="00E82B0B"/>
    <w:rsid w:val="00F040B5"/>
    <w:rsid w:val="00F54BA9"/>
    <w:rsid w:val="00FC242E"/>
    <w:rsid w:val="00FC6B0E"/>
    <w:rsid w:val="00FE1B5B"/>
    <w:rsid w:val="00FF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869DC69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72B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B8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B8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B8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B8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72B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B8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B8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B8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B8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83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245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575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132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944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790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371</properties:Words>
  <properties:Characters>2338</properties:Characters>
  <properties:Lines>179</properties:Lines>
  <properties:Paragraphs>139</properties:Paragraphs>
  <properties:TotalTime>97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2015-10-13T08:30:00Z</dcterms:created>
  <dc:creator>ADMINIBM</dc:creator>
  <cp:lastModifiedBy>Tatjana Rukelj</cp:lastModifiedBy>
  <cp:lastPrinted>2017-04-20T10:20:00Z</cp:lastPrinted>
  <dcterms:modified xmlns:xsi="http://www.w3.org/2001/XMLSchema-instance" xsi:type="dcterms:W3CDTF">2018-04-23T05:42:00Z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St-822/2016-74 / Podnesak - Izvješće stečajnog upravitelja (20180331_gratit_O20 Izvješće stečajnoga upravitelja o tijeku stečajnoga postupka i o stanju stečajne mase (čl. 89. st. 2.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