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c12e" w14:paraId="930c12e" w:rsidRDefault="00B01B85" w:rsidP="00B01B85" w:rsidR="00B01B85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B85" w:rsidP="00B01B85" w:rsidR="00B01B85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01B85" w:rsidP="00B01B85" w:rsidR="00B01B85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01B85" w:rsidP="00B01B85" w:rsidR="00B01B85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B01B85" w:rsidP="00B01B85" w:rsidR="00B01B85" w:rsidRPr="00B948CA">
      <w:pPr>
        <w:pStyle w:val="Naslov2"/>
        <w:rPr>
          <w:b w:val="false"/>
          <w:sz w:val="24"/>
        </w:rPr>
      </w:pPr>
    </w:p>
    <w:p w:rsidRDefault="00B01B85" w:rsidP="00B01B85" w:rsidR="00B01B85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>
        <w:t>Davora Buntića</w:t>
      </w:r>
      <w:r w:rsidRPr="00B948CA">
        <w:t xml:space="preserve">, OIB: </w:t>
      </w:r>
      <w:r>
        <w:t>86470425542</w:t>
      </w:r>
      <w:r w:rsidRPr="00B948CA">
        <w:t xml:space="preserve">, iz Zagreba, </w:t>
      </w:r>
      <w:r>
        <w:t xml:space="preserve">Vranićeva ulica 3,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B01B85" w:rsidP="00B01B85" w:rsidR="00B01B85">
      <w:pPr>
        <w:rPr>
          <w:lang w:val="hr-HR"/>
        </w:rPr>
      </w:pPr>
    </w:p>
    <w:p w:rsidRDefault="00B01B85" w:rsidP="00B01B85" w:rsidR="00B01B85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>
        <w:rPr>
          <w:lang w:val="hr-HR"/>
        </w:rPr>
        <w:t>Davoru Buntić</w:t>
      </w:r>
      <w:r w:rsidRPr="00B948CA">
        <w:rPr>
          <w:lang w:val="hr-HR"/>
        </w:rPr>
        <w:t xml:space="preserve"> 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01B85" w:rsidP="00B01B85" w:rsidR="00B01B85" w:rsidRPr="00B948CA">
      <w:pPr>
        <w:jc w:val="both"/>
        <w:rPr>
          <w:lang w:val="hr-HR"/>
        </w:rPr>
      </w:pPr>
    </w:p>
    <w:p w:rsidRDefault="00B01B85" w:rsidP="00B01B85" w:rsidR="00B01B85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>
        <w:rPr>
          <w:lang w:val="hr-HR"/>
        </w:rPr>
        <w:t>3917</w:t>
      </w:r>
      <w:r w:rsidRPr="00B948CA">
        <w:rPr>
          <w:lang w:val="hr-HR"/>
        </w:rPr>
        <w:t>, opis plaćanja: predujam za troškove stečaja potrošača u predmetu  Sp-</w:t>
      </w:r>
      <w:r>
        <w:rPr>
          <w:lang w:val="hr-HR"/>
        </w:rPr>
        <w:t>39/17</w:t>
      </w:r>
      <w:r w:rsidRPr="00B948CA">
        <w:rPr>
          <w:lang w:val="hr-HR"/>
        </w:rPr>
        <w:t xml:space="preserve">. </w:t>
      </w:r>
    </w:p>
    <w:p w:rsidRDefault="00B01B85" w:rsidP="00B01B85" w:rsidR="00B01B85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01B85" w:rsidP="00B01B85" w:rsidR="00B01B85" w:rsidRPr="00B948CA">
      <w:pPr>
        <w:ind w:firstLine="708"/>
        <w:jc w:val="both"/>
        <w:rPr>
          <w:lang w:val="hr-HR"/>
        </w:rPr>
      </w:pPr>
    </w:p>
    <w:p w:rsidRDefault="00B01B85" w:rsidP="00B01B85" w:rsidR="00B01B85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01B85" w:rsidP="00B01B85" w:rsidR="00B01B85" w:rsidRPr="00B948CA">
      <w:pPr>
        <w:jc w:val="both"/>
        <w:rPr>
          <w:lang w:val="hr-HR"/>
        </w:rPr>
      </w:pPr>
    </w:p>
    <w:p w:rsidRDefault="00B01B85" w:rsidP="00B01B85" w:rsidR="00B01B85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B01B85" w:rsidP="00B01B85" w:rsidR="00B01B85">
      <w:pPr>
        <w:jc w:val="both"/>
        <w:rPr>
          <w:lang w:val="hr-HR"/>
        </w:rPr>
      </w:pPr>
    </w:p>
    <w:p w:rsidRDefault="00B01B85" w:rsidP="00B01B85" w:rsidR="00B01B85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B01B85" w:rsidP="00B01B85" w:rsidR="00B01B85">
      <w:pPr>
        <w:jc w:val="both"/>
        <w:rPr>
          <w:lang w:val="hr-HR"/>
        </w:rPr>
      </w:pPr>
    </w:p>
    <w:p w:rsidRDefault="00B01B85" w:rsidP="00B01B85" w:rsidR="00B01B85" w:rsidRPr="00B948CA">
      <w:pPr>
        <w:jc w:val="both"/>
        <w:rPr>
          <w:lang w:val="hr-HR"/>
        </w:rPr>
      </w:pPr>
    </w:p>
    <w:p w:rsidRDefault="00B01B85" w:rsidP="00B01B85" w:rsidR="00B01B8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01B85" w:rsidP="00B01B85" w:rsidR="00B01B85">
      <w:pPr>
        <w:jc w:val="center"/>
        <w:rPr>
          <w:lang w:val="hr-HR"/>
        </w:rPr>
      </w:pPr>
    </w:p>
    <w:p w:rsidRDefault="00B01B85" w:rsidP="00B01B85" w:rsidR="00B01B85">
      <w:pPr>
        <w:jc w:val="both"/>
        <w:rPr>
          <w:lang w:val="hr-HR"/>
        </w:rPr>
      </w:pPr>
      <w:r>
        <w:rPr>
          <w:lang w:val="hr-HR"/>
        </w:rPr>
        <w:tab/>
        <w:t>Dana 14. veljače 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B01B85" w:rsidP="00B01B85" w:rsidR="00B01B85">
      <w:pPr>
        <w:jc w:val="both"/>
        <w:rPr>
          <w:lang w:val="hr-HR"/>
        </w:rPr>
      </w:pPr>
    </w:p>
    <w:p w:rsidRDefault="00B01B85" w:rsidP="00B01B85" w:rsidR="00B01B85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B01B85" w:rsidP="00B01B85" w:rsidR="00B01B85">
      <w:pPr>
        <w:jc w:val="both"/>
        <w:rPr>
          <w:lang w:val="hr-HR"/>
        </w:rPr>
      </w:pPr>
    </w:p>
    <w:p w:rsidRDefault="00B01B85" w:rsidP="00B01B85" w:rsidR="00B01B85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B01B85" w:rsidP="00B01B85" w:rsidR="00B01B85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B01B85" w:rsidP="00B01B85" w:rsidR="00B01B85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B01B85" w:rsidP="00B01B85" w:rsidR="00B01B85">
      <w:pPr>
        <w:jc w:val="both"/>
        <w:rPr>
          <w:lang w:val="hr-HR"/>
        </w:rPr>
      </w:pPr>
    </w:p>
    <w:p w:rsidRDefault="00B01B85" w:rsidP="00B01B85" w:rsidR="00B01B85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B01B85" w:rsidP="00B01B85" w:rsidR="00B01B85" w:rsidRPr="00B948CA">
      <w:pPr>
        <w:jc w:val="center"/>
        <w:rPr>
          <w:lang w:val="hr-HR"/>
        </w:rPr>
      </w:pPr>
    </w:p>
    <w:p w:rsidRDefault="00B01B85" w:rsidP="00B01B85" w:rsidR="00B01B85" w:rsidRPr="00B948CA">
      <w:pPr>
        <w:jc w:val="center"/>
        <w:rPr>
          <w:lang w:val="hr-HR"/>
        </w:rPr>
      </w:pPr>
    </w:p>
    <w:p w:rsidRDefault="00B01B85" w:rsidP="00B01B85" w:rsidR="00B01B85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B01B85" w:rsidP="00B01B85" w:rsidR="00B01B85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B01B85" w:rsidP="00B01B85" w:rsidR="00B01B85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B01B85" w:rsidP="00B01B85" w:rsidR="00B01B85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B01B85" w:rsidP="00B01B85" w:rsidR="00B01B85" w:rsidRPr="00B948CA">
      <w:pPr>
        <w:ind w:firstLine="720" w:right="-51" w:left="4320"/>
        <w:rPr>
          <w:lang w:val="hr-HR"/>
        </w:rPr>
      </w:pPr>
    </w:p>
    <w:p w:rsidRDefault="00B01B85" w:rsidP="00B01B85" w:rsidR="00B01B85" w:rsidRPr="00B948CA">
      <w:pPr>
        <w:pStyle w:val="Naslov1"/>
        <w:ind w:firstLine="720"/>
        <w:rPr>
          <w:b w:val="false"/>
        </w:rPr>
      </w:pPr>
    </w:p>
    <w:p w:rsidRDefault="00B01B85" w:rsidP="00B01B85" w:rsidR="00B01B85" w:rsidRPr="00B948CA">
      <w:pPr>
        <w:pStyle w:val="Naslov1"/>
        <w:ind w:firstLine="720"/>
        <w:rPr>
          <w:b w:val="false"/>
        </w:rPr>
      </w:pPr>
    </w:p>
    <w:p w:rsidRDefault="00B01B85" w:rsidP="00B01B85" w:rsidR="00B01B85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B01B85" w:rsidP="00B01B85" w:rsidR="00B01B85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B01B85" w:rsidP="00B01B85" w:rsidR="00B01B85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B01B85" w:rsidP="00B01B85" w:rsidR="00B01B85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rPr>
          <w:lang w:val="hr-HR"/>
        </w:rPr>
      </w:pPr>
    </w:p>
    <w:p w:rsidRDefault="00B01B85" w:rsidP="00B01B85" w:rsidR="00B01B85" w:rsidRPr="00B948CA">
      <w:pPr>
        <w:rPr>
          <w:lang w:val="hr-HR"/>
        </w:rPr>
      </w:pPr>
    </w:p>
    <w:p w:rsidRDefault="006F59C9" w:rsidR="006F59C9"/>
    <w:sectPr w:rsidSect="002F631D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8A8" w:rsidP="00B01B85" w:rsidR="009D08A8">
      <w:r>
        <w:separator/>
      </w:r>
    </w:p>
  </w:endnote>
  <w:endnote w:id="0" w:type="continuationSeparator">
    <w:p w:rsidRDefault="009D08A8" w:rsidP="00B01B85" w:rsidR="009D0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8A8" w:rsidP="00B01B85" w:rsidR="009D08A8">
      <w:r>
        <w:separator/>
      </w:r>
    </w:p>
  </w:footnote>
  <w:footnote w:id="0" w:type="continuationSeparator">
    <w:p w:rsidRDefault="009D08A8" w:rsidP="00B01B85" w:rsidR="009D0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8A8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1C75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B85" w:rsidP="00B01B85" w:rsidR="00B01B85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Sp- 39/17-2</w:t>
    </w:r>
  </w:p>
  <w:p w:rsidRDefault="009D08A8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C7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B01B85">
      <w:rPr>
        <w:rStyle w:val="Brojstranice"/>
      </w:rPr>
      <w:t>–</w:t>
    </w:r>
  </w:p>
  <w:p w:rsidRDefault="00B01B85" w:rsidR="00B01B85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601C75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8A8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B01B85">
      <w:rPr>
        <w:lang w:val="hr-HR"/>
      </w:rPr>
      <w:t xml:space="preserve"> 39/17-2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3FB8"/>
    <w:rsid w:val="00383FB8"/>
    <w:rsid w:val="00601C75"/>
    <w:rsid w:val="006F59C9"/>
    <w:rsid w:val="009D08A8"/>
    <w:rsid w:val="00B0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B8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B01B85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B01B85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01B85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01B85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B01B85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01B85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B01B85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B01B8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B01B85"/>
  </w:style>
  <w:style w:styleId="Odlomakpopisa" w:type="paragraph">
    <w:name w:val="List Paragraph"/>
    <w:basedOn w:val="Normal"/>
    <w:uiPriority w:val="34"/>
    <w:qFormat/>
    <w:rsid w:val="00B01B8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B85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B01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B8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01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B8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B01B85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B01B85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01B85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01B85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B01B85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01B85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B01B85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B01B8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B01B85"/>
  </w:style>
  <w:style w:styleId="Odlomakpopisa" w:type="paragraph">
    <w:name w:val="List Paragraph"/>
    <w:basedOn w:val="Normal"/>
    <w:uiPriority w:val="34"/>
    <w:qFormat/>
    <w:rsid w:val="00B01B8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B85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B01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B8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01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Sp-39/2017</izvorni_sadrzaj>
    <derivirana_varijabla naziv="DomainObject.Predmet.OznakaBroj_1">Sp-39/2017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Buntić</izvorni_sadrzaj>
    <derivirana_varijabla naziv="DomainObject.Predmet.StrankaFormated_1">  Davor Buntić</derivirana_varijabla>
  </DomainObject.Predmet.StrankaFormated>
  <DomainObject.Predmet.StrankaFormatedOIB>
    <izvorni_sadrzaj>  Davor Buntić, OIB 86470425542</izvorni_sadrzaj>
    <derivirana_varijabla naziv="DomainObject.Predmet.StrankaFormatedOIB_1">  Davor Buntić, OIB 86470425542</derivirana_varijabla>
  </DomainObject.Predmet.StrankaFormatedOIB>
  <DomainObject.Predmet.StrankaFormatedWithAdress>
    <izvorni_sadrzaj> Davor Buntić, Vranićeva Ulica 3, 10000 Zagreb</izvorni_sadrzaj>
    <derivirana_varijabla naziv="DomainObject.Predmet.StrankaFormatedWithAdress_1"> Davor Buntić, Vranićeva Ulica 3, 10000 Zagreb</derivirana_varijabla>
  </DomainObject.Predmet.StrankaFormatedWithAdress>
  <DomainObject.Predmet.StrankaFormatedWithAdressOIB>
    <izvorni_sadrzaj> Davor Buntić, OIB 86470425542, Vranićeva Ulica 3, 10000 Zagreb</izvorni_sadrzaj>
    <derivirana_varijabla naziv="DomainObject.Predmet.StrankaFormatedWithAdressOIB_1"> Davor Buntić, OIB 86470425542, Vranićeva Ulica 3, 10000 Zagreb</derivirana_varijabla>
  </DomainObject.Predmet.StrankaFormatedWithAdressOIB>
  <DomainObject.Predmet.StrankaWithAdress>
    <izvorni_sadrzaj>Davor Buntić Vranićeva Ulica 3,10000 Zagreb</izvorni_sadrzaj>
    <derivirana_varijabla naziv="DomainObject.Predmet.StrankaWithAdress_1">Davor Buntić Vranićeva Ulica 3,10000 Zagreb</derivirana_varijabla>
  </DomainObject.Predmet.StrankaWithAdress>
  <DomainObject.Predmet.StrankaWithAdressOIB>
    <izvorni_sadrzaj>Davor Buntić, OIB 86470425542, Vranićeva Ulica 3,10000 Zagreb</izvorni_sadrzaj>
    <derivirana_varijabla naziv="DomainObject.Predmet.StrankaWithAdressOIB_1">Davor Buntić, OIB 86470425542, Vranićeva Ulica 3,10000 Zagreb</derivirana_varijabla>
  </DomainObject.Predmet.StrankaWithAdressOIB>
  <DomainObject.Predmet.StrankaNazivFormated>
    <izvorni_sadrzaj>Davor Buntić</izvorni_sadrzaj>
    <derivirana_varijabla naziv="DomainObject.Predmet.StrankaNazivFormated_1">Davor Buntić</derivirana_varijabla>
  </DomainObject.Predmet.StrankaNazivFormated>
  <DomainObject.Predmet.StrankaNazivFormatedOIB>
    <izvorni_sadrzaj>Davor Buntić, OIB 86470425542</izvorni_sadrzaj>
    <derivirana_varijabla naziv="DomainObject.Predmet.StrankaNazivFormatedOIB_1">Davor Buntić, OIB 86470425542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Davor Buntić</item>
    </izvorni_sadrzaj>
    <derivirana_varijabla naziv="DomainObject.Predmet.StrankaListFormated_1">
      <item>Davor Buntić</item>
    </derivirana_varijabla>
  </DomainObject.Predmet.StrankaListFormated>
  <DomainObject.Predmet.StrankaListFormatedOIB>
    <izvorni_sadrzaj>
      <item>Davor Buntić, OIB 86470425542</item>
    </izvorni_sadrzaj>
    <derivirana_varijabla naziv="DomainObject.Predmet.StrankaListFormatedOIB_1">
      <item>Davor Buntić, OIB 86470425542</item>
    </derivirana_varijabla>
  </DomainObject.Predmet.StrankaListFormatedOIB>
  <DomainObject.Predmet.StrankaListFormatedWithAdress>
    <izvorni_sadrzaj>
      <item>Davor Buntić, Vranićeva Ulica 3, 10000 Zagreb</item>
    </izvorni_sadrzaj>
    <derivirana_varijabla naziv="DomainObject.Predmet.StrankaListFormatedWithAdress_1">
      <item>Davor Buntić, Vranićeva Ulica 3, 10000 Zagreb</item>
    </derivirana_varijabla>
  </DomainObject.Predmet.StrankaListFormatedWithAdress>
  <DomainObject.Predmet.StrankaListFormatedWithAdressOIB>
    <izvorni_sadrzaj>
      <item>Davor Buntić, OIB 86470425542, Vranićeva Ulica 3, 10000 Zagreb</item>
    </izvorni_sadrzaj>
    <derivirana_varijabla naziv="DomainObject.Predmet.StrankaListFormatedWithAdressOIB_1">
      <item>Davor Buntić, OIB 86470425542, Vranićeva Ulica 3, 10000 Zagreb</item>
    </derivirana_varijabla>
  </DomainObject.Predmet.StrankaListFormatedWithAdressOIB>
  <DomainObject.Predmet.StrankaListNazivFormated>
    <izvorni_sadrzaj>
      <item>Davor Buntić</item>
    </izvorni_sadrzaj>
    <derivirana_varijabla naziv="DomainObject.Predmet.StrankaListNazivFormated_1">
      <item>Davor Buntić</item>
    </derivirana_varijabla>
  </DomainObject.Predmet.StrankaListNazivFormated>
  <DomainObject.Predmet.StrankaListNazivFormatedOIB>
    <izvorni_sadrzaj>
      <item>Davor Buntić, OIB 86470425542</item>
    </izvorni_sadrzaj>
    <derivirana_varijabla naziv="DomainObject.Predmet.StrankaListNazivFormatedOIB_1">
      <item>Davor Buntić, OIB 86470425542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Buntić</izvorni_sadrzaj>
    <derivirana_varijabla naziv="DomainObject.Predmet.StrankaIDrugi_1">Davor Buntić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Buntić, OIB 86470425542, Vranićeva Ulica 3, 10000 Zagreb</izvorni_sadrzaj>
    <derivirana_varijabla naziv="DomainObject.Predmet.StrankaIDrugiAdressOIB_1">Davor Buntić, OIB 86470425542, Vranićeva Ulica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Buntić</item>
    </izvorni_sadrzaj>
    <derivirana_varijabla naziv="DomainObject.Predmet.SudioniciListNaziv_1">
      <item>Davor Buntić</item>
    </derivirana_varijabla>
  </DomainObject.Predmet.SudioniciListNaziv>
  <DomainObject.Predmet.SudioniciListAdressOIB>
    <izvorni_sadrzaj>
      <item>Davor Buntić, OIB 86470425542, Vranićeva Ulica 3,10000 Zagreb</item>
    </izvorni_sadrzaj>
    <derivirana_varijabla naziv="DomainObject.Predmet.SudioniciListAdressOIB_1">
      <item>Davor Buntić, OIB 86470425542, Vranićeva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86470425542</item>
    </izvorni_sadrzaj>
    <derivirana_varijabla naziv="DomainObject.Predmet.SudioniciListNazivOIB_1">
      <item>, OIB 86470425542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2635</properties:Characters>
  <properties:Lines>79</properties:Lines>
  <properties:Paragraphs>27</properties:Paragraphs>
  <properties:TotalTime>1</properties:TotalTime>
  <properties:ScaleCrop>false</properties:ScaleCrop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2017-05-25T07:58:00Z</dcterms:created>
  <dc:creator>Anica Šenkiš</dc:creator>
  <dc:description/>
  <cp:keywords/>
  <cp:lastModifiedBy>Anica Šenkiš</cp:lastModifiedBy>
  <cp:lastPrinted>2017-05-26T06:32:00Z</cp:lastPrinted>
  <dcterms:modified xmlns:xsi="http://www.w3.org/2001/XMLSchema-instance" xsi:type="dcterms:W3CDTF">2017-05-26T06:32:00Z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