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eb50" w14:paraId="92ceb50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2346A0" w:rsidRPr="002346A0">
        <w:t>ZELENA ŽABA d.o.o.</w:t>
      </w:r>
      <w:r w:rsidR="009745DD">
        <w:t xml:space="preserve">, </w:t>
      </w:r>
      <w:r w:rsidR="002346A0" w:rsidRPr="002346A0">
        <w:t>Osijek</w:t>
      </w:r>
      <w:r w:rsidR="009745DD">
        <w:t xml:space="preserve">, </w:t>
      </w:r>
      <w:r w:rsidR="002346A0" w:rsidRPr="002346A0">
        <w:t>Stjepana Radića 42</w:t>
      </w:r>
      <w:r w:rsidR="009745DD">
        <w:t xml:space="preserve">, MBS: </w:t>
      </w:r>
      <w:r w:rsidR="002346A0" w:rsidRPr="002346A0">
        <w:t>030170738</w:t>
      </w:r>
      <w:r w:rsidR="009745DD">
        <w:t xml:space="preserve">, OIB: </w:t>
      </w:r>
      <w:r w:rsidR="002346A0" w:rsidRPr="002346A0">
        <w:t>79807153322</w:t>
      </w:r>
      <w:r w:rsidRPr="00B37760">
        <w:rPr>
          <w:color w:val="000000"/>
        </w:rPr>
        <w:t xml:space="preserve">, dana </w:t>
      </w:r>
      <w:r w:rsidR="002346A0">
        <w:rPr>
          <w:color w:val="000000"/>
        </w:rPr>
        <w:t>15</w:t>
      </w:r>
      <w:r w:rsidR="0023004B">
        <w:rPr>
          <w:color w:val="000000"/>
        </w:rPr>
        <w:t xml:space="preserve">. </w:t>
      </w:r>
      <w:r w:rsidR="002346A0">
        <w:rPr>
          <w:color w:val="000000"/>
        </w:rPr>
        <w:t>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12CAE" w:rsidRPr="002346A0">
        <w:t>ZELENA ŽABA d.o.o.</w:t>
      </w:r>
      <w:r w:rsidR="00112CAE">
        <w:t xml:space="preserve">, </w:t>
      </w:r>
      <w:r w:rsidR="00112CAE" w:rsidRPr="002346A0">
        <w:t>Osijek</w:t>
      </w:r>
      <w:r w:rsidR="00112CAE">
        <w:t xml:space="preserve">, </w:t>
      </w:r>
      <w:r w:rsidR="00112CAE" w:rsidRPr="002346A0">
        <w:t>Stjepana Radića 42</w:t>
      </w:r>
      <w:r w:rsidR="00112CAE">
        <w:t xml:space="preserve">, MBS: </w:t>
      </w:r>
      <w:r w:rsidR="00112CAE" w:rsidRPr="002346A0">
        <w:t>030170738</w:t>
      </w:r>
      <w:r w:rsidR="00112CAE">
        <w:t xml:space="preserve">, OIB: </w:t>
      </w:r>
      <w:r w:rsidR="00112CAE" w:rsidRPr="002346A0">
        <w:t>79807153322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017540" w:rsidP="00017540" w:rsidR="00017540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Boja Stanković OIB </w:t>
      </w:r>
      <w:r w:rsidR="0021792B">
        <w:t>96757479881</w:t>
      </w:r>
      <w:r w:rsidR="00314B30">
        <w:t>,</w:t>
      </w:r>
      <w:r w:rsidR="0021792B">
        <w:t xml:space="preserve"> </w:t>
      </w:r>
      <w:r w:rsidR="00314B30">
        <w:t>Osijek</w:t>
      </w:r>
      <w:r>
        <w:t>, Ilirska 48,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D20C5">
        <w:t>ZELENA ŽABA d.o.o., Osijek, Stjepana Radića 42, MBS: 030170738, OIB: 79807153322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1D20C5" w:rsidP="001D20C5" w:rsidR="0085221D" w:rsidRPr="001D20C5">
      <w:pPr>
        <w:pStyle w:val="Odlomakpopisa"/>
        <w:numPr>
          <w:ilvl w:val="0"/>
          <w:numId w:val="16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1D20C5">
        <w:rPr>
          <w:b/>
          <w:color w:val="000000"/>
        </w:rPr>
        <w:t xml:space="preserve"> 201</w:t>
      </w:r>
      <w:r w:rsidR="00DB48D4" w:rsidRPr="001D20C5">
        <w:rPr>
          <w:b/>
          <w:color w:val="000000"/>
        </w:rPr>
        <w:t>8</w:t>
      </w:r>
      <w:r w:rsidR="00ED6F97" w:rsidRPr="001D20C5">
        <w:rPr>
          <w:b/>
          <w:color w:val="000000"/>
        </w:rPr>
        <w:t xml:space="preserve">. u </w:t>
      </w:r>
      <w:r w:rsidR="00C14592" w:rsidRPr="001D20C5">
        <w:rPr>
          <w:b/>
          <w:color w:val="000000"/>
        </w:rPr>
        <w:t>10,0</w:t>
      </w:r>
      <w:r w:rsidR="00F84CE1" w:rsidRPr="001D20C5">
        <w:rPr>
          <w:b/>
          <w:color w:val="000000"/>
        </w:rPr>
        <w:t>0</w:t>
      </w:r>
      <w:r w:rsidR="0085221D" w:rsidRPr="001D20C5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D84BE1" w:rsidP="0051277F" w:rsidR="00D84BE1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E97459">
        <w:t xml:space="preserve">Dana </w:t>
      </w:r>
      <w:r w:rsidR="00FB2576">
        <w:t>25. listopada</w:t>
      </w:r>
      <w:r w:rsidR="00FC7320" w:rsidRPr="00E97459">
        <w:t xml:space="preserve"> 2017</w:t>
      </w:r>
      <w:r w:rsidRPr="00E97459">
        <w:t xml:space="preserve">. godine zaprimljen je na ovome sudu prijedlog </w:t>
      </w:r>
      <w:r w:rsidR="00A4310C" w:rsidRPr="00E97459">
        <w:t>FINANCIJSKE</w:t>
      </w:r>
      <w:r w:rsidR="00A4310C" w:rsidRPr="0021249D">
        <w:t xml:space="preserve">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432446">
        <w:t>5134</w:t>
      </w:r>
      <w:r>
        <w:t xml:space="preserve"> od </w:t>
      </w:r>
      <w:r w:rsidR="00432446">
        <w:t>24. listopada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6A6622">
        <w:t>ZELENA ŽABA d.o.o., Osijek, Stjepana Radića 42, MBS: 030170738, OIB: 79807153322</w:t>
      </w:r>
      <w:r>
        <w:t>.</w:t>
      </w:r>
      <w:r w:rsidR="0048364F">
        <w:t xml:space="preserve"> </w:t>
      </w:r>
      <w:r w:rsidR="00DD24EA">
        <w:t xml:space="preserve"> </w:t>
      </w:r>
      <w:r w:rsidR="00345B77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6A6622">
        <w:t>23. listopada</w:t>
      </w:r>
      <w:r w:rsidR="00992234">
        <w:t xml:space="preserve"> </w:t>
      </w:r>
      <w:r w:rsidR="00163074">
        <w:t xml:space="preserve">2017. </w:t>
      </w:r>
      <w:r>
        <w:t xml:space="preserve">godine </w:t>
      </w:r>
      <w:r w:rsidR="003F52E2">
        <w:t xml:space="preserve">dužnik u Očevidniku redoslijeda </w:t>
      </w:r>
      <w:r>
        <w:t xml:space="preserve">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3F52E2">
        <w:t>24.841,20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F41CE0">
        <w:t>2</w:t>
      </w:r>
      <w:r>
        <w:t xml:space="preserve"> zaposlen</w:t>
      </w:r>
      <w:r w:rsidR="00F41CE0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727C95">
        <w:t xml:space="preserve">23. listopada </w:t>
      </w:r>
      <w:r w:rsidR="00D21E12">
        <w:t xml:space="preserve">2017. </w:t>
      </w:r>
      <w:r>
        <w:t xml:space="preserve"> godine te u svom podnesku od </w:t>
      </w:r>
      <w:r w:rsidR="00727C95">
        <w:t xml:space="preserve">24. listopada </w:t>
      </w:r>
      <w:r w:rsidR="00D21E12">
        <w:t xml:space="preserve">2017. </w:t>
      </w:r>
      <w:r>
        <w:t xml:space="preserve">godine navodi da dužnik na dan </w:t>
      </w:r>
      <w:r w:rsidR="009201E5">
        <w:t xml:space="preserve">23. listopada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Pr="003C2D6A">
        <w:t xml:space="preserve">oročena novčana sredstva: </w:t>
      </w:r>
      <w:r w:rsidR="009201E5">
        <w:t>HR492340009111078454 Privredna banka</w:t>
      </w:r>
      <w:r w:rsidR="00E1624B" w:rsidRPr="003C2D6A">
        <w:rPr>
          <w:color w:val="000000"/>
        </w:rPr>
        <w:t xml:space="preserve">, </w:t>
      </w:r>
      <w:r w:rsidR="00E1624B" w:rsidRPr="003C2D6A">
        <w:t>te da na temelju čl.</w:t>
      </w:r>
      <w:r w:rsidR="00235666">
        <w:t xml:space="preserve"> 112.</w:t>
      </w:r>
      <w:r w:rsidR="00635EE3">
        <w:t xml:space="preserve"> </w:t>
      </w:r>
      <w:r w:rsidR="00E1624B">
        <w:t xml:space="preserve">st. 5. Stečajnog zakona dužnik na dan </w:t>
      </w:r>
      <w:r w:rsidR="006B6B81">
        <w:t xml:space="preserve">19. lipnja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235666">
        <w:t>na dan 23. listopada 2017. godine nema</w:t>
      </w:r>
      <w:r w:rsidR="006B6B81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613980">
        <w:t>15. veljače</w:t>
      </w:r>
      <w:r w:rsidR="00CF5A9F">
        <w:t xml:space="preserve">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44CFF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1792B" w:rsidP="0021792B" w:rsidR="0021792B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Boji Stanković, Osijek, Ilirska 48</w:t>
      </w:r>
    </w:p>
    <w:p w:rsidRDefault="000D09CA" w:rsidP="000D09CA" w:rsidR="000D09CA">
      <w:pPr>
        <w:jc w:val="both"/>
      </w:pPr>
      <w:r>
        <w:t>-dužniku ZELENA ŽABA d.o.o., Osijek, Stjepana Radića 42</w:t>
      </w:r>
    </w:p>
    <w:p w:rsidRDefault="000D09CA" w:rsidP="000D09CA" w:rsidR="000D09CA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0D09CA">
        <w:t>Stjepan Vila, Osijek, Stjepana Radića 42</w:t>
      </w:r>
    </w:p>
    <w:p w:rsidRDefault="000D09CA" w:rsidP="000D09CA" w:rsidR="000D09CA">
      <w:pPr>
        <w:jc w:val="both"/>
      </w:pPr>
      <w:r>
        <w:t xml:space="preserve">-FINA </w:t>
      </w:r>
    </w:p>
    <w:p w:rsidRDefault="000D09CA" w:rsidP="000D09CA" w:rsidR="000D09CA">
      <w:pPr>
        <w:jc w:val="both"/>
      </w:pPr>
      <w:r>
        <w:t>-Ministarstvu pravosuđa RH, Zagreb, Ulica Grada Vukovara 49, elektroničkom poštom</w:t>
      </w:r>
    </w:p>
    <w:p w:rsidRDefault="000D09CA" w:rsidP="000D09CA" w:rsidR="000D09CA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0D09CA" w:rsidP="000D09CA" w:rsidR="006D3C3F" w:rsidRPr="00B37760">
      <w:pPr>
        <w:jc w:val="both"/>
      </w:pPr>
      <w:r>
        <w:t>- R 19.4.2018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D45" w:rsidR="00C40D45">
      <w:r>
        <w:separator/>
      </w:r>
    </w:p>
  </w:endnote>
  <w:endnote w:id="0" w:type="continuationSeparator">
    <w:p w:rsidRDefault="00C40D45" w:rsidR="00C40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D45" w:rsidR="00C40D45">
      <w:r>
        <w:separator/>
      </w:r>
    </w:p>
  </w:footnote>
  <w:footnote w:id="0" w:type="continuationSeparator">
    <w:p w:rsidRDefault="00C40D45" w:rsidR="00C40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81F7C" w:rsidR="00281F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281F7C">
      <w:t>7 St-1523/17-10</w:t>
    </w:r>
  </w:p>
  <w:p w:rsidRDefault="00382154" w:rsidP="00382154" w:rsidR="00382154">
    <w:pPr>
      <w:jc w:val="right"/>
    </w:pP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281F7C">
      <w:t>1523</w:t>
    </w:r>
    <w:r w:rsidR="00705FB3">
      <w:t>/17-</w:t>
    </w:r>
    <w:r w:rsidR="00281F7C">
      <w:t>10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EF31E9"/>
    <w:multiLevelType w:val="hybridMultilevel"/>
    <w:tmpl w:val="1D8253BC"/>
    <w:lvl w:tplc="8BEE991A" w:ilvl="0">
      <w:start w:val="1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540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4CFF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3CC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9CA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2CAE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20C5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1F7D05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92B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46A0"/>
    <w:rsid w:val="00235666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0143"/>
    <w:rsid w:val="00273B2E"/>
    <w:rsid w:val="00273B39"/>
    <w:rsid w:val="002757BC"/>
    <w:rsid w:val="00276BE9"/>
    <w:rsid w:val="00277003"/>
    <w:rsid w:val="00277609"/>
    <w:rsid w:val="002811C3"/>
    <w:rsid w:val="0028153C"/>
    <w:rsid w:val="00281F7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4B30"/>
    <w:rsid w:val="00315D49"/>
    <w:rsid w:val="0031631F"/>
    <w:rsid w:val="0032279A"/>
    <w:rsid w:val="00325738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77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154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2D6A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52E2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4493"/>
    <w:rsid w:val="004252C3"/>
    <w:rsid w:val="0042546B"/>
    <w:rsid w:val="00426521"/>
    <w:rsid w:val="00426D7B"/>
    <w:rsid w:val="0043157D"/>
    <w:rsid w:val="00432446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17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87909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58FC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26F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980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6622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6B81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27C95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14B1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19D5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01E5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6B1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3B1F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088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4592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0D45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585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45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6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4BE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5AEA"/>
    <w:rsid w:val="00DB6077"/>
    <w:rsid w:val="00DB62A5"/>
    <w:rsid w:val="00DB77DD"/>
    <w:rsid w:val="00DC2A34"/>
    <w:rsid w:val="00DC68C6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35F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97459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40E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1CE0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257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F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B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C3B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3B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F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B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C3B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3B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3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St-1523/2017</izvorni_sadrzaj>
    <derivirana_varijabla naziv="DomainObject.Predmet.OznakaBroj_1">St-1523/2017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ŽABA d.o.o. za ugostiteljstvo, turizam i trgovinu</izvorni_sadrzaj>
    <derivirana_varijabla naziv="DomainObject.Predmet.ProtustrankaFormated_1">  ZELENA ŽABA d.o.o. za ugostiteljstvo, turizam i trgovinu</derivirana_varijabla>
  </DomainObject.Predmet.ProtustrankaFormated>
  <DomainObject.Predmet.ProtustrankaFormatedOIB>
    <izvorni_sadrzaj>  ZELENA ŽABA d.o.o. za ugostiteljstvo, turizam i trgovinu, OIB 79807153322</izvorni_sadrzaj>
    <derivirana_varijabla naziv="DomainObject.Predmet.ProtustrankaFormatedOIB_1">  ZELENA ŽABA d.o.o. za ugostiteljstvo, turizam i trgovinu, OIB 79807153322</derivirana_varijabla>
  </DomainObject.Predmet.ProtustrankaFormatedOIB>
  <DomainObject.Predmet.ProtustrankaFormatedWithAdress>
    <izvorni_sadrzaj> ZELENA ŽABA d.o.o. za ugostiteljstvo, turizam i trgovinu, Stjepana Radića 42, 31000 Osijek</izvorni_sadrzaj>
    <derivirana_varijabla naziv="DomainObject.Predmet.ProtustrankaFormatedWithAdress_1"> ZELENA ŽABA d.o.o. za ugostiteljstvo, turizam i trgovinu, Stjepana Radića 42, 31000 Osijek</derivirana_varijabla>
  </DomainObject.Predmet.ProtustrankaFormatedWithAdress>
  <DomainObject.Predmet.ProtustrankaFormatedWithAdressOIB>
    <izvorni_sadrzaj> ZELENA ŽABA d.o.o. za ugostiteljstvo, turizam i trgovinu, OIB 79807153322, Stjepana Radića 42, 31000 Osijek</izvorni_sadrzaj>
    <derivirana_varijabla naziv="DomainObject.Predmet.ProtustrankaFormatedWithAdressOIB_1"> ZELENA ŽABA d.o.o. za ugostiteljstvo, turizam i trgovinu, OIB 79807153322, Stjepana Radića 42, 31000 Osijek</derivirana_varijabla>
  </DomainObject.Predmet.ProtustrankaFormatedWithAdressOIB>
  <DomainObject.Predmet.ProtustrankaWithAdress>
    <izvorni_sadrzaj>ZELENA ŽABA d.o.o. za ugostiteljstvo, turizam i trgovinu Stjepana Radića 42, 31000 Osijek</izvorni_sadrzaj>
    <derivirana_varijabla naziv="DomainObject.Predmet.ProtustrankaWithAdress_1">ZELENA ŽABA d.o.o. za ugostiteljstvo, turizam i trgovinu Stjepana Radića 42, 31000 Osijek</derivirana_varijabla>
  </DomainObject.Predmet.ProtustrankaWithAdress>
  <DomainObject.Predmet.ProtustrankaWithAdressOIB>
    <izvorni_sadrzaj>ZELENA ŽABA d.o.o. za ugostiteljstvo, turizam i trgovinu, OIB 79807153322, Stjepana Radića 42, 31000 Osijek</izvorni_sadrzaj>
    <derivirana_varijabla naziv="DomainObject.Predmet.ProtustrankaWithAdressOIB_1">ZELENA ŽABA d.o.o. za ugostiteljstvo, turizam i trgovinu, OIB 79807153322, Stjepana Radića 42, 31000 Osijek</derivirana_varijabla>
  </DomainObject.Predmet.ProtustrankaWithAdressOIB>
  <DomainObject.Predmet.ProtustrankaNazivFormated>
    <izvorni_sadrzaj>ZELENA ŽABA d.o.o. za ugostiteljstvo, turizam i trgovinu</izvorni_sadrzaj>
    <derivirana_varijabla naziv="DomainObject.Predmet.ProtustrankaNazivFormated_1">ZELENA ŽABA d.o.o. za ugostiteljstvo, turizam i trgovinu</derivirana_varijabla>
  </DomainObject.Predmet.ProtustrankaNazivFormated>
  <DomainObject.Predmet.ProtustrankaNazivFormatedOIB>
    <izvorni_sadrzaj>ZELENA ŽABA d.o.o. za ugostiteljstvo, turizam i trgovinu, OIB 79807153322</izvorni_sadrzaj>
    <derivirana_varijabla naziv="DomainObject.Predmet.ProtustrankaNazivFormatedOIB_1">ZELENA ŽABA d.o.o. za ugostiteljstvo, turizam i trgovinu, OIB 79807153322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ZELENA ŽABA d.o.o. za ugostiteljstvo, turizam i trgovinu</item>
    </izvorni_sadrzaj>
    <derivirana_varijabla naziv="DomainObject.Predmet.ProtuStrankaListFormated_1">
      <item>ZELENA ŽABA d.o.o. za ugostiteljstvo, turizam i trgovinu</item>
    </derivirana_varijabla>
  </DomainObject.Predmet.ProtuStrankaListFormated>
  <DomainObject.Predmet.ProtuStrankaListFormatedOIB>
    <izvorni_sadrzaj>
      <item>ZELENA ŽABA d.o.o. za ugostiteljstvo, turizam i trgovinu, OIB 79807153322</item>
    </izvorni_sadrzaj>
    <derivirana_varijabla naziv="DomainObject.Predmet.ProtuStrankaListFormatedOIB_1">
      <item>ZELENA ŽABA d.o.o. za ugostiteljstvo, turizam i trgovinu, OIB 79807153322</item>
    </derivirana_varijabla>
  </DomainObject.Predmet.ProtuStrankaListFormatedOIB>
  <DomainObject.Predmet.ProtuStrankaListFormatedWithAdress>
    <izvorni_sadrzaj>
      <item>ZELENA ŽABA d.o.o. za ugostiteljstvo, turizam i trgovinu, Stjepana Radića 42, 31000 Osijek</item>
    </izvorni_sadrzaj>
    <derivirana_varijabla naziv="DomainObject.Predmet.ProtuStrankaListFormatedWithAdress_1">
      <item>ZELENA ŽABA d.o.o. za ugostiteljstvo, turizam i trgovinu, Stjepana Radića 42, 31000 Osijek</item>
    </derivirana_varijabla>
  </DomainObject.Predmet.ProtuStrankaListFormatedWithAdress>
  <DomainObject.Predmet.ProtuStrankaListFormatedWithAdressOIB>
    <izvorni_sadrzaj>
      <item>ZELENA ŽABA d.o.o. za ugostiteljstvo, turizam i trgovinu, OIB 79807153322, Stjepana Radića 42, 31000 Osijek</item>
    </izvorni_sadrzaj>
    <derivirana_varijabla naziv="DomainObject.Predmet.ProtuStrankaListFormatedWithAdressOIB_1">
      <item>ZELENA ŽABA d.o.o. za ugostiteljstvo, turizam i trgovinu, OIB 79807153322, Stjepana Radića 42, 31000 Osijek</item>
    </derivirana_varijabla>
  </DomainObject.Predmet.ProtuStrankaListFormatedWithAdressOIB>
  <DomainObject.Predmet.ProtuStrankaListNazivFormated>
    <izvorni_sadrzaj>
      <item>ZELENA ŽABA d.o.o. za ugostiteljstvo, turizam i trgovinu</item>
    </izvorni_sadrzaj>
    <derivirana_varijabla naziv="DomainObject.Predmet.ProtuStrankaListNazivFormated_1">
      <item>ZELENA ŽABA d.o.o. za ugostiteljstvo, turizam i trgovinu</item>
    </derivirana_varijabla>
  </DomainObject.Predmet.ProtuStrankaListNazivFormated>
  <DomainObject.Predmet.ProtuStrankaListNazivFormatedOIB>
    <izvorni_sadrzaj>
      <item>ZELENA ŽABA d.o.o. za ugostiteljstvo, turizam i trgovinu, OIB 79807153322</item>
    </izvorni_sadrzaj>
    <derivirana_varijabla naziv="DomainObject.Predmet.ProtuStrankaListNazivFormatedOIB_1">
      <item>ZELENA ŽABA d.o.o. za ugostiteljstvo, turizam i trgovinu, OIB 79807153322</item>
    </derivirana_varijabla>
  </DomainObject.Predmet.ProtuStrankaListNazivFormatedOIB>
  <DomainObject.Predmet.OstaliListFormated>
    <izvorni_sadrzaj>
      <item>Stjepan Vila</item>
    </izvorni_sadrzaj>
    <derivirana_varijabla naziv="DomainObject.Predmet.OstaliListFormated_1">
      <item>Stjepan Vila</item>
    </derivirana_varijabla>
  </DomainObject.Predmet.OstaliListFormated>
  <DomainObject.Predmet.OstaliListFormatedOIB>
    <izvorni_sadrzaj>
      <item>Stjepan Vila, OIB 81393460450</item>
    </izvorni_sadrzaj>
    <derivirana_varijabla naziv="DomainObject.Predmet.OstaliListFormatedOIB_1">
      <item>Stjepan Vila, OIB 81393460450</item>
    </derivirana_varijabla>
  </DomainObject.Predmet.OstaliListFormatedOIB>
  <DomainObject.Predmet.OstaliListFormatedWithAdress>
    <izvorni_sadrzaj>
      <item>Stjepan Vila, Stjepana Radića 42, 31000 Osijek</item>
    </izvorni_sadrzaj>
    <derivirana_varijabla naziv="DomainObject.Predmet.OstaliListFormatedWithAdress_1">
      <item>Stjepan Vila, Stjepana Radića 42, 31000 Osijek</item>
    </derivirana_varijabla>
  </DomainObject.Predmet.OstaliListFormatedWithAdress>
  <DomainObject.Predmet.OstaliListFormatedWithAdressOIB>
    <izvorni_sadrzaj>
      <item>Stjepan Vila, OIB 81393460450, Stjepana Radića 42, 31000 Osijek</item>
    </izvorni_sadrzaj>
    <derivirana_varijabla naziv="DomainObject.Predmet.OstaliListFormatedWithAdressOIB_1">
      <item>Stjepan Vila, OIB 81393460450, Stjepana Radića 42, 31000 Osijek</item>
    </derivirana_varijabla>
  </DomainObject.Predmet.OstaliListFormatedWithAdressOIB>
  <DomainObject.Predmet.OstaliListNazivFormated>
    <izvorni_sadrzaj>
      <item>Stjepan Vila</item>
    </izvorni_sadrzaj>
    <derivirana_varijabla naziv="DomainObject.Predmet.OstaliListNazivFormated_1">
      <item>Stjepan Vila</item>
    </derivirana_varijabla>
  </DomainObject.Predmet.OstaliListNazivFormated>
  <DomainObject.Predmet.OstaliListNazivFormatedOIB>
    <izvorni_sadrzaj>
      <item>Stjepan Vila, OIB 81393460450</item>
    </izvorni_sadrzaj>
    <derivirana_varijabla naziv="DomainObject.Predmet.OstaliListNazivFormatedOIB_1">
      <item>Stjepan Vila, OIB 81393460450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ZELENA ŽABA d.o.o. za ugostiteljstvo, turizam i trgovinu</izvorni_sadrzaj>
    <derivirana_varijabla naziv="DomainObject.Predmet.ProtustrankaIDrugi_1">ZELENA ŽABA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ZELENA ŽABA d.o.o. za ugostiteljstvo, turizam i trgovinu, OIB 79807153322, Stjepana Radića 42, 31000 Osijek</izvorni_sadrzaj>
    <derivirana_varijabla naziv="DomainObject.Predmet.ProtustrankaIDrugiAdressOIB_1">ZELENA ŽABA d.o.o. za ugostiteljstvo, turizam i trgovinu, OIB 79807153322, Stjepana Radića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ZELENA ŽABA d.o.o. za ugostiteljstvo, turizam i trgovinu</item>
      <item>Stjepan Vila</item>
    </izvorni_sadrzaj>
    <derivirana_varijabla naziv="DomainObject.Predmet.SudioniciListNaziv_1">
      <item>FINA RC OSIJEK</item>
      <item>ZELENA ŽABA d.o.o. za ugostiteljstvo, turizam i trgovinu</item>
      <item>Stjepan Vila</item>
    </derivirana_varijabla>
  </DomainObject.Predmet.SudioniciListNaziv>
  <DomainObject.Predmet.SudioniciListAdressOIB>
    <izvorni_sadrzaj>
      <item>FINA RC OSIJEK, OIB 85821130368</item>
      <item>ZELENA ŽABA d.o.o. za ugostiteljstvo, turizam i trgovinu, OIB 79807153322, Stjepana Radića 42,31000 Osijek</item>
      <item>Stjepan Vila, OIB 81393460450, Stjepana Radića 42,31000 Osijek</item>
    </izvorni_sadrzaj>
    <derivirana_varijabla naziv="DomainObject.Predmet.SudioniciListAdressOIB_1">
      <item>FINA RC OSIJEK, OIB 85821130368</item>
      <item>ZELENA ŽABA d.o.o. za ugostiteljstvo, turizam i trgovinu, OIB 79807153322, Stjepana Radića 42,31000 Osijek</item>
      <item>Stjepan Vila, OIB 81393460450, Stjepana Radića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79807153322</item>
      <item>, OIB 81393460450</item>
    </izvorni_sadrzaj>
    <derivirana_varijabla naziv="DomainObject.Predmet.SudioniciListNazivOIB_1">
      <item>, OIB 85821130368</item>
      <item>, OIB 79807153322</item>
      <item>, OIB 81393460450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51D29-D747-4860-A73A-FCCA23B23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4071</properties:Characters>
  <properties:Lines>105</properties:Lines>
  <properties:Paragraphs>36</properties:Paragraphs>
  <properties:TotalTime>858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2018-02-15T11:27:00Z</cp:lastPrinted>
  <dcterms:modified xmlns:xsi="http://www.w3.org/2001/XMLSchema-instance" xsi:type="dcterms:W3CDTF">2018-02-15T11:27:00Z</dcterms:modified>
  <cp:revision>843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