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9e08" w14:paraId="f0a9e08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2512C">
        <w:t>2</w:t>
      </w:r>
      <w:r w:rsidR="00BB3FA0">
        <w:t>5</w:t>
      </w:r>
      <w:r w:rsidR="008A6198">
        <w:t>0</w:t>
      </w:r>
      <w:r w:rsidR="007A3FD8">
        <w:t>2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8A6198">
        <w:t>GRUIS PROJEKT</w:t>
      </w:r>
      <w:r w:rsidR="001426B9">
        <w:t xml:space="preserve"> </w:t>
      </w:r>
      <w:r w:rsidR="009A403C">
        <w:t>d.o.o.</w:t>
      </w:r>
      <w:r w:rsidR="000500DB">
        <w:t xml:space="preserve">, </w:t>
      </w:r>
      <w:r>
        <w:t xml:space="preserve">OIB: </w:t>
      </w:r>
      <w:r w:rsidR="008A6198">
        <w:t>24899736328</w:t>
      </w:r>
      <w:r>
        <w:t xml:space="preserve"> MBS: </w:t>
      </w:r>
      <w:r w:rsidR="008A6198">
        <w:t xml:space="preserve">080790299, Zagreb, Rivanjski put 2/B, </w:t>
      </w:r>
      <w:r>
        <w:t xml:space="preserve">temeljem članka 430. Stečajnog zakona („Narodne novine“ 71/15), dana </w:t>
      </w:r>
      <w:r w:rsidR="000500DB">
        <w:t>14</w:t>
      </w:r>
      <w:r w:rsidR="0062512C">
        <w:t xml:space="preserve">.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8A6198">
        <w:t>GRUIS PROJEKT d.o.o., OIB: 24899736328 MBS: 080790299, Zagreb, Rivanjski put 2/B,</w:t>
      </w:r>
      <w:r w:rsidR="004919AD">
        <w:t xml:space="preserve"> </w:t>
      </w:r>
      <w:r w:rsidR="00F42B62">
        <w:t xml:space="preserve"> </w:t>
      </w:r>
      <w:r w:rsidR="00F66CA4">
        <w:t xml:space="preserve">iznosi </w:t>
      </w:r>
      <w:r w:rsidR="008A6198">
        <w:t>148.565,14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8A6198">
        <w:t>GRUIS PROJEKT d.o.o., OIB: 24899736328 MBS: 080790299, Zagreb, Rivanjski put 2/B</w:t>
      </w:r>
      <w:r w:rsidR="00DC29BE">
        <w:t>,</w:t>
      </w:r>
      <w:r w:rsidR="0062512C">
        <w:t xml:space="preserve"> </w:t>
      </w:r>
      <w:r w:rsidR="00214EDB">
        <w:t xml:space="preserve">direktor, </w:t>
      </w:r>
      <w:r w:rsidR="008A6198">
        <w:t>ANĐELKO NAKIĆ</w:t>
      </w:r>
      <w:r w:rsidR="001426B9">
        <w:t xml:space="preserve">, OIB: </w:t>
      </w:r>
      <w:r w:rsidR="008A6198">
        <w:t>89070849482</w:t>
      </w:r>
      <w:r w:rsidR="00B14BCA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500DB">
        <w:t>2</w:t>
      </w:r>
      <w:r w:rsidR="00BB3FA0">
        <w:t>5</w:t>
      </w:r>
      <w:r w:rsidR="008A6198">
        <w:t>02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0500DB">
        <w:t>14.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2512C">
        <w:t>5.1.2017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37B0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37B0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2C37B0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426B9"/>
    <w:rsid w:val="00171C77"/>
    <w:rsid w:val="001A2FDB"/>
    <w:rsid w:val="001F3355"/>
    <w:rsid w:val="00201199"/>
    <w:rsid w:val="00202FCB"/>
    <w:rsid w:val="0020458A"/>
    <w:rsid w:val="00214EDB"/>
    <w:rsid w:val="002B123D"/>
    <w:rsid w:val="002C213A"/>
    <w:rsid w:val="002C37B0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A3FD8"/>
    <w:rsid w:val="007D4128"/>
    <w:rsid w:val="00807483"/>
    <w:rsid w:val="0083151E"/>
    <w:rsid w:val="00832200"/>
    <w:rsid w:val="00853F3A"/>
    <w:rsid w:val="0086311F"/>
    <w:rsid w:val="00883980"/>
    <w:rsid w:val="008974F6"/>
    <w:rsid w:val="008A6198"/>
    <w:rsid w:val="008C63F0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3FA0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C29BE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2502</izvorni_sadrzaj>
    <derivirana_varijabla naziv="DomainObject.Predmet.Broj_1">2502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St-2502/2016</izvorni_sadrzaj>
    <derivirana_varijabla naziv="DomainObject.Predmet.OznakaBroj_1">St-2502/2016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GRUIS PROJEKT d.o.o.</izvorni_sadrzaj>
    <derivirana_varijabla naziv="DomainObject.Predmet.ProtustrankaFormated_1">  GRUIS PROJEKT d.o.o.</derivirana_varijabla>
  </DomainObject.Predmet.ProtustrankaFormated>
  <DomainObject.Predmet.ProtustrankaFormatedOIB>
    <izvorni_sadrzaj>  GRUIS PROJEKT d.o.o., OIB 24899736328</izvorni_sadrzaj>
    <derivirana_varijabla naziv="DomainObject.Predmet.ProtustrankaFormatedOIB_1">  GRUIS PROJEKT d.o.o., OIB 24899736328</derivirana_varijabla>
  </DomainObject.Predmet.ProtustrankaFormatedOIB>
  <DomainObject.Predmet.ProtustrankaFormatedWithAdress>
    <izvorni_sadrzaj> GRUIS PROJEKT d.o.o., Rivanjski put 2/B, 10000 Zagreb</izvorni_sadrzaj>
    <derivirana_varijabla naziv="DomainObject.Predmet.ProtustrankaFormatedWithAdress_1"> GRUIS PROJEKT d.o.o., Rivanjski put 2/B, 10000 Zagreb</derivirana_varijabla>
  </DomainObject.Predmet.ProtustrankaFormatedWithAdress>
  <DomainObject.Predmet.ProtustrankaFormatedWithAdressOIB>
    <izvorni_sadrzaj> GRUIS PROJEKT d.o.o., OIB 24899736328, Rivanjski put 2/B, 10000 Zagreb</izvorni_sadrzaj>
    <derivirana_varijabla naziv="DomainObject.Predmet.ProtustrankaFormatedWithAdressOIB_1"> GRUIS PROJEKT d.o.o., OIB 24899736328, Rivanjski put 2/B, 10000 Zagreb</derivirana_varijabla>
  </DomainObject.Predmet.ProtustrankaFormatedWithAdressOIB>
  <DomainObject.Predmet.ProtustrankaWithAdress>
    <izvorni_sadrzaj>GRUIS PROJEKT d.o.o. Rivanjski put 2/B, 10000 Zagreb</izvorni_sadrzaj>
    <derivirana_varijabla naziv="DomainObject.Predmet.ProtustrankaWithAdress_1">GRUIS PROJEKT d.o.o. Rivanjski put 2/B, 10000 Zagreb</derivirana_varijabla>
  </DomainObject.Predmet.ProtustrankaWithAdress>
  <DomainObject.Predmet.ProtustrankaWithAdressOIB>
    <izvorni_sadrzaj>GRUIS PROJEKT d.o.o., OIB 24899736328, Rivanjski put 2/B, 10000 Zagreb</izvorni_sadrzaj>
    <derivirana_varijabla naziv="DomainObject.Predmet.ProtustrankaWithAdressOIB_1">GRUIS PROJEKT d.o.o., OIB 24899736328, Rivanjski put 2/B, 10000 Zagreb</derivirana_varijabla>
  </DomainObject.Predmet.ProtustrankaWithAdressOIB>
  <DomainObject.Predmet.ProtustrankaNazivFormated>
    <izvorni_sadrzaj>GRUIS PROJEKT d.o.o.</izvorni_sadrzaj>
    <derivirana_varijabla naziv="DomainObject.Predmet.ProtustrankaNazivFormated_1">GRUIS PROJEKT d.o.o.</derivirana_varijabla>
  </DomainObject.Predmet.ProtustrankaNazivFormated>
  <DomainObject.Predmet.ProtustrankaNazivFormatedOIB>
    <izvorni_sadrzaj>GRUIS PROJEKT d.o.o., OIB 24899736328</izvorni_sadrzaj>
    <derivirana_varijabla naziv="DomainObject.Predmet.ProtustrankaNazivFormatedOIB_1">GRUIS PROJEKT d.o.o., OIB 24899736328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GRUIS PROJEKT d.o.o.</item>
    </izvorni_sadrzaj>
    <derivirana_varijabla naziv="DomainObject.Predmet.ProtuStrankaListFormated_1">
      <item>GRUIS PROJEKT d.o.o.</item>
    </derivirana_varijabla>
  </DomainObject.Predmet.ProtuStrankaListFormated>
  <DomainObject.Predmet.ProtuStrankaListFormatedOIB>
    <izvorni_sadrzaj>
      <item>GRUIS PROJEKT d.o.o., OIB 24899736328</item>
    </izvorni_sadrzaj>
    <derivirana_varijabla naziv="DomainObject.Predmet.ProtuStrankaListFormatedOIB_1">
      <item>GRUIS PROJEKT d.o.o., OIB 24899736328</item>
    </derivirana_varijabla>
  </DomainObject.Predmet.ProtuStrankaListFormatedOIB>
  <DomainObject.Predmet.ProtuStrankaListFormatedWithAdress>
    <izvorni_sadrzaj>
      <item>GRUIS PROJEKT d.o.o., Rivanjski put 2/B, 10000 Zagreb</item>
    </izvorni_sadrzaj>
    <derivirana_varijabla naziv="DomainObject.Predmet.ProtuStrankaListFormatedWithAdress_1">
      <item>GRUIS PROJEKT d.o.o., Rivanjski put 2/B, 10000 Zagreb</item>
    </derivirana_varijabla>
  </DomainObject.Predmet.ProtuStrankaListFormatedWithAdress>
  <DomainObject.Predmet.ProtuStrankaListFormatedWithAdressOIB>
    <izvorni_sadrzaj>
      <item>GRUIS PROJEKT d.o.o., OIB 24899736328, Rivanjski put 2/B, 10000 Zagreb</item>
    </izvorni_sadrzaj>
    <derivirana_varijabla naziv="DomainObject.Predmet.ProtuStrankaListFormatedWithAdressOIB_1">
      <item>GRUIS PROJEKT d.o.o., OIB 24899736328, Rivanjski put 2/B, 10000 Zagreb</item>
    </derivirana_varijabla>
  </DomainObject.Predmet.ProtuStrankaListFormatedWithAdressOIB>
  <DomainObject.Predmet.ProtuStrankaListNazivFormated>
    <izvorni_sadrzaj>
      <item>GRUIS PROJEKT d.o.o.</item>
    </izvorni_sadrzaj>
    <derivirana_varijabla naziv="DomainObject.Predmet.ProtuStrankaListNazivFormated_1">
      <item>GRUIS PROJEKT d.o.o.</item>
    </derivirana_varijabla>
  </DomainObject.Predmet.ProtuStrankaListNazivFormated>
  <DomainObject.Predmet.ProtuStrankaListNazivFormatedOIB>
    <izvorni_sadrzaj>
      <item>GRUIS PROJEKT d.o.o., OIB 24899736328</item>
    </izvorni_sadrzaj>
    <derivirana_varijabla naziv="DomainObject.Predmet.ProtuStrankaListNazivFormatedOIB_1">
      <item>GRUIS PROJEKT d.o.o., OIB 24899736328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GRUIS PROJEKT d.o.o.</izvorni_sadrzaj>
    <derivirana_varijabla naziv="DomainObject.Predmet.ProtustrankaIDrugi_1">GRUIS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GRUIS PROJEKT d.o.o., OIB 24899736328, Rivanjski put 2/B, 10000 Zagreb</izvorni_sadrzaj>
    <derivirana_varijabla naziv="DomainObject.Predmet.ProtustrankaIDrugiAdressOIB_1">GRUIS PROJEKT d.o.o., OIB 24899736328, Rivanjski put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GRUIS PROJEKT d.o.o.</item>
      <item>FINA Regionalni centar Zagreb</item>
    </izvorni_sadrzaj>
    <derivirana_varijabla naziv="DomainObject.Predmet.SudioniciListNaziv_1">
      <item>GRUIS PROJEKT d.o.o.</item>
      <item>FINA Regionalni centar Zagreb</item>
    </derivirana_varijabla>
  </DomainObject.Predmet.SudioniciListNaziv>
  <DomainObject.Predmet.SudioniciListAdressOIB>
    <izvorni_sadrzaj>
      <item>GRUIS PROJEKT d.o.o., OIB 24899736328, Rivanjski put 2/B,10000 Zagreb</item>
      <item>FINA Regionalni centar Zagreb, OIB 85821130368, Trg svibanjskih žrtava 1995. br. 1,10000 Zagreb</item>
    </izvorni_sadrzaj>
    <derivirana_varijabla naziv="DomainObject.Predmet.SudioniciListAdressOIB_1">
      <item>GRUIS PROJEKT d.o.o., OIB 24899736328, Rivanjski put 2/B,10000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24899736328</item>
      <item>, OIB 85821130368</item>
    </izvorni_sadrzaj>
    <derivirana_varijabla naziv="DomainObject.Predmet.SudioniciListNazivOIB_1">
      <item>, OIB 24899736328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1993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2016-11-14T12:45:00Z</dcterms:created>
  <dc:creator>Snježana Andrijanić</dc:creator>
  <cp:lastModifiedBy>Snježana Andrijanić</cp:lastModifiedBy>
  <cp:lastPrinted>2016-11-14T12:44:00Z</cp:lastPrinted>
  <dcterms:modified xmlns:xsi="http://www.w3.org/2001/XMLSchema-instance" xsi:type="dcterms:W3CDTF">2016-11-14T12:45:00Z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