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013f" w14:paraId="d7b013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0A4FFF">
        <w:rPr>
          <w:b/>
          <w:lang w:val="hr-HR"/>
        </w:rPr>
        <w:t>609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0A4FFF">
        <w:rPr>
          <w:lang w:val="hr-HR"/>
        </w:rPr>
        <w:t>ŽANE-KOVANA BRAVARIJA d.o.o. Sinj, Omiška ulica 6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0A4FFF">
        <w:rPr>
          <w:lang w:val="hr-HR"/>
        </w:rPr>
        <w:t>59782943118</w:t>
      </w:r>
      <w:r w:rsidR="000467BE">
        <w:rPr>
          <w:lang w:val="hr-HR"/>
        </w:rPr>
        <w:t xml:space="preserve">, MBS: </w:t>
      </w:r>
      <w:r w:rsidR="000A4FFF">
        <w:rPr>
          <w:lang w:val="hr-HR"/>
        </w:rPr>
        <w:t>060241731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A35B70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A4FFF">
        <w:rPr>
          <w:lang w:val="hr-HR"/>
        </w:rPr>
        <w:t>ŽANE-KOVANA BRAVARIJA d.o.o. Sinj, Omiška ulica 6, OIB: 59782943118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0A4FFF">
        <w:rPr>
          <w:lang w:val="hr-HR"/>
        </w:rPr>
        <w:t>51.088,24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A35B70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A35B7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A4FF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E30B1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35B70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8590E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59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9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590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59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59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St-2609/2015</izvorni_sadrzaj>
    <derivirana_varijabla naziv="DomainObject.Predmet.OznakaBroj_1">St-2609/2015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ŽANE-KOVANA BRAVARIJA za trgovinu i usluge društvo s ograničenom odgovornošću</izvorni_sadrzaj>
    <derivirana_varijabla naziv="DomainObject.Predmet.ProtustrankaFormated_1">  ŽANE-KOVANA BRAVARIJA za trgovinu i usluge društvo s ograničenom odgovornošću</derivirana_varijabla>
  </DomainObject.Predmet.ProtustrankaFormated>
  <DomainObject.Predmet.ProtustrankaFormatedOIB>
    <izvorni_sadrzaj>  ŽANE-KOVANA BRAVARIJA za trgovinu i usluge društvo s ograničenom odgovornošću, OIB 59782943118</izvorni_sadrzaj>
    <derivirana_varijabla naziv="DomainObject.Predmet.ProtustrankaFormatedOIB_1">  ŽANE-KOVANA BRAVARIJA za trgovinu i usluge društvo s ograničenom odgovornošću, OIB 59782943118</derivirana_varijabla>
  </DomainObject.Predmet.ProtustrankaFormatedOIB>
  <DomainObject.Predmet.ProtustrankaFormatedWithAdress>
    <izvorni_sadrzaj> ŽANE-KOVANA BRAVARIJA za trgovinu i usluge društvo s ograničenom odgovornošću, Omiška ulica 6, 21230 Sinj</izvorni_sadrzaj>
    <derivirana_varijabla naziv="DomainObject.Predmet.ProtustrankaFormatedWithAdress_1"> ŽANE-KOVANA BRAVARIJA za trgovinu i usluge društvo s ograničenom odgovornošću, Omiška ulica 6, 21230 Sinj</derivirana_varijabla>
  </DomainObject.Predmet.ProtustrankaFormatedWithAdress>
  <DomainObject.Predmet.ProtustrankaFormatedWithAdressOIB>
    <izvorni_sadrzaj> ŽANE-KOVANA BRAVARIJA za trgovinu i usluge društvo s ograničenom odgovornošću, OIB 59782943118, Omiška ulica 6, 21230 Sinj</izvorni_sadrzaj>
    <derivirana_varijabla naziv="DomainObject.Predmet.ProtustrankaFormatedWithAdressOIB_1"> ŽANE-KOVANA BRAVARIJA za trgovinu i usluge društvo s ograničenom odgovornošću, OIB 59782943118, Omiška ulica 6, 21230 Sinj</derivirana_varijabla>
  </DomainObject.Predmet.ProtustrankaFormatedWithAdressOIB>
  <DomainObject.Predmet.ProtustrankaWithAdress>
    <izvorni_sadrzaj>ŽANE-KOVANA BRAVARIJA za trgovinu i usluge društvo s ograničenom odgovornošću Omiška ulica 6, 21230 Sinj</izvorni_sadrzaj>
    <derivirana_varijabla naziv="DomainObject.Predmet.ProtustrankaWithAdress_1">ŽANE-KOVANA BRAVARIJA za trgovinu i usluge društvo s ograničenom odgovornošću Omiška ulica 6, 21230 Sinj</derivirana_varijabla>
  </DomainObject.Predmet.ProtustrankaWithAdress>
  <DomainObject.Predmet.ProtustrankaWithAdressOIB>
    <izvorni_sadrzaj>ŽANE-KOVANA BRAVARIJA za trgovinu i usluge društvo s ograničenom odgovornošću, OIB 59782943118, Omiška ulica 6, 21230 Sinj</izvorni_sadrzaj>
    <derivirana_varijabla naziv="DomainObject.Predmet.ProtustrankaWithAdressOIB_1">ŽANE-KOVANA BRAVARIJA za trgovinu i usluge društvo s ograničenom odgovornošću, OIB 59782943118, Omiška ulica 6, 21230 Sinj</derivirana_varijabla>
  </DomainObject.Predmet.ProtustrankaWithAdressOIB>
  <DomainObject.Predmet.ProtustrankaNazivFormated>
    <izvorni_sadrzaj>ŽANE-KOVANA BRAVARIJA za trgovinu i usluge društvo s ograničenom odgovornošću</izvorni_sadrzaj>
    <derivirana_varijabla naziv="DomainObject.Predmet.ProtustrankaNazivFormated_1">ŽANE-KOVANA BRAVARIJA za trgovinu i usluge društvo s ograničenom odgovornošću</derivirana_varijabla>
  </DomainObject.Predmet.ProtustrankaNazivFormated>
  <DomainObject.Predmet.ProtustrankaNazivFormatedOIB>
    <izvorni_sadrzaj>ŽANE-KOVANA BRAVARIJA za trgovinu i usluge društvo s ograničenom odgovornošću, OIB 59782943118</izvorni_sadrzaj>
    <derivirana_varijabla naziv="DomainObject.Predmet.ProtustrankaNazivFormatedOIB_1">ŽANE-KOVANA BRAVARIJA za trgovinu i usluge društvo s ograničenom odgovornošću, OIB 59782943118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51088.24</izvorni_sadrzaj>
    <derivirana_varijabla naziv="DomainObject.Predmet.TrenutnaVrijednost_1">51088.24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ŽANE-KOVANA BRAVARIJA za trgovinu i usluge društvo s ograničenom odgovornošću</item>
    </izvorni_sadrzaj>
    <derivirana_varijabla naziv="DomainObject.Predmet.ProtuStrankaListFormated_1">
      <item>ŽANE-KOVANA BRAVARIJA za trgovinu i usluge društvo s ograničenom odgovornošću</item>
    </derivirana_varijabla>
  </DomainObject.Predmet.ProtuStrankaListFormated>
  <DomainObject.Predmet.ProtuStrankaListFormatedOIB>
    <izvorni_sadrzaj>
      <item>ŽANE-KOVANA BRAVARIJA za trgovinu i usluge društvo s ograničenom odgovornošću, OIB 59782943118</item>
    </izvorni_sadrzaj>
    <derivirana_varijabla naziv="DomainObject.Predmet.ProtuStrankaListFormatedOIB_1">
      <item>ŽANE-KOVANA BRAVARIJA za trgovinu i usluge društvo s ograničenom odgovornošću, OIB 59782943118</item>
    </derivirana_varijabla>
  </DomainObject.Predmet.ProtuStrankaListFormatedOIB>
  <DomainObject.Predmet.ProtuStrankaListFormatedWithAdress>
    <izvorni_sadrzaj>
      <item>ŽANE-KOVANA BRAVARIJA za trgovinu i usluge društvo s ograničenom odgovornošću, Omiška ulica 6, 21230 Sinj</item>
    </izvorni_sadrzaj>
    <derivirana_varijabla naziv="DomainObject.Predmet.ProtuStrankaListFormatedWithAdress_1">
      <item>ŽANE-KOVANA BRAVARIJA za trgovinu i usluge društvo s ograničenom odgovornošću, Omiška ulica 6, 21230 Sinj</item>
    </derivirana_varijabla>
  </DomainObject.Predmet.ProtuStrankaListFormatedWithAdress>
  <DomainObject.Predmet.ProtuStrankaListFormatedWithAdressOIB>
    <izvorni_sadrzaj>
      <item>ŽANE-KOVANA BRAVARIJA za trgovinu i usluge društvo s ograničenom odgovornošću, OIB 59782943118, Omiška ulica 6, 21230 Sinj</item>
    </izvorni_sadrzaj>
    <derivirana_varijabla naziv="DomainObject.Predmet.ProtuStrankaListFormatedWithAdressOIB_1">
      <item>ŽANE-KOVANA BRAVARIJA za trgovinu i usluge društvo s ograničenom odgovornošću, OIB 59782943118, Omiška ulica 6, 21230 Sinj</item>
    </derivirana_varijabla>
  </DomainObject.Predmet.ProtuStrankaListFormatedWithAdressOIB>
  <DomainObject.Predmet.ProtuStrankaListNazivFormated>
    <izvorni_sadrzaj>
      <item>ŽANE-KOVANA BRAVARIJA za trgovinu i usluge društvo s ograničenom odgovornošću</item>
    </izvorni_sadrzaj>
    <derivirana_varijabla naziv="DomainObject.Predmet.ProtuStrankaListNazivFormated_1">
      <item>ŽANE-KOVANA BRAVARIJA za trgovinu i usluge društvo s ograničenom odgovornošću</item>
    </derivirana_varijabla>
  </DomainObject.Predmet.ProtuStrankaListNazivFormated>
  <DomainObject.Predmet.ProtuStrankaListNazivFormatedOIB>
    <izvorni_sadrzaj>
      <item>ŽANE-KOVANA BRAVARIJA za trgovinu i usluge društvo s ograničenom odgovornošću, OIB 59782943118</item>
    </izvorni_sadrzaj>
    <derivirana_varijabla naziv="DomainObject.Predmet.ProtuStrankaListNazivFormatedOIB_1">
      <item>ŽANE-KOVANA BRAVARIJA za trgovinu i usluge društvo s ograničenom odgovornošću, OIB 59782943118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ŽANE-KOVANA BRAVARIJA za trgovinu i usluge društvo s ograničenom odgovornošću</izvorni_sadrzaj>
    <derivirana_varijabla naziv="DomainObject.Predmet.ProtustrankaIDrugi_1">ŽANE-KOVANA BRAVARIJA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ŽANE-KOVANA BRAVARIJA za trgovinu i usluge društvo s ograničenom odgovornošću, OIB 59782943118, Omiška ulica 6, 21230 Sinj</izvorni_sadrzaj>
    <derivirana_varijabla naziv="DomainObject.Predmet.ProtustrankaIDrugiAdressOIB_1">ŽANE-KOVANA BRAVARIJA za trgovinu i usluge društvo s ograničenom odgovornošću, OIB 59782943118, Omiška ulica 6,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ŽANE-KOVANA BRAVARIJA za trgovinu i usluge društvo s ograničenom odgovornošću</item>
      <item>FINANCIJSKA AGENCIJA, RC SPLIT</item>
    </izvorni_sadrzaj>
    <derivirana_varijabla naziv="DomainObject.Predmet.SudioniciListNaziv_1">
      <item>ŽANE-KOVANA BRAVARIJA za trgovinu i usluge društvo s ograničenom odgovornošću</item>
      <item>FINANCIJSKA AGENCIJA, RC SPLIT</item>
    </derivirana_varijabla>
  </DomainObject.Predmet.SudioniciListNaziv>
  <DomainObject.Predmet.SudioniciListAdressOIB>
    <izvorni_sadrzaj>
      <item>ŽANE-KOVANA BRAVARIJA za trgovinu i usluge društvo s ograničenom odgovornošću, OIB 59782943118, Omiška ulica 6,21230 Sinj</item>
      <item>FINANCIJSKA AGENCIJA, RC SPLIT, OIB 85821130368, Mažuranićevo šetalište 24 b,21000 Split</item>
    </izvorni_sadrzaj>
    <derivirana_varijabla naziv="DomainObject.Predmet.SudioniciListAdressOIB_1">
      <item>ŽANE-KOVANA BRAVARIJA za trgovinu i usluge društvo s ograničenom odgovornošću, OIB 59782943118, Omiška ulica 6,21230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59782943118</item>
      <item>, OIB 85821130368</item>
    </izvorni_sadrzaj>
    <derivirana_varijabla naziv="DomainObject.Predmet.SudioniciListNazivOIB_1">
      <item>, OIB 59782943118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BD824-0F6F-4327-93B7-F4A67895C5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1762</properties:Characters>
  <properties:Lines>50</properties:Lines>
  <properties:Paragraphs>16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2016-02-01T10:52:00Z</cp:lastPrinted>
  <dcterms:modified xmlns:xsi="http://www.w3.org/2001/XMLSchema-instance" xsi:type="dcterms:W3CDTF">2016-02-01T10:52:00Z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