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1827" w14:paraId="7f01827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BF4F52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8D7295" w:rsidR="0052544E">
      <w:pPr>
        <w:jc w:val="both"/>
      </w:pPr>
      <w:r w:rsidRPr="00382CB4">
        <w:tab/>
      </w:r>
      <w:r w:rsidR="00BB7FE0">
        <w:t xml:space="preserve">Trgovački sud u Pazinu, po </w:t>
      </w:r>
      <w:r w:rsidR="00407B02">
        <w:t>sutkinji Tijani Licul</w:t>
      </w:r>
      <w:r w:rsidR="00BB7FE0">
        <w:t xml:space="preserve">, u stečajnom postupku nad dužnikom </w:t>
      </w:r>
      <w:r w:rsidR="008D7295">
        <w:t>NOVA MARIS j.d.o.o. "u stečaju" Pula, Varoš 3, OIB: 40816019807</w:t>
      </w:r>
      <w:r w:rsidR="00407B02">
        <w:t xml:space="preserve">, 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8D7295">
        <w:t>NOVA MARIS j.d.o.o. "u stečaju" Pula, Varoš 3, OIB: 40816019807</w:t>
      </w:r>
      <w:r w:rsidR="00BC7372" w:rsidRPr="00E65BD9">
        <w:t>: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07B02" w:rsidRPr="000B703D">
        <w:rPr>
          <w:u w:val="single"/>
        </w:rPr>
        <w:t>prvog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7639C3" w:rsidP="00BB7FE0" w:rsidR="00D94E01">
      <w:pPr>
        <w:ind w:firstLine="708"/>
        <w:jc w:val="both"/>
      </w:pPr>
      <w:r>
        <w:t xml:space="preserve">1. </w:t>
      </w:r>
      <w:r w:rsidR="008D7295" w:rsidRPr="008D7295">
        <w:t>Adrijana Kmet, Pula, Mažuranićeva 12, OIB: 05879613338</w:t>
      </w:r>
      <w:r w:rsidR="00AC7E12">
        <w:t>, u iznosu</w:t>
      </w:r>
      <w:r w:rsidR="00AF2827">
        <w:t xml:space="preserve"> od </w:t>
      </w:r>
      <w:r w:rsidR="008D7295">
        <w:t xml:space="preserve">5.499,10 </w:t>
      </w:r>
      <w:r w:rsidR="00AF2827">
        <w:t>kuna.</w:t>
      </w:r>
    </w:p>
    <w:p w:rsidRDefault="004B5D1A" w:rsidP="00BB7FE0" w:rsidR="004B5D1A">
      <w:pPr>
        <w:ind w:firstLine="708"/>
        <w:jc w:val="both"/>
      </w:pPr>
      <w:r>
        <w:t xml:space="preserve">2. </w:t>
      </w:r>
      <w:r w:rsidR="008D7295" w:rsidRPr="008D7295">
        <w:t>Lana Kalinić, Požega, J. Pavišavića 7, OIB: 79460930106</w:t>
      </w:r>
      <w:r w:rsidR="00AF2827">
        <w:t xml:space="preserve">, u iznosu od </w:t>
      </w:r>
      <w:r w:rsidR="00341293">
        <w:t xml:space="preserve">366,91 </w:t>
      </w:r>
      <w:r w:rsidR="00AF2827">
        <w:t>kuna.</w:t>
      </w:r>
      <w:r w:rsidR="00AC7E12">
        <w:t xml:space="preserve"> </w:t>
      </w:r>
    </w:p>
    <w:p w:rsidRDefault="00AC7E12" w:rsidP="00BB7FE0" w:rsidR="00AC7E12">
      <w:pPr>
        <w:ind w:firstLine="708"/>
        <w:jc w:val="both"/>
      </w:pPr>
      <w:r>
        <w:t xml:space="preserve">3. </w:t>
      </w:r>
      <w:r w:rsidR="00341293" w:rsidRPr="00341293">
        <w:t>Mira Doblanović, Svetvinčenat, Kranjčići 8, OIB: 17331278985</w:t>
      </w:r>
      <w:r>
        <w:t xml:space="preserve">, u iznosu od </w:t>
      </w:r>
      <w:r w:rsidR="00341293">
        <w:t xml:space="preserve">391,30 </w:t>
      </w:r>
      <w:r>
        <w:t>kuna</w:t>
      </w:r>
      <w:r w:rsidR="00AF2827">
        <w:t>.</w:t>
      </w:r>
      <w:r>
        <w:t xml:space="preserve"> </w:t>
      </w:r>
    </w:p>
    <w:p w:rsidRDefault="00AC7E12" w:rsidP="00BB7FE0" w:rsidR="00AC7E12">
      <w:pPr>
        <w:ind w:firstLine="708"/>
        <w:jc w:val="both"/>
      </w:pPr>
      <w:r>
        <w:t xml:space="preserve">4. </w:t>
      </w:r>
      <w:r w:rsidR="00341293" w:rsidRPr="00341293">
        <w:t>Mirjana Marković, Pula, Negrijeva 1, OIB: 79621496214</w:t>
      </w:r>
      <w:r>
        <w:t xml:space="preserve">, u iznosu od </w:t>
      </w:r>
      <w:r w:rsidR="00341293">
        <w:t xml:space="preserve">124,86 </w:t>
      </w:r>
      <w:r>
        <w:t>kun</w:t>
      </w:r>
      <w:r w:rsidR="00AF2827">
        <w:t>a.</w:t>
      </w:r>
      <w:r>
        <w:t xml:space="preserve"> </w:t>
      </w:r>
    </w:p>
    <w:p w:rsidRDefault="00AC7E12" w:rsidP="00BB7FE0" w:rsidR="00AC7E12">
      <w:pPr>
        <w:ind w:firstLine="708"/>
        <w:jc w:val="both"/>
      </w:pPr>
      <w:r>
        <w:t xml:space="preserve">5. </w:t>
      </w:r>
      <w:r w:rsidR="00341293" w:rsidRPr="00341293">
        <w:t>Miroslav Pavletić, Pula, Varoš 3, OIB: 77343216702</w:t>
      </w:r>
      <w:r>
        <w:t xml:space="preserve">, u iznosu od </w:t>
      </w:r>
      <w:r w:rsidR="004961C1">
        <w:t xml:space="preserve">2.035,35 </w:t>
      </w:r>
      <w:r>
        <w:t>kuna</w:t>
      </w:r>
      <w:r w:rsidR="00AF2827">
        <w:t>.</w:t>
      </w:r>
      <w:r>
        <w:t xml:space="preserve"> </w:t>
      </w:r>
    </w:p>
    <w:p w:rsidRDefault="00AC7E12" w:rsidP="00BB7FE0" w:rsidR="00AC7E12">
      <w:pPr>
        <w:ind w:firstLine="708"/>
        <w:jc w:val="both"/>
      </w:pPr>
      <w:r>
        <w:t xml:space="preserve">6. </w:t>
      </w:r>
      <w:r w:rsidR="004961C1" w:rsidRPr="004961C1">
        <w:t>Mladen Opačak, Pula, Stankovićeva 1, OIB: 27277760231</w:t>
      </w:r>
      <w:r>
        <w:t xml:space="preserve">, u iznosu od </w:t>
      </w:r>
      <w:r w:rsidR="000A03F9">
        <w:t>218,51</w:t>
      </w:r>
      <w:r w:rsidR="004961C1">
        <w:t xml:space="preserve"> </w:t>
      </w:r>
      <w:r>
        <w:t>kuna</w:t>
      </w:r>
      <w:r w:rsidR="00AF2827">
        <w:t>.</w:t>
      </w:r>
    </w:p>
    <w:p w:rsidRDefault="00537F88" w:rsidP="00BB7FE0" w:rsidR="00537F88">
      <w:pPr>
        <w:ind w:firstLine="708"/>
        <w:jc w:val="both"/>
      </w:pPr>
      <w:r>
        <w:t xml:space="preserve">7. </w:t>
      </w:r>
      <w:r w:rsidR="004961C1" w:rsidRPr="004961C1">
        <w:t>Morena Blažina Pinezić, Pula, Rizzijeva 29, OIB: 49619285336</w:t>
      </w:r>
      <w:r>
        <w:t xml:space="preserve">, u iznosu od </w:t>
      </w:r>
      <w:r w:rsidR="004961C1">
        <w:t xml:space="preserve">437,06 </w:t>
      </w:r>
      <w:r>
        <w:t>kuna</w:t>
      </w:r>
      <w:r w:rsidR="00AF2827">
        <w:t>.</w:t>
      </w:r>
      <w:r>
        <w:t xml:space="preserve"> </w:t>
      </w:r>
    </w:p>
    <w:p w:rsidRDefault="00537F88" w:rsidP="00BB7FE0" w:rsidR="00537F88">
      <w:pPr>
        <w:ind w:firstLine="708"/>
        <w:jc w:val="both"/>
      </w:pPr>
      <w:r>
        <w:t xml:space="preserve">8. </w:t>
      </w:r>
      <w:r w:rsidR="004961C1" w:rsidRPr="004961C1">
        <w:t>Jacinta Berljafa, Pula, Marianijeva 1a, OIB: 05406848922</w:t>
      </w:r>
      <w:r>
        <w:t xml:space="preserve">, u iznosu od </w:t>
      </w:r>
      <w:r w:rsidR="004961C1">
        <w:t xml:space="preserve">280,96 </w:t>
      </w:r>
      <w:r w:rsidR="00AF2827">
        <w:t>kuna.</w:t>
      </w:r>
      <w:r>
        <w:t xml:space="preserve"> </w:t>
      </w:r>
    </w:p>
    <w:p w:rsidRDefault="00537F88" w:rsidP="00BB7FE0" w:rsidR="00537F88">
      <w:pPr>
        <w:ind w:firstLine="708"/>
        <w:jc w:val="both"/>
      </w:pPr>
      <w:r>
        <w:t xml:space="preserve">9. </w:t>
      </w:r>
      <w:r w:rsidR="004961C1" w:rsidRPr="004961C1">
        <w:t>Lju</w:t>
      </w:r>
      <w:r w:rsidR="000A03F9">
        <w:t>d</w:t>
      </w:r>
      <w:r w:rsidR="004961C1" w:rsidRPr="004961C1">
        <w:t>mila Ristovski, Pula, Varoš 18, OIB: 04209354670</w:t>
      </w:r>
      <w:r>
        <w:t xml:space="preserve">, u iznosu od </w:t>
      </w:r>
      <w:r w:rsidR="00D829FA">
        <w:t xml:space="preserve">1.361,28 </w:t>
      </w:r>
      <w:r>
        <w:t>kuna</w:t>
      </w:r>
      <w:r w:rsidR="00AF2827">
        <w:t>.</w:t>
      </w:r>
      <w:r>
        <w:t xml:space="preserve"> </w:t>
      </w:r>
    </w:p>
    <w:p w:rsidRDefault="00537F88" w:rsidP="00BB7FE0" w:rsidR="00537F88">
      <w:pPr>
        <w:ind w:firstLine="708"/>
        <w:jc w:val="both"/>
      </w:pPr>
      <w:r>
        <w:t xml:space="preserve">10. </w:t>
      </w:r>
      <w:r w:rsidR="00D829FA" w:rsidRPr="00D829FA">
        <w:t>Matea Benčić, Pula, Tršćanska 3, OIB: 65913202500</w:t>
      </w:r>
      <w:r>
        <w:t xml:space="preserve">, u iznosu od </w:t>
      </w:r>
      <w:r w:rsidR="00D829FA">
        <w:t xml:space="preserve">437,06 </w:t>
      </w:r>
      <w:r>
        <w:t>kuna</w:t>
      </w:r>
      <w:r w:rsidR="00AF2827">
        <w:t>.</w:t>
      </w:r>
    </w:p>
    <w:p w:rsidRDefault="00D94E01" w:rsidP="00BB7FE0" w:rsidR="00D94E01">
      <w:pPr>
        <w:ind w:firstLine="708"/>
        <w:jc w:val="both"/>
      </w:pPr>
    </w:p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4416A2" w:rsidP="004416A2" w:rsidR="004416A2">
      <w:pPr>
        <w:ind w:firstLine="708"/>
        <w:jc w:val="both"/>
      </w:pPr>
      <w:r>
        <w:t>1.</w:t>
      </w:r>
      <w:r w:rsidRPr="00D829FA">
        <w:t xml:space="preserve"> INKASO. HR. d.o.o. Osijek, L. Jagera 5, OIB: 82925459345</w:t>
      </w:r>
      <w:r>
        <w:t xml:space="preserve">, u iznosu od </w:t>
      </w:r>
      <w:r w:rsidR="00A554EB">
        <w:t xml:space="preserve">25.126,29 </w:t>
      </w:r>
      <w:r>
        <w:t>kuna.</w:t>
      </w:r>
    </w:p>
    <w:p w:rsidRDefault="004416A2" w:rsidP="004416A2" w:rsidR="004416A2">
      <w:pPr>
        <w:ind w:firstLine="708"/>
        <w:jc w:val="both"/>
      </w:pPr>
      <w:r>
        <w:t xml:space="preserve">2. </w:t>
      </w:r>
      <w:r w:rsidRPr="00C85BF8">
        <w:t>FINANCIJSKA AGENCIJA, Zagreb, Ul. grada Vukovara 70, OIB: 85821130368</w:t>
      </w:r>
      <w:r>
        <w:t>, u iznosu od 1.045,12 kuna.</w:t>
      </w:r>
    </w:p>
    <w:p w:rsidRDefault="004416A2" w:rsidP="004416A2" w:rsidR="004416A2">
      <w:pPr>
        <w:ind w:firstLine="708"/>
        <w:jc w:val="both"/>
      </w:pPr>
      <w:r>
        <w:t xml:space="preserve">3. </w:t>
      </w:r>
      <w:r w:rsidRPr="00C85BF8">
        <w:t>Capricorno d.o.o. Split, Hercegovačka 57a, OIB: 09517317411</w:t>
      </w:r>
      <w:r>
        <w:t>, u iznosu od 11.241,00 kuna.</w:t>
      </w:r>
    </w:p>
    <w:p w:rsidRDefault="004416A2" w:rsidP="004416A2" w:rsidR="004416A2">
      <w:pPr>
        <w:ind w:firstLine="708"/>
        <w:jc w:val="both"/>
      </w:pPr>
      <w:r>
        <w:t xml:space="preserve">4. </w:t>
      </w:r>
      <w:r w:rsidR="005A03F9" w:rsidRPr="005A03F9">
        <w:t>Uljanik standard d.o.o. Pula, Flaciusova 1, OIB: 76215244096</w:t>
      </w:r>
      <w:r>
        <w:t xml:space="preserve">, u iznosu od </w:t>
      </w:r>
      <w:r w:rsidR="005A03F9">
        <w:t xml:space="preserve">20.852,22 </w:t>
      </w:r>
      <w:r>
        <w:t>kuna.</w:t>
      </w:r>
    </w:p>
    <w:p w:rsidRDefault="004416A2" w:rsidP="004416A2" w:rsidR="004416A2">
      <w:pPr>
        <w:ind w:firstLine="708"/>
        <w:jc w:val="both"/>
      </w:pPr>
      <w:r>
        <w:t xml:space="preserve">5. </w:t>
      </w:r>
      <w:r w:rsidR="005A03F9" w:rsidRPr="005A03F9">
        <w:t>Republika Hrvatska, Ministarstvo fina</w:t>
      </w:r>
      <w:r w:rsidR="002621D6">
        <w:t>ncija, Porezna uprava, Zagreb, K</w:t>
      </w:r>
      <w:r w:rsidR="005A03F9" w:rsidRPr="005A03F9">
        <w:t>atančićeva 5, OIB: 52634238587</w:t>
      </w:r>
      <w:r>
        <w:t xml:space="preserve">, u iznosu od </w:t>
      </w:r>
      <w:r w:rsidR="002621D6">
        <w:t xml:space="preserve">357.450,86 </w:t>
      </w:r>
      <w:r>
        <w:t>kuna.</w:t>
      </w:r>
    </w:p>
    <w:p w:rsidRDefault="00616E35" w:rsidP="002621D6" w:rsidR="00616E35">
      <w:pPr>
        <w:jc w:val="both"/>
      </w:pPr>
    </w:p>
    <w:p w:rsidRDefault="00B40856" w:rsidP="002621D6" w:rsidR="00B40856">
      <w:pPr>
        <w:ind w:left="360"/>
        <w:jc w:val="center"/>
      </w:pPr>
    </w:p>
    <w:p w:rsidRDefault="00B40856" w:rsidP="002621D6" w:rsidR="00B40856">
      <w:pPr>
        <w:ind w:left="360"/>
        <w:jc w:val="center"/>
      </w:pPr>
    </w:p>
    <w:p w:rsidRDefault="00B40856" w:rsidP="002621D6" w:rsidR="00B40856">
      <w:pPr>
        <w:ind w:left="360"/>
        <w:jc w:val="center"/>
      </w:pPr>
    </w:p>
    <w:p w:rsidRDefault="00B40856" w:rsidP="002621D6" w:rsidR="00B40856">
      <w:pPr>
        <w:ind w:left="360"/>
        <w:jc w:val="center"/>
      </w:pPr>
    </w:p>
    <w:p w:rsidRDefault="002621D6" w:rsidP="002621D6" w:rsidR="002621D6" w:rsidRPr="00382CB4">
      <w:pPr>
        <w:ind w:left="360"/>
        <w:jc w:val="center"/>
      </w:pPr>
      <w:r w:rsidRPr="00382CB4">
        <w:lastRenderedPageBreak/>
        <w:t>Obrazloženje</w:t>
      </w:r>
    </w:p>
    <w:p w:rsidRDefault="002621D6" w:rsidP="002621D6" w:rsidR="002621D6" w:rsidRPr="00382CB4">
      <w:pPr>
        <w:ind w:left="360"/>
        <w:jc w:val="center"/>
      </w:pPr>
    </w:p>
    <w:p w:rsidRDefault="002621D6" w:rsidP="002621D6" w:rsidR="002621D6">
      <w:pPr>
        <w:jc w:val="both"/>
      </w:pPr>
      <w:r>
        <w:tab/>
        <w:t xml:space="preserve">Na ispitnom ročištu održanom 12. siječnja 2017. </w:t>
      </w:r>
      <w:r w:rsidRPr="00382CB4">
        <w:t>ispitane su prijave tražbina prema iznosima i redu</w:t>
      </w:r>
      <w:r>
        <w:t xml:space="preserve"> kako su unesene u tablicu koju je sudu dostavio stečajni upravitelj, a koja je objavljena na e-oglasnoj ploči suda </w:t>
      </w:r>
      <w:r w:rsidR="007C669B">
        <w:t>29</w:t>
      </w:r>
      <w:r>
        <w:t>. prosinca 2016. godine.</w:t>
      </w:r>
    </w:p>
    <w:p w:rsidRDefault="002621D6" w:rsidP="002621D6" w:rsidR="002621D6">
      <w:pPr>
        <w:jc w:val="both"/>
      </w:pPr>
    </w:p>
    <w:p w:rsidRDefault="002621D6" w:rsidP="002621D6" w:rsidR="002621D6" w:rsidRPr="00382CB4">
      <w:pPr>
        <w:ind w:firstLine="708"/>
        <w:jc w:val="both"/>
      </w:pPr>
      <w:r w:rsidRPr="00382CB4">
        <w:t>Stečajni je sudac</w:t>
      </w:r>
      <w:r>
        <w:t xml:space="preserve">, sukladno </w:t>
      </w:r>
      <w:r w:rsidRPr="00382CB4">
        <w:t xml:space="preserve">čl. </w:t>
      </w:r>
      <w:r>
        <w:t>264</w:t>
      </w:r>
      <w:r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2621D6" w:rsidP="002621D6" w:rsidR="002621D6" w:rsidRPr="00382CB4">
      <w:pPr>
        <w:ind w:firstLine="720"/>
        <w:jc w:val="both"/>
      </w:pPr>
    </w:p>
    <w:p w:rsidRDefault="002621D6" w:rsidP="002621D6" w:rsidR="002621D6" w:rsidRPr="00382CB4">
      <w:pPr>
        <w:jc w:val="both"/>
      </w:pPr>
      <w:r w:rsidRPr="00382CB4">
        <w:tab/>
        <w:t xml:space="preserve">Tražbine označene </w:t>
      </w:r>
      <w:r>
        <w:t>u izreci</w:t>
      </w:r>
      <w:r w:rsidRPr="00382CB4">
        <w:t xml:space="preserve"> ovog rješenja smatraju se utvrđenim, budući </w:t>
      </w:r>
      <w:r>
        <w:t xml:space="preserve">da </w:t>
      </w:r>
      <w:r w:rsidRPr="00382CB4">
        <w:t>ih ni</w:t>
      </w:r>
      <w:r>
        <w:t xml:space="preserve">su </w:t>
      </w:r>
      <w:r w:rsidRPr="00382CB4">
        <w:t>ospori</w:t>
      </w:r>
      <w:r>
        <w:t xml:space="preserve">li ni </w:t>
      </w:r>
      <w:r w:rsidRPr="00382CB4">
        <w:t>stečajni upravitelj ni vjerovnici nazočni na ispitnom ročištu</w:t>
      </w:r>
      <w:r>
        <w:t xml:space="preserve">  (</w:t>
      </w:r>
      <w:r w:rsidRPr="00382CB4">
        <w:t xml:space="preserve">čl. </w:t>
      </w:r>
      <w:r>
        <w:t>263</w:t>
      </w:r>
      <w:r w:rsidRPr="00382CB4">
        <w:t>. S</w:t>
      </w:r>
      <w:r>
        <w:t>Z-a).</w:t>
      </w:r>
    </w:p>
    <w:p w:rsidRDefault="002621D6" w:rsidP="002621D6" w:rsidR="002621D6" w:rsidRPr="00382CB4">
      <w:pPr>
        <w:jc w:val="both"/>
      </w:pPr>
      <w:r w:rsidRPr="00382CB4">
        <w:t xml:space="preserve"> </w:t>
      </w:r>
    </w:p>
    <w:p w:rsidRDefault="002621D6" w:rsidP="002621D6" w:rsidR="002621D6" w:rsidRPr="00E44CFB">
      <w:pPr>
        <w:jc w:val="both"/>
      </w:pPr>
      <w:r w:rsidRPr="00382CB4">
        <w:tab/>
      </w:r>
      <w:r>
        <w:t>Radi svega navedenog odlučeno je kao u izreci ovog rješenja.</w:t>
      </w:r>
    </w:p>
    <w:p w:rsidRDefault="002621D6" w:rsidP="002621D6" w:rsidR="002621D6">
      <w:pPr>
        <w:ind w:firstLine="708"/>
        <w:jc w:val="center"/>
      </w:pPr>
    </w:p>
    <w:p w:rsidRDefault="002621D6" w:rsidP="002621D6" w:rsidR="002621D6" w:rsidRPr="00382CB4">
      <w:pPr>
        <w:ind w:firstLine="708"/>
        <w:jc w:val="center"/>
      </w:pPr>
      <w:r w:rsidRPr="00382CB4">
        <w:t>U Pazinu</w:t>
      </w:r>
      <w:r>
        <w:t xml:space="preserve">, 12. siječnja </w:t>
      </w:r>
      <w:r w:rsidRPr="00382CB4">
        <w:t>201</w:t>
      </w:r>
      <w:r>
        <w:t>7</w:t>
      </w:r>
      <w:r w:rsidRPr="00382CB4">
        <w:t>.</w:t>
      </w:r>
    </w:p>
    <w:p w:rsidRDefault="002621D6" w:rsidP="002621D6" w:rsidR="002621D6"/>
    <w:p w:rsidRDefault="002621D6" w:rsidP="002621D6" w:rsidR="002621D6" w:rsidRPr="00382CB4">
      <w:pPr>
        <w:ind w:firstLine="708" w:left="5664"/>
      </w:pPr>
      <w:r>
        <w:t>Stečajna sutkinja:</w:t>
      </w:r>
    </w:p>
    <w:p w:rsidRDefault="002621D6" w:rsidP="002621D6" w:rsidR="002621D6" w:rsidRPr="00382CB4">
      <w:pPr>
        <w:ind w:firstLine="708" w:left="5664"/>
        <w:jc w:val="both"/>
      </w:pPr>
      <w:r>
        <w:t>Tijana Licul</w:t>
      </w:r>
    </w:p>
    <w:p w:rsidRDefault="002621D6" w:rsidP="002621D6" w:rsidR="002621D6">
      <w:pPr>
        <w:jc w:val="both"/>
      </w:pPr>
    </w:p>
    <w:p w:rsidRDefault="007C669B" w:rsidP="002621D6" w:rsidR="007C669B">
      <w:pPr>
        <w:jc w:val="both"/>
      </w:pPr>
    </w:p>
    <w:p w:rsidRDefault="002621D6" w:rsidP="002621D6" w:rsidR="002621D6" w:rsidRPr="00382CB4">
      <w:pPr>
        <w:jc w:val="both"/>
      </w:pPr>
      <w:r>
        <w:t xml:space="preserve">UPUTA </w:t>
      </w:r>
      <w:r w:rsidRPr="00382CB4">
        <w:t>O PRAVNOM LIJEKU:</w:t>
      </w:r>
    </w:p>
    <w:p w:rsidRDefault="002621D6" w:rsidP="002621D6" w:rsidR="002621D6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2621D6" w:rsidP="002621D6" w:rsidR="002621D6">
      <w:pPr>
        <w:ind w:left="7080"/>
        <w:jc w:val="both"/>
      </w:pPr>
    </w:p>
    <w:p w:rsidRDefault="002621D6" w:rsidP="002621D6" w:rsidR="002621D6">
      <w:r w:rsidRPr="00382CB4">
        <w:t xml:space="preserve">DNA:  </w:t>
      </w:r>
    </w:p>
    <w:p w:rsidRDefault="002621D6" w:rsidP="002621D6" w:rsidR="002621D6">
      <w:pPr>
        <w:ind w:firstLine="708"/>
      </w:pPr>
      <w:r w:rsidRPr="00382CB4">
        <w:t xml:space="preserve">- e-oglasna ploča suda (čl. </w:t>
      </w:r>
      <w:r>
        <w:t>265. st. 2. SZ-a</w:t>
      </w:r>
      <w:r w:rsidRPr="00382CB4">
        <w:t>)</w:t>
      </w:r>
    </w:p>
    <w:p w:rsidRDefault="00382CB4" w:rsidP="002621D6" w:rsidR="00382CB4" w:rsidRPr="00382CB4">
      <w:pPr>
        <w:ind w:left="360"/>
        <w:jc w:val="center"/>
      </w:pP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8E0" w:rsidR="00DA78E0">
      <w:r>
        <w:separator/>
      </w:r>
    </w:p>
  </w:endnote>
  <w:endnote w:id="0" w:type="continuationSeparator">
    <w:p w:rsidRDefault="00DA78E0" w:rsidR="00DA7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8E0" w:rsidR="00DA78E0">
      <w:r>
        <w:separator/>
      </w:r>
    </w:p>
  </w:footnote>
  <w:footnote w:id="0" w:type="continuationSeparator">
    <w:p w:rsidRDefault="00DA78E0" w:rsidR="00DA7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F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971260">
      <w:t>Posl. broj: 4 St-904/2016-16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971260">
      <w:t>904/2016-16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3047"/>
    <w:rsid w:val="000A03F9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21D6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41293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416A2"/>
    <w:rsid w:val="00445295"/>
    <w:rsid w:val="00447295"/>
    <w:rsid w:val="00485432"/>
    <w:rsid w:val="004961C1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A03F9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103D1"/>
    <w:rsid w:val="00747E68"/>
    <w:rsid w:val="007639C3"/>
    <w:rsid w:val="007A28B0"/>
    <w:rsid w:val="007A2B96"/>
    <w:rsid w:val="007B168D"/>
    <w:rsid w:val="007C669B"/>
    <w:rsid w:val="007E31C8"/>
    <w:rsid w:val="008068BA"/>
    <w:rsid w:val="00821C00"/>
    <w:rsid w:val="00884537"/>
    <w:rsid w:val="008A0989"/>
    <w:rsid w:val="008A4163"/>
    <w:rsid w:val="008B69A8"/>
    <w:rsid w:val="008D0EA1"/>
    <w:rsid w:val="008D7295"/>
    <w:rsid w:val="00932C74"/>
    <w:rsid w:val="00942C33"/>
    <w:rsid w:val="00971260"/>
    <w:rsid w:val="00994487"/>
    <w:rsid w:val="009B0AA4"/>
    <w:rsid w:val="009C6968"/>
    <w:rsid w:val="009E2F1A"/>
    <w:rsid w:val="00A42F59"/>
    <w:rsid w:val="00A517F6"/>
    <w:rsid w:val="00A554EB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0856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BF4F52"/>
    <w:rsid w:val="00C03FBD"/>
    <w:rsid w:val="00C068B2"/>
    <w:rsid w:val="00C24140"/>
    <w:rsid w:val="00C3274F"/>
    <w:rsid w:val="00C34514"/>
    <w:rsid w:val="00C42003"/>
    <w:rsid w:val="00C4486A"/>
    <w:rsid w:val="00C60521"/>
    <w:rsid w:val="00C85BF8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829FA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500</properties:Words>
  <properties:Characters>2651</properties:Characters>
  <properties:Lines>79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2017-01-13T07:46:00Z</dcterms:created>
  <dc:creator>drabar</dc:creator>
  <cp:lastModifiedBy>Sanja Prodan</cp:lastModifiedBy>
  <cp:lastPrinted>2016-05-27T09:57:00Z</cp:lastPrinted>
  <dcterms:modified xmlns:xsi="http://www.w3.org/2001/XMLSchema-instance" xsi:type="dcterms:W3CDTF">2017-01-13T11:04:00Z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