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f2c3" w14:paraId="579f2c3" w:rsidRDefault="00937FF9" w:rsidP="005172EB" w:rsidR="00A21F0D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 xml:space="preserve">             5. St-997/2016-6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172EB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JELA društvo s ograničenom odgovornošću za trgovinu, proizvodnju i usluge, Slatina, F. Kuhača 6, MBS: 010078489, OIB: 54608915899, 2. veljače</w:t>
      </w:r>
      <w:r w:rsidRPr="005172EB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r i j e š i o   j e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JELA društvo s ograničenom odgovornošću za trgovinu, proizvodnju i usluge, Slatina, F. Kuhača 6,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5172EB">
        <w:rPr>
          <w:rFonts w:cs="Times New Roman" w:eastAsia="Times New Roman"/>
          <w:noProof/>
          <w:szCs w:val="20"/>
          <w:lang w:eastAsia="hr-HR"/>
        </w:rPr>
        <w:t xml:space="preserve"> model HR05 540-997-16.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5172EB">
        <w:rPr>
          <w:rFonts w:cs="Times New Roman" w:eastAsia="Times New Roman"/>
          <w:szCs w:val="20"/>
          <w:lang w:eastAsia="hr-HR"/>
        </w:rPr>
        <w:t>t.I</w:t>
      </w:r>
      <w:proofErr w:type="spellEnd"/>
      <w:r w:rsidRPr="005172EB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Obrazloženje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24. svibnja 2016. podnijela prijedlog za otvaranje stečajnog postupka nad dužnikom </w:t>
      </w:r>
      <w:r w:rsidRPr="005172EB">
        <w:rPr>
          <w:rFonts w:cs="Times New Roman" w:eastAsia="Times New Roman"/>
          <w:szCs w:val="20"/>
          <w:lang w:eastAsia="hr-HR"/>
        </w:rPr>
        <w:t xml:space="preserve">JELA društvo s ograničenom odgovornošću za trgovinu, proizvodnju i usluge, Slatina. U prijedlogu navodi da na dan 1. rujna 2015. dužnik u Očevidniku redoslijeda osnova za plaćanje ima evidentirane neizvršene osnove za plaćanje u neprekinutom razdoblju od 351 dan, u ukupnom iznosu od 204.222,72 kn, u koji iznos je uračunata kamata i naknada Financijske agencije za provedbu ovrhe na novčanim sredstvima. Prema podacima koje je FINI dostavio Hrvatski zavod za mirovinsko osiguranje </w:t>
      </w:r>
      <w:r w:rsidRPr="005172EB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i čl.118. SZ-a, rješenjem od 8. rujna 2016. pokrenuo postupak radi utvrđivanja uvjeta za otvaranje stečajnog postupka. Temeljem čl.123. st.1. i čl.128. st.1. i 5. SZ-a zakazano je ročište radi izjašnjenja o prijedlogu i rasprave o uvjetima za otvaranje stečajnog postupka na koje su pozvani predlagatelj Financijska agencija i zakonski zastupnik dužnika Miro Jukić, kojem je, sukladno čl.117. st.2. SZ, naloženo da sastavi i podnese sudu pisano izvješće o financijsko-gospodarskom stanju dužnika te dostavi obrazac GFI za 2015. sa bilješkama i bruto bilancu za 2015. 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lastRenderedPageBreak/>
        <w:t>Financijska agencija je tijekom prethodnog postupka ostala kod prijedloga za pokretanje stečajnog postupka.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 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Zakonski zastupnik dužnika Miro Jukić nije došao na ročište radi izjašnjenja i rasprave o uvjetima za otvaranje stečajnog postupka 10. studenog 2016. i nije po nalogu suda dostavio pisano izvješće o financijsko-gospodarskom stanju dužnika,  obrazac GFI za 2015. sa bilješkama i bruto bilancu za 2015. 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 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postupka, sud zaključuje da dužnik nema imovinu koja bi bila dovoljna za namirenje troškova prethodnog i stečajnog postupka. Ti bi troškovi, po ocjeni suda, iznosili najmanje 15.000,00 kn, a odnosili bi se na izradu žiga, otvaranje i zatvaranje  računa,  knjigovodstvene poslove i zbrinjavanje arhive, telefon, uredski materijal i poštarinu, putovanje stečajnog upravitelja, nagradu i osiguranje stečajnog upravitelja.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5172EB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5172EB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 uz upozorenje da će, ukoliko predujam ne bude plaćen u roku od 15 dana, donijeti rješenje o otvaranju i zaključenju stečajnog postupka nad dužnikom.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U Bjelovaru, 2. veljače 2017.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MARIJA PETRINA KUBICA v.r.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5172EB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72EB" w:rsidP="005172EB" w:rsidR="005172EB" w:rsidRPr="005172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72E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2EB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3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St-997/2016-6</izvorni_sadrzaj>
    <derivirana_varijabla naziv="DomainObject.Oznaka_1">St-997/2016-6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JELA društvo s ograničenom odgovornošću za trgovinu, proizvodnju i usluge zastupanog po punomoćniku Miro Jukić</izvorni_sadrzaj>
    <derivirana_varijabla naziv="DomainObject.Predmet.ProtustrankaFormated_1">  JELA društvo s ograničenom odgovornošću za trgovinu, proizvodnju i usluge zastupanog po punomoćniku Miro Jukić</derivirana_varijabla>
  </DomainObject.Predmet.ProtustrankaFormated>
  <DomainObject.Predmet.ProtustrankaFormatedOIB>
    <izvorni_sadrzaj>  JELA društvo s ograničenom odgovornošću za trgovinu, proizvodnju i usluge, OIB 54608915899 zastupanog po punomoćniku Miro Jukić</izvorni_sadrzaj>
    <derivirana_varijabla naziv="DomainObject.Predmet.ProtustrankaFormatedOIB_1">  JELA društvo s ograničenom odgovornošću za trgovinu, proizvodnju i usluge, OIB 54608915899 zastupanog po punomoćniku Miro Jukić</derivirana_varijabla>
  </DomainObject.Predmet.ProtustrankaFormatedOIB>
  <DomainObject.Predmet.ProtustrankaFormatedWithAdress>
    <izvorni_sadrzaj> JELA društvo s ograničenom odgovornošću za trgovinu, proizvodnju i usluge, F. Kuhača 6, 33520 Slatina zastupanog po punomoćniku Miro Jukić</izvorni_sadrzaj>
    <derivirana_varijabla naziv="DomainObject.Predmet.ProtustrankaFormatedWithAdress_1"> JELA društvo s ograničenom odgovornošću za trgovinu, proizvodnju i usluge, F. Kuhača 6, 33520 Slatina zastupanog po punomoćniku Miro Jukić</derivirana_varijabla>
  </DomainObject.Predmet.ProtustrankaFormatedWithAdress>
  <DomainObject.Predmet.ProtustrankaFormatedWithAdressOIB>
    <izvorni_sadrzaj> JELA društvo s ograničenom odgovornošću za trgovinu, proizvodnju i usluge, OIB 54608915899, F. Kuhača 6, 33520 Slatina zastupanog po punomoćniku Miro Jukić</izvorni_sadrzaj>
    <derivirana_varijabla naziv="DomainObject.Predmet.ProtustrankaFormatedWithAdressOIB_1"> JELA društvo s ograničenom odgovornošću za trgovinu, proizvodnju i usluge, OIB 54608915899, F. Kuhača 6, 33520 Slatina zastupanog po punomoćniku Miro Jukić</derivirana_varijabla>
  </DomainObject.Predmet.ProtustrankaFormatedWithAdressOIB>
  <DomainObject.Predmet.ProtustrankaWithAdress>
    <izvorni_sadrzaj>JELA društvo s ograničenom odgovornošću za trgovinu, proizvodnju i usluge F. Kuhača 6, 33520 Slatina</izvorni_sadrzaj>
    <derivirana_varijabla naziv="DomainObject.Predmet.ProtustrankaWithAdress_1">JELA društvo s ograničenom odgovornošću za trgovinu, proizvodnju i usluge F. Kuhača 6, 33520 Slatina</derivirana_varijabla>
  </DomainObject.Predmet.ProtustrankaWithAdress>
  <DomainObject.Predmet.ProtustrankaWithAdressOIB>
    <izvorni_sadrzaj>JELA društvo s ograničenom odgovornošću za trgovinu, proizvodnju i usluge, OIB 54608915899, F. Kuhača 6, 33520 Slatina</izvorni_sadrzaj>
    <derivirana_varijabla naziv="DomainObject.Predmet.ProtustrankaWithAdressOIB_1">JELA društvo s ograničenom odgovornošću za trgovinu, proizvodnju i usluge, OIB 54608915899, F. Kuhača 6, 33520 Slatina</derivirana_varijabla>
  </DomainObject.Predmet.ProtustrankaWithAdressOIB>
  <DomainObject.Predmet.ProtustrankaNazivFormated>
    <izvorni_sadrzaj>JELA društvo s ograničenom odgovornošću za trgovinu, proizvodnju i usluge</izvorni_sadrzaj>
    <derivirana_varijabla naziv="DomainObject.Predmet.ProtustrankaNazivFormated_1">JELA društvo s ograničenom odgovornošću za trgovinu, proizvodnju i usluge</derivirana_varijabla>
  </DomainObject.Predmet.ProtustrankaNazivFormated>
  <DomainObject.Predmet.ProtustrankaNazivFormatedOIB>
    <izvorni_sadrzaj>JELA društvo s ograničenom odgovornošću za trgovinu, proizvodnju i usluge, OIB 54608915899</izvorni_sadrzaj>
    <derivirana_varijabla naziv="DomainObject.Predmet.ProtustrankaNazivFormatedOIB_1">JELA društvo s ograničenom odgovornošću za trgovinu, proizvodnju i usluge, OIB 54608915899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JELA društvo s ograničenom odgovornošću za trgovinu, proizvodnju i usluge zastupanog po punomoćniku Miro Jukić</item>
    </izvorni_sadrzaj>
    <derivirana_varijabla naziv="DomainObject.Predmet.ProtuStrankaListFormated_1">
      <item>JELA društvo s ograničenom odgovornošću za trgovinu, proizvodnju i usluge zastupanog po punomoćniku Miro Jukić</item>
    </derivirana_varijabla>
  </DomainObject.Predmet.ProtuStrankaListFormated>
  <DomainObject.Predmet.ProtuStrankaListFormatedOIB>
    <izvorni_sadrzaj>
      <item>JELA društvo s ograničenom odgovornošću za trgovinu, proizvodnju i usluge, OIB 54608915899 zastupanog po punomoćniku Miro Jukić</item>
    </izvorni_sadrzaj>
    <derivirana_varijabla naziv="DomainObject.Predmet.ProtuStrankaListFormatedOIB_1">
      <item>JELA društvo s ograničenom odgovornošću za trgovinu, proizvodnju i usluge, OIB 54608915899 zastupanog po punomoćniku Miro Jukić</item>
    </derivirana_varijabla>
  </DomainObject.Predmet.ProtuStrankaListFormatedOIB>
  <DomainObject.Predmet.ProtuStrankaListFormatedWithAdress>
    <izvorni_sadrzaj>
      <item>JELA društvo s ograničenom odgovornošću za trgovinu, proizvodnju i usluge, F. Kuhača 6, 33520 Slatina zastupanog po punomoćniku Miro Jukić</item>
    </izvorni_sadrzaj>
    <derivirana_varijabla naziv="DomainObject.Predmet.ProtuStrankaListFormatedWithAdress_1">
      <item>JELA društvo s ograničenom odgovornošću za trgovinu, proizvodnju i usluge, F. Kuhača 6, 33520 Slatina zastupanog po punomoćniku Miro Jukić</item>
    </derivirana_varijabla>
  </DomainObject.Predmet.ProtuStrankaListFormatedWithAdress>
  <DomainObject.Predmet.ProtuStrankaListFormatedWithAdressOIB>
    <izvorni_sadrzaj>
      <item>JELA društvo s ograničenom odgovornošću za trgovinu, proizvodnju i usluge, OIB 54608915899, F. Kuhača 6, 33520 Slatina zastupanog po punomoćniku Miro Jukić</item>
    </izvorni_sadrzaj>
    <derivirana_varijabla naziv="DomainObject.Predmet.ProtuStrankaListFormatedWithAdressOIB_1">
      <item>JELA društvo s ograničenom odgovornošću za trgovinu, proizvodnju i usluge, OIB 54608915899, F. Kuhača 6, 33520 Slatina zastupanog po punomoćniku Miro Jukić</item>
    </derivirana_varijabla>
  </DomainObject.Predmet.ProtuStrankaListFormatedWithAdressOIB>
  <DomainObject.Predmet.ProtuStrankaListNazivFormated>
    <izvorni_sadrzaj>
      <item>JELA društvo s ograničenom odgovornošću za trgovinu, proizvodnju i usluge</item>
    </izvorni_sadrzaj>
    <derivirana_varijabla naziv="DomainObject.Predmet.ProtuStrankaListNazivFormated_1">
      <item>JELA društvo s ograničenom odgovornošću za trgovinu, proizvodnju i usluge</item>
    </derivirana_varijabla>
  </DomainObject.Predmet.ProtuStrankaListNazivFormated>
  <DomainObject.Predmet.ProtuStrankaListNazivFormatedOIB>
    <izvorni_sadrzaj>
      <item>JELA društvo s ograničenom odgovornošću za trgovinu, proizvodnju i usluge, OIB 54608915899</item>
    </izvorni_sadrzaj>
    <derivirana_varijabla naziv="DomainObject.Predmet.ProtuStrankaListNazivFormatedOIB_1">
      <item>JELA društvo s ograničenom odgovornošću za trgovinu, proizvodnju i usluge, OIB 54608915899</item>
    </derivirana_varijabla>
  </DomainObject.Predmet.ProtuStrankaListNazivFormatedOIB>
  <DomainObject.Predmet.OstaliListFormated>
    <izvorni_sadrzaj>
      <item>Miro Jukić punomoćnik sudionika u postupku JELA društvo s ograničenom odgovornošću za trgovinu, proizvodnju i usluge</item>
    </izvorni_sadrzaj>
    <derivirana_varijabla naziv="DomainObject.Predmet.OstaliListFormated_1">
      <item>Miro Jukić punomoćnik sudionika u postupku JELA društvo s ograničenom odgovornošću za trgovinu, proizvodnju i usluge</item>
    </derivirana_varijabla>
  </DomainObject.Predmet.OstaliListFormated>
  <DomainObject.Predmet.OstaliListFormatedOIB>
    <izvorni_sadrzaj>
      <item>Miro Jukić, OIB 28217477740 punomoćnik sudionika u postupku JELA društvo s ograničenom odgovornošću za trgovinu, proizvodnju i usluge</item>
    </izvorni_sadrzaj>
    <derivirana_varijabla naziv="DomainObject.Predmet.OstaliListFormatedOIB_1">
      <item>Miro Jukić, OIB 28217477740 punomoćnik sudionika u postupku JELA društvo s ograničenom odgovornošću za trgovinu, proizvodnju i usluge</item>
    </derivirana_varijabla>
  </DomainObject.Predmet.OstaliListFormatedOIB>
  <DomainObject.Predmet.OstaliListFormatedWithAdress>
    <izvorni_sadrzaj>
      <item>Miro Jukić, Braće Radića 39, 33520 Slatina punomoćnik sudionika u postupku JELA društvo s ograničenom odgovornošću za trgovinu, proizvodnju i usluge</item>
    </izvorni_sadrzaj>
    <derivirana_varijabla naziv="DomainObject.Predmet.OstaliListFormatedWithAdress_1">
      <item>Miro Jukić, Braće Radića 39, 33520 Slatina punomoćnik sudionika u postupku JELA društvo s ograničenom odgovornošću za trgovinu, proizvodnju i usluge</item>
    </derivirana_varijabla>
  </DomainObject.Predmet.OstaliListFormatedWithAdress>
  <DomainObject.Predmet.OstaliListFormatedWithAdressOIB>
    <izvorni_sadrzaj>
      <item>Miro Jukić, OIB 28217477740, Braće Radića 39, 33520 Slatina punomoćnik sudionika u postupku JELA društvo s ograničenom odgovornošću za trgovinu, proizvodnju i usluge</item>
    </izvorni_sadrzaj>
    <derivirana_varijabla naziv="DomainObject.Predmet.OstaliListFormatedWithAdressOIB_1">
      <item>Miro Jukić, OIB 28217477740, Braće Radića 39, 33520 Slatina punomoćnik sudionika u postupku JELA društvo s ograničenom odgovornošću za trgovinu, proizvodnju i usluge</item>
    </derivirana_varijabla>
  </DomainObject.Predmet.OstaliListFormatedWithAdressOIB>
  <DomainObject.Predmet.OstaliListNazivFormated>
    <izvorni_sadrzaj>
      <item>Miro Jukić</item>
    </izvorni_sadrzaj>
    <derivirana_varijabla naziv="DomainObject.Predmet.OstaliListNazivFormated_1">
      <item>Miro Jukić</item>
    </derivirana_varijabla>
  </DomainObject.Predmet.OstaliListNazivFormated>
  <DomainObject.Predmet.OstaliListNazivFormatedOIB>
    <izvorni_sadrzaj>
      <item>Miro Jukić, OIB 28217477740</item>
    </izvorni_sadrzaj>
    <derivirana_varijabla naziv="DomainObject.Predmet.OstaliListNazivFormatedOIB_1">
      <item>Miro Jukić, OIB 28217477740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St-997/2016-6</izvorni_sadrzaj>
    <derivirana_varijabla naziv="DomainObject.PoslovniBrojDokumenta_1">St-997/2016-6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JELA društvo s ograničenom odgovornošću za trgovinu, proizvodnju i usluge</izvorni_sadrzaj>
    <derivirana_varijabla naziv="DomainObject.Predmet.ProtustrankaIDrugi_1">JELA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JELA društvo s ograničenom odgovornošću za trgovinu, proizvodnju i usluge, OIB 54608915899, F. Kuhača 6, 33520 Slatina</izvorni_sadrzaj>
    <derivirana_varijabla naziv="DomainObject.Predmet.ProtustrankaIDrugiAdressOIB_1">JELA društvo s ograničenom odgovornošću za trgovinu, proizvodnju i usluge, OIB 54608915899, F. Kuhača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JELA društvo s ograničenom odgovornošću za trgovinu, proizvodnju i usluge</item>
      <item>Miro Jukić</item>
    </izvorni_sadrzaj>
    <derivirana_varijabla naziv="DomainObject.Predmet.SudioniciListNaziv_1">
      <item>FINA, RC ZAGREB, Podružnica Bjelovar</item>
      <item>JELA društvo s ograničenom odgovornošću za trgovinu, proizvodnju i usluge</item>
      <item>Miro Jukić</item>
    </derivirana_varijabla>
  </DomainObject.Predmet.SudioniciListNaziv>
  <DomainObject.Predmet.SudioniciListAdressOIB>
    <izvorni_sadrzaj>
      <item>FINA, RC ZAGREB, Podružnica Bjelovar, OIB 85821130368, F. Supila 4,43000 Bjelovar</item>
      <item>JELA društvo s ograničenom odgovornošću za trgovinu, proizvodnju i usluge, OIB 54608915899, F. Kuhača 6,33520 Slatina</item>
      <item>Miro Jukić, OIB 28217477740, Braće Radića 39,33520 Slatina</item>
    </izvorni_sadrzaj>
    <derivirana_varijabla naziv="DomainObject.Predmet.SudioniciListAdressOIB_1">
      <item>FINA, RC ZAGREB, Podružnica Bjelovar, OIB 85821130368, F. Supila 4,43000 Bjelovar</item>
      <item>JELA društvo s ograničenom odgovornošću za trgovinu, proizvodnju i usluge, OIB 54608915899, F. Kuhača 6,33520 Slatina</item>
      <item>Miro Jukić, OIB 28217477740, Braće Radića 39,33520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CE7DE-BED1-4037-9116-CD3419F61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3921</properties:Characters>
  <properties:Lines>90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2017-02-08T13:26:00Z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St-997/2016-6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