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07eb" w14:paraId="fd807eb" w:rsidRDefault="008E2D52" w:rsidP="008E2D52" w:rsidR="008E2D52" w:rsidRPr="007620FF">
      <w:pPr>
        <w:widowControl w:val="false"/>
        <w:spacing w:before="4"/>
        <w15:collapsed w:val="false"/>
        <w:rPr>
          <w:lang w:eastAsia="en-US" w:val="en-US"/>
        </w:rPr>
      </w:pPr>
      <w:bookmarkStart w:name="_GoBack" w:id="0"/>
      <w:bookmarkEnd w:id="0"/>
    </w:p>
    <w:p w:rsidRDefault="008E2D52" w:rsidP="008E2D52" w:rsidR="008E2D52" w:rsidRPr="007620FF">
      <w:pPr>
        <w:widowControl w:val="false"/>
        <w:spacing w:lineRule="atLeast" w:line="20"/>
        <w:ind w:left="7417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5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lineRule="atLeast" w:line="20"/>
        <w:ind w:left="89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7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lineRule="atLeast" w:line="200"/>
        <w:ind w:left="10080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9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80"/>
        <w:ind w:right="2918" w:left="5695"/>
        <w:rPr>
          <w:lang w:eastAsia="en-US" w:val="en-US"/>
        </w:rPr>
      </w:pPr>
      <w:r w:rsidRPr="007620FF">
        <w:rPr>
          <w:rFonts w:eastAsia="Calibri"/>
          <w:w w:val="110"/>
          <w:lang w:eastAsia="en-US" w:val="en-US"/>
        </w:rPr>
        <w:t>PRVI</w:t>
      </w:r>
      <w:r w:rsidRPr="007620FF">
        <w:rPr>
          <w:rFonts w:eastAsia="Calibri"/>
          <w:spacing w:val="-17"/>
          <w:w w:val="110"/>
          <w:lang w:eastAsia="en-US" w:val="en-US"/>
        </w:rPr>
        <w:t xml:space="preserve"> </w:t>
      </w:r>
      <w:r w:rsidRPr="007620FF">
        <w:rPr>
          <w:rFonts w:eastAsia="Calibri"/>
          <w:w w:val="110"/>
          <w:lang w:eastAsia="en-US" w:val="en-US"/>
        </w:rPr>
        <w:t>FAKTOR</w:t>
      </w:r>
      <w:r w:rsidRPr="007620FF">
        <w:rPr>
          <w:rFonts w:eastAsia="Calibri"/>
          <w:spacing w:val="-10"/>
          <w:w w:val="110"/>
          <w:lang w:eastAsia="en-US" w:val="en-US"/>
        </w:rPr>
        <w:t xml:space="preserve"> </w:t>
      </w:r>
      <w:r w:rsidRPr="007620FF">
        <w:rPr>
          <w:rFonts w:eastAsia="Calibri"/>
          <w:spacing w:val="-5"/>
          <w:w w:val="110"/>
          <w:lang w:eastAsia="en-US" w:val="en-US"/>
        </w:rPr>
        <w:t>d.o.o.</w:t>
      </w:r>
      <w:r w:rsidRPr="007620FF">
        <w:rPr>
          <w:rFonts w:eastAsia="Calibri"/>
          <w:spacing w:val="-23"/>
          <w:w w:val="110"/>
          <w:lang w:eastAsia="en-US" w:val="en-US"/>
        </w:rPr>
        <w:t xml:space="preserve"> </w:t>
      </w:r>
      <w:r w:rsidRPr="007620FF">
        <w:rPr>
          <w:rFonts w:eastAsia="Calibri"/>
          <w:w w:val="110"/>
          <w:lang w:eastAsia="en-US" w:val="en-US"/>
        </w:rPr>
        <w:t>u</w:t>
      </w:r>
      <w:r w:rsidRPr="007620FF">
        <w:rPr>
          <w:rFonts w:eastAsia="Calibri"/>
          <w:spacing w:val="-11"/>
          <w:w w:val="110"/>
          <w:lang w:eastAsia="en-US" w:val="en-US"/>
        </w:rPr>
        <w:t xml:space="preserve"> </w:t>
      </w:r>
      <w:r w:rsidRPr="007620FF">
        <w:rPr>
          <w:rFonts w:eastAsia="Calibri"/>
          <w:w w:val="110"/>
          <w:lang w:eastAsia="en-US" w:val="en-US"/>
        </w:rPr>
        <w:t>lik</w:t>
      </w:r>
      <w:r w:rsidR="007620FF" w:rsidRPr="007620FF">
        <w:rPr>
          <w:rFonts w:eastAsia="Calibri"/>
          <w:w w:val="110"/>
          <w:lang w:eastAsia="en-US" w:val="en-US"/>
        </w:rPr>
        <w:t>v</w:t>
      </w:r>
      <w:r w:rsidRPr="007620FF">
        <w:rPr>
          <w:rFonts w:eastAsia="Calibri"/>
          <w:w w:val="110"/>
          <w:lang w:eastAsia="en-US" w:val="en-US"/>
        </w:rPr>
        <w:t>idaciji</w:t>
      </w:r>
      <w:r w:rsidRPr="007620FF">
        <w:rPr>
          <w:rFonts w:eastAsia="Calibri"/>
          <w:spacing w:val="25"/>
          <w:w w:val="105"/>
          <w:lang w:eastAsia="en-US" w:val="en-US"/>
        </w:rPr>
        <w:t xml:space="preserve"> </w:t>
      </w:r>
      <w:r w:rsidR="007620FF" w:rsidRPr="007620FF">
        <w:rPr>
          <w:rFonts w:eastAsia="Calibri"/>
          <w:spacing w:val="25"/>
          <w:w w:val="105"/>
          <w:lang w:eastAsia="en-US" w:val="en-US"/>
        </w:rPr>
        <w:t>Hektorovićeva</w:t>
      </w:r>
      <w:r w:rsidRPr="007620FF">
        <w:rPr>
          <w:rFonts w:eastAsia="Calibri"/>
          <w:w w:val="110"/>
          <w:lang w:eastAsia="en-US" w:val="en-US"/>
        </w:rPr>
        <w:t>2</w:t>
      </w:r>
    </w:p>
    <w:p w:rsidRDefault="00FA7557" w:rsidP="008E2D52" w:rsidR="008E2D52" w:rsidRPr="007620FF">
      <w:pPr>
        <w:widowControl w:val="false"/>
        <w:spacing w:before="7"/>
        <w:ind w:firstLine="9" w:right="4995" w:left="5695"/>
        <w:rPr>
          <w:lang w:eastAsia="en-US" w:val="en-US"/>
        </w:rPr>
      </w:pPr>
      <w:r>
        <w:rPr>
          <w:rFonts w:eastAsia="Calibri"/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kstni okvir 118" style="position:absolute;left:0;text-align:left;margin-left:284.15pt;margin-top:8.35pt;width:76.65pt;height:43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">
            <v:textbox inset="0,0,0,0">
              <w:txbxContent>
                <w:p w:rsidRDefault="008E2D52" w:rsidP="008E2D52" w:rsidR="008E2D52"/>
              </w:txbxContent>
            </v:textbox>
            <w10:wrap anchorx="page"/>
          </v:shape>
        </w:pict>
      </w:r>
      <w:r w:rsidR="008E2D52" w:rsidRPr="007620FF">
        <w:rPr>
          <w:rFonts w:eastAsia="Calibri"/>
          <w:spacing w:val="-6"/>
          <w:w w:val="105"/>
          <w:lang w:eastAsia="en-US" w:val="en-US"/>
        </w:rPr>
        <w:t>10000</w:t>
      </w:r>
      <w:r w:rsidR="007620FF" w:rsidRPr="007620FF">
        <w:rPr>
          <w:rFonts w:eastAsia="Calibri"/>
          <w:spacing w:val="-6"/>
          <w:w w:val="105"/>
          <w:lang w:eastAsia="en-US" w:val="en-US"/>
        </w:rPr>
        <w:t xml:space="preserve"> Zagreb</w:t>
      </w:r>
      <w:r w:rsidR="008E2D52" w:rsidRPr="007620FF">
        <w:rPr>
          <w:rFonts w:eastAsia="Calibri"/>
          <w:spacing w:val="-23"/>
          <w:w w:val="105"/>
          <w:lang w:eastAsia="en-US" w:val="en-US"/>
        </w:rPr>
        <w:t xml:space="preserve"> </w:t>
      </w:r>
    </w:p>
    <w:p w:rsidRDefault="008E2D52" w:rsidP="008E2D52" w:rsidR="008E2D52" w:rsidRPr="007620FF">
      <w:pPr>
        <w:widowControl w:val="false"/>
        <w:rPr>
          <w:lang w:eastAsia="en-US" w:val="en-US"/>
        </w:rPr>
        <w:sectPr w:rsidSect="008E2D52" w:rsidR="008E2D52" w:rsidRPr="007620FF">
          <w:footerReference w:type="default" r:id="rId8"/>
          <w:pgSz w:h="16820" w:w="11560"/>
          <w:pgMar w:gutter="0" w:footer="1059" w:header="720" w:left="0" w:bottom="1240" w:right="0" w:top="0"/>
          <w:cols w:space="720"/>
        </w:sectPr>
      </w:pPr>
    </w:p>
    <w:p w:rsidRDefault="008E2D52" w:rsidP="008E2D52" w:rsidR="008E2D52" w:rsidRPr="007620FF">
      <w:pPr>
        <w:widowControl w:val="false"/>
        <w:spacing w:before="4"/>
        <w:rPr>
          <w:i/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  <w:sectPr w:rsidR="008E2D52" w:rsidRPr="007620FF">
          <w:type w:val="continuous"/>
          <w:pgSz w:h="16820" w:w="11560"/>
          <w:pgMar w:gutter="0" w:footer="720" w:header="720" w:left="0" w:bottom="1240" w:right="0" w:top="0"/>
          <w:cols w:num="2" w:space="720" w:equalWidth="false">
            <w:col w:space="40" w:w="7129"/>
            <w:col w:w="4391"/>
          </w:cols>
        </w:sect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8"/>
        <w:rPr>
          <w:lang w:eastAsia="en-US" w:val="en-US"/>
        </w:rPr>
      </w:pPr>
    </w:p>
    <w:p w:rsidRDefault="00FA7557" w:rsidP="008E2D52" w:rsidR="008E2D52" w:rsidRPr="007620FF">
      <w:pPr>
        <w:widowControl w:val="false"/>
        <w:spacing w:before="75"/>
        <w:ind w:left="7271"/>
        <w:rPr>
          <w:rFonts w:eastAsia="Arial"/>
          <w:lang w:eastAsia="en-US" w:val="en-US"/>
        </w:rPr>
      </w:pPr>
      <w:r>
        <w:rPr>
          <w:rFonts w:eastAsia="Arial"/>
          <w:noProof/>
        </w:rPr>
        <w:pict>
          <v:group o:spid="_x0000_s1068" id="Grupa 81" style="position:absolute;left:0;text-align:left;margin-left:410.15pt;margin-top:3.1pt;width:.1pt;height:12.65pt;z-index:-251649024;mso-position-horizontal-relative:page" coordorigin="8203,62" coordsize="2,253">
            <v:shape filled="f" strokeweight="1.3349mm" strokecolor="#e9edf2" path="m,l,253e" o:spid="_x0000_s1027" id="Freeform 54" style="position:absolute;left:8203;top:62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">
              <v:path o:connectangles="0,0" o:connectlocs="0,62;0,315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66" id="Grupa 79" style="position:absolute;left:0;text-align:left;margin-left:439.75pt;margin-top:3.1pt;width:.1pt;height:12.65pt;z-index:-251648000;mso-position-horizontal-relative:page" coordorigin="8795,62" coordsize="2,253">
            <v:shape filled="f" strokeweight="1.40922mm" strokecolor="#e9edf2" path="m,l,253e" o:spid="_x0000_s1067" id="Freeform 56" style="position:absolute;left:8795;top:62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">
              <v:path o:connectangles="0,0" o:connectlocs="0,62;0,315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64" id="Grupa 77" style="position:absolute;left:0;text-align:left;margin-left:463.65pt;margin-top:3.1pt;width:.1pt;height:12.65pt;z-index:-251646976;mso-position-horizontal-relative:page" coordorigin="9273,62" coordsize="2,253">
            <v:shape filled="f" strokeweight="1.40922mm" strokecolor="#e9edf2" path="m,l,253e" o:spid="_x0000_s1065" id="Freeform 58" style="position:absolute;left:9273;top:62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">
              <v:path o:connectangles="0,0" o:connectlocs="0,62;0,315" o:connecttype="custom" arrowok="t"/>
            </v:shape>
            <w10:wrap anchorx="page"/>
          </v:group>
        </w:pict>
      </w:r>
      <w:r w:rsidR="008E2D52" w:rsidRPr="007620FF">
        <w:rPr>
          <w:rFonts w:eastAsia="Arial"/>
          <w:w w:val="105"/>
          <w:lang w:eastAsia="en-US" w:val="en-US"/>
        </w:rPr>
        <w:t>U</w:t>
      </w:r>
      <w:r w:rsidR="008E2D52" w:rsidRPr="007620FF">
        <w:rPr>
          <w:rFonts w:eastAsia="Arial"/>
          <w:spacing w:val="7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Zagreb</w:t>
      </w:r>
      <w:r w:rsidR="008E2D52" w:rsidRPr="007620FF">
        <w:rPr>
          <w:rFonts w:eastAsia="Arial"/>
          <w:spacing w:val="15"/>
          <w:w w:val="105"/>
          <w:lang w:eastAsia="en-US" w:val="en-US"/>
        </w:rPr>
        <w:t>u</w:t>
      </w:r>
      <w:r w:rsidR="008E2D52" w:rsidRPr="007620FF">
        <w:rPr>
          <w:rFonts w:eastAsia="Arial"/>
          <w:w w:val="105"/>
          <w:lang w:eastAsia="en-US" w:val="en-US"/>
        </w:rPr>
        <w:t>,</w:t>
      </w:r>
      <w:r w:rsidR="008E2D52" w:rsidRPr="007620FF">
        <w:rPr>
          <w:rFonts w:eastAsia="Arial"/>
          <w:spacing w:val="-1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45"/>
          <w:w w:val="105"/>
          <w:lang w:eastAsia="en-US" w:val="en-US"/>
        </w:rPr>
        <w:t>1</w:t>
      </w:r>
      <w:r w:rsidR="008E2D52" w:rsidRPr="007620FF">
        <w:rPr>
          <w:rFonts w:eastAsia="Arial"/>
          <w:w w:val="105"/>
          <w:lang w:eastAsia="en-US" w:val="en-US"/>
        </w:rPr>
        <w:t>2.</w:t>
      </w:r>
      <w:r w:rsidR="008E2D52" w:rsidRPr="007620FF">
        <w:rPr>
          <w:rFonts w:eastAsia="Arial"/>
          <w:spacing w:val="-11"/>
          <w:w w:val="105"/>
          <w:lang w:eastAsia="en-US" w:val="en-US"/>
        </w:rPr>
        <w:t>1</w:t>
      </w:r>
      <w:r w:rsidR="008E2D52" w:rsidRPr="007620FF">
        <w:rPr>
          <w:rFonts w:eastAsia="Arial"/>
          <w:spacing w:val="4"/>
          <w:w w:val="105"/>
          <w:lang w:eastAsia="en-US" w:val="en-US"/>
        </w:rPr>
        <w:t>2</w:t>
      </w:r>
      <w:r w:rsidR="008E2D52" w:rsidRPr="007620FF">
        <w:rPr>
          <w:rFonts w:eastAsia="Arial"/>
          <w:spacing w:val="-16"/>
          <w:w w:val="105"/>
          <w:lang w:eastAsia="en-US" w:val="en-US"/>
        </w:rPr>
        <w:t>.</w:t>
      </w:r>
      <w:r w:rsidR="008E2D52" w:rsidRPr="007620FF">
        <w:rPr>
          <w:rFonts w:eastAsia="Arial"/>
          <w:w w:val="105"/>
          <w:lang w:eastAsia="en-US" w:val="en-US"/>
        </w:rPr>
        <w:t>20</w:t>
      </w:r>
      <w:r w:rsidR="008E2D52" w:rsidRPr="007620FF">
        <w:rPr>
          <w:rFonts w:eastAsia="Arial"/>
          <w:spacing w:val="-9"/>
          <w:w w:val="105"/>
          <w:lang w:eastAsia="en-US" w:val="en-US"/>
        </w:rPr>
        <w:t>17</w:t>
      </w:r>
      <w:r w:rsidR="008E2D52" w:rsidRPr="007620FF">
        <w:rPr>
          <w:rFonts w:eastAsia="Arial"/>
          <w:w w:val="105"/>
          <w:lang w:eastAsia="en-US" w:val="en-US"/>
        </w:rPr>
        <w:t>.</w:t>
      </w: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before="10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tabs>
          <w:tab w:pos="2421" w:val="left"/>
        </w:tabs>
        <w:ind w:left="1079"/>
        <w:rPr>
          <w:rFonts w:eastAsia="Arial"/>
          <w:lang w:eastAsia="en-US" w:val="en-US"/>
        </w:rPr>
      </w:pPr>
      <w:r w:rsidRPr="007620FF">
        <w:rPr>
          <w:rFonts w:eastAsia="Arial"/>
          <w:w w:val="95"/>
          <w:position w:val="1"/>
          <w:lang w:eastAsia="en-US" w:val="en-US"/>
        </w:rPr>
        <w:t>P</w:t>
      </w:r>
      <w:r w:rsidRPr="007620FF">
        <w:rPr>
          <w:rFonts w:eastAsia="Arial"/>
          <w:spacing w:val="5"/>
          <w:w w:val="95"/>
          <w:position w:val="1"/>
          <w:lang w:eastAsia="en-US" w:val="en-US"/>
        </w:rPr>
        <w:t>R</w:t>
      </w:r>
      <w:r w:rsidRPr="007620FF">
        <w:rPr>
          <w:rFonts w:eastAsia="Arial"/>
          <w:spacing w:val="-5"/>
          <w:w w:val="95"/>
          <w:position w:val="1"/>
          <w:lang w:eastAsia="en-US" w:val="en-US"/>
        </w:rPr>
        <w:t>E</w:t>
      </w:r>
      <w:r w:rsidRPr="007620FF">
        <w:rPr>
          <w:rFonts w:eastAsia="Arial"/>
          <w:w w:val="95"/>
          <w:position w:val="1"/>
          <w:lang w:eastAsia="en-US" w:val="en-US"/>
        </w:rPr>
        <w:t>DMET:</w:t>
      </w:r>
      <w:r w:rsidRPr="007620FF">
        <w:rPr>
          <w:rFonts w:eastAsia="Arial"/>
          <w:w w:val="95"/>
          <w:position w:val="1"/>
          <w:lang w:eastAsia="en-US" w:val="en-US"/>
        </w:rPr>
        <w:tab/>
      </w:r>
      <w:r w:rsidRPr="007620FF">
        <w:rPr>
          <w:rFonts w:eastAsia="Arial"/>
          <w:spacing w:val="-45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zv</w:t>
      </w:r>
      <w:r w:rsidRPr="007620FF">
        <w:rPr>
          <w:rFonts w:eastAsia="Arial"/>
          <w:spacing w:val="2"/>
          <w:w w:val="115"/>
          <w:lang w:eastAsia="en-US" w:val="en-US"/>
        </w:rPr>
        <w:t>a</w:t>
      </w:r>
      <w:r w:rsidRPr="007620FF">
        <w:rPr>
          <w:rFonts w:eastAsia="Arial"/>
          <w:spacing w:val="-4"/>
          <w:w w:val="115"/>
          <w:lang w:eastAsia="en-US" w:val="en-US"/>
        </w:rPr>
        <w:t>d</w:t>
      </w:r>
      <w:r w:rsidRPr="007620FF">
        <w:rPr>
          <w:rFonts w:eastAsia="Arial"/>
          <w:spacing w:val="-17"/>
          <w:w w:val="115"/>
          <w:lang w:eastAsia="en-US" w:val="en-US"/>
        </w:rPr>
        <w:t>a</w:t>
      </w:r>
      <w:r w:rsidRPr="007620FF">
        <w:rPr>
          <w:rFonts w:eastAsia="Arial"/>
          <w:w w:val="115"/>
          <w:lang w:eastAsia="en-US" w:val="en-US"/>
        </w:rPr>
        <w:t>k</w:t>
      </w:r>
      <w:r w:rsidRPr="007620FF">
        <w:rPr>
          <w:rFonts w:eastAsia="Arial"/>
          <w:spacing w:val="-35"/>
          <w:w w:val="115"/>
          <w:lang w:eastAsia="en-US" w:val="en-US"/>
        </w:rPr>
        <w:t xml:space="preserve"> </w:t>
      </w:r>
      <w:r w:rsidRPr="007620FF">
        <w:rPr>
          <w:rFonts w:eastAsia="Arial"/>
          <w:spacing w:val="-30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z</w:t>
      </w:r>
      <w:r w:rsidRPr="007620FF">
        <w:rPr>
          <w:rFonts w:eastAsia="Arial"/>
          <w:spacing w:val="-23"/>
          <w:w w:val="115"/>
          <w:lang w:eastAsia="en-US" w:val="en-US"/>
        </w:rPr>
        <w:t xml:space="preserve"> </w:t>
      </w:r>
      <w:r w:rsidRPr="007620FF">
        <w:rPr>
          <w:rFonts w:eastAsia="Arial"/>
          <w:w w:val="115"/>
          <w:lang w:eastAsia="en-US" w:val="en-US"/>
        </w:rPr>
        <w:t>ovj</w:t>
      </w:r>
      <w:r w:rsidRPr="007620FF">
        <w:rPr>
          <w:rFonts w:eastAsia="Arial"/>
          <w:spacing w:val="10"/>
          <w:w w:val="115"/>
          <w:lang w:eastAsia="en-US" w:val="en-US"/>
        </w:rPr>
        <w:t>e</w:t>
      </w:r>
      <w:r w:rsidRPr="007620FF">
        <w:rPr>
          <w:rFonts w:eastAsia="Arial"/>
          <w:spacing w:val="-11"/>
          <w:w w:val="115"/>
          <w:lang w:eastAsia="en-US" w:val="en-US"/>
        </w:rPr>
        <w:t>r</w:t>
      </w:r>
      <w:r w:rsidRPr="007620FF">
        <w:rPr>
          <w:rFonts w:eastAsia="Arial"/>
          <w:w w:val="115"/>
          <w:lang w:eastAsia="en-US" w:val="en-US"/>
        </w:rPr>
        <w:t>ov</w:t>
      </w:r>
      <w:r w:rsidRPr="007620FF">
        <w:rPr>
          <w:rFonts w:eastAsia="Arial"/>
          <w:spacing w:val="-19"/>
          <w:w w:val="115"/>
          <w:lang w:eastAsia="en-US" w:val="en-US"/>
        </w:rPr>
        <w:t>l</w:t>
      </w:r>
      <w:r w:rsidRPr="007620FF">
        <w:rPr>
          <w:rFonts w:eastAsia="Arial"/>
          <w:w w:val="115"/>
          <w:lang w:eastAsia="en-US" w:val="en-US"/>
        </w:rPr>
        <w:t>j</w:t>
      </w:r>
      <w:r w:rsidRPr="007620FF">
        <w:rPr>
          <w:rFonts w:eastAsia="Arial"/>
          <w:spacing w:val="25"/>
          <w:w w:val="115"/>
          <w:lang w:eastAsia="en-US" w:val="en-US"/>
        </w:rPr>
        <w:t>e</w:t>
      </w:r>
      <w:r w:rsidRPr="007620FF">
        <w:rPr>
          <w:rFonts w:eastAsia="Arial"/>
          <w:spacing w:val="-12"/>
          <w:w w:val="115"/>
          <w:lang w:eastAsia="en-US" w:val="en-US"/>
        </w:rPr>
        <w:t>n</w:t>
      </w:r>
      <w:r w:rsidRPr="007620FF">
        <w:rPr>
          <w:rFonts w:eastAsia="Arial"/>
          <w:spacing w:val="-17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h</w:t>
      </w:r>
      <w:r w:rsidRPr="007620FF">
        <w:rPr>
          <w:rFonts w:eastAsia="Arial"/>
          <w:spacing w:val="-32"/>
          <w:w w:val="115"/>
          <w:lang w:eastAsia="en-US" w:val="en-US"/>
        </w:rPr>
        <w:t xml:space="preserve"> </w:t>
      </w:r>
      <w:r w:rsidRPr="007620FF">
        <w:rPr>
          <w:rFonts w:eastAsia="Arial"/>
          <w:w w:val="115"/>
          <w:lang w:eastAsia="en-US" w:val="en-US"/>
        </w:rPr>
        <w:t>pos</w:t>
      </w:r>
      <w:r w:rsidRPr="007620FF">
        <w:rPr>
          <w:rFonts w:eastAsia="Arial"/>
          <w:spacing w:val="-4"/>
          <w:w w:val="115"/>
          <w:lang w:eastAsia="en-US" w:val="en-US"/>
        </w:rPr>
        <w:t>l</w:t>
      </w:r>
      <w:r w:rsidRPr="007620FF">
        <w:rPr>
          <w:rFonts w:eastAsia="Arial"/>
          <w:w w:val="115"/>
          <w:lang w:eastAsia="en-US" w:val="en-US"/>
        </w:rPr>
        <w:t>o</w:t>
      </w:r>
      <w:r w:rsidRPr="007620FF">
        <w:rPr>
          <w:rFonts w:eastAsia="Arial"/>
          <w:spacing w:val="15"/>
          <w:w w:val="115"/>
          <w:lang w:eastAsia="en-US" w:val="en-US"/>
        </w:rPr>
        <w:t>v</w:t>
      </w:r>
      <w:r w:rsidRPr="007620FF">
        <w:rPr>
          <w:rFonts w:eastAsia="Arial"/>
          <w:w w:val="115"/>
          <w:lang w:eastAsia="en-US" w:val="en-US"/>
        </w:rPr>
        <w:t>n</w:t>
      </w:r>
      <w:r w:rsidRPr="007620FF">
        <w:rPr>
          <w:rFonts w:eastAsia="Arial"/>
          <w:spacing w:val="-10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h</w:t>
      </w:r>
      <w:r w:rsidRPr="007620FF">
        <w:rPr>
          <w:rFonts w:eastAsia="Arial"/>
          <w:spacing w:val="-31"/>
          <w:w w:val="115"/>
          <w:lang w:eastAsia="en-US" w:val="en-US"/>
        </w:rPr>
        <w:t xml:space="preserve"> </w:t>
      </w:r>
      <w:r w:rsidRPr="007620FF">
        <w:rPr>
          <w:rFonts w:eastAsia="Arial"/>
          <w:w w:val="115"/>
          <w:lang w:eastAsia="en-US" w:val="en-US"/>
        </w:rPr>
        <w:t>kn</w:t>
      </w:r>
      <w:r w:rsidRPr="007620FF">
        <w:rPr>
          <w:rFonts w:eastAsia="Arial"/>
          <w:spacing w:val="-8"/>
          <w:w w:val="115"/>
          <w:lang w:eastAsia="en-US" w:val="en-US"/>
        </w:rPr>
        <w:t>j</w:t>
      </w:r>
      <w:r w:rsidRPr="007620FF">
        <w:rPr>
          <w:rFonts w:eastAsia="Arial"/>
          <w:spacing w:val="-17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ga</w:t>
      </w:r>
      <w:r w:rsidRPr="007620FF">
        <w:rPr>
          <w:rFonts w:eastAsia="Arial"/>
          <w:spacing w:val="-19"/>
          <w:w w:val="115"/>
          <w:lang w:eastAsia="en-US" w:val="en-US"/>
        </w:rPr>
        <w:t xml:space="preserve"> </w:t>
      </w:r>
      <w:r w:rsidRPr="007620FF">
        <w:rPr>
          <w:rFonts w:eastAsia="Arial"/>
          <w:spacing w:val="-14"/>
          <w:w w:val="115"/>
          <w:lang w:eastAsia="en-US" w:val="en-US"/>
        </w:rPr>
        <w:t>v</w:t>
      </w:r>
      <w:r w:rsidRPr="007620FF">
        <w:rPr>
          <w:rFonts w:eastAsia="Arial"/>
          <w:spacing w:val="13"/>
          <w:w w:val="115"/>
          <w:lang w:eastAsia="en-US" w:val="en-US"/>
        </w:rPr>
        <w:t>j</w:t>
      </w:r>
      <w:r w:rsidRPr="007620FF">
        <w:rPr>
          <w:rFonts w:eastAsia="Arial"/>
          <w:w w:val="115"/>
          <w:lang w:eastAsia="en-US" w:val="en-US"/>
        </w:rPr>
        <w:t>ero</w:t>
      </w:r>
      <w:r w:rsidRPr="007620FF">
        <w:rPr>
          <w:rFonts w:eastAsia="Arial"/>
          <w:spacing w:val="18"/>
          <w:w w:val="115"/>
          <w:lang w:eastAsia="en-US" w:val="en-US"/>
        </w:rPr>
        <w:t>v</w:t>
      </w:r>
      <w:r w:rsidRPr="007620FF">
        <w:rPr>
          <w:rFonts w:eastAsia="Arial"/>
          <w:spacing w:val="-9"/>
          <w:w w:val="115"/>
          <w:lang w:eastAsia="en-US" w:val="en-US"/>
        </w:rPr>
        <w:t>n</w:t>
      </w:r>
      <w:r w:rsidRPr="007620FF">
        <w:rPr>
          <w:rFonts w:eastAsia="Arial"/>
          <w:spacing w:val="-10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ka</w:t>
      </w:r>
      <w:r w:rsidRPr="007620FF">
        <w:rPr>
          <w:rFonts w:eastAsia="Arial"/>
          <w:spacing w:val="-31"/>
          <w:w w:val="115"/>
          <w:lang w:eastAsia="en-US" w:val="en-US"/>
        </w:rPr>
        <w:t xml:space="preserve"> </w:t>
      </w:r>
      <w:r w:rsidRPr="007620FF">
        <w:rPr>
          <w:rFonts w:eastAsia="Arial"/>
          <w:w w:val="115"/>
          <w:lang w:eastAsia="en-US" w:val="en-US"/>
        </w:rPr>
        <w:t>o</w:t>
      </w:r>
      <w:r w:rsidRPr="007620FF">
        <w:rPr>
          <w:rFonts w:eastAsia="Arial"/>
          <w:spacing w:val="-34"/>
          <w:w w:val="115"/>
          <w:lang w:eastAsia="en-US" w:val="en-US"/>
        </w:rPr>
        <w:t xml:space="preserve"> </w:t>
      </w:r>
      <w:r w:rsidRPr="007620FF">
        <w:rPr>
          <w:rFonts w:eastAsia="Arial"/>
          <w:spacing w:val="-6"/>
          <w:w w:val="115"/>
          <w:lang w:eastAsia="en-US" w:val="en-US"/>
        </w:rPr>
        <w:t>st</w:t>
      </w:r>
      <w:r w:rsidRPr="007620FF">
        <w:rPr>
          <w:rFonts w:eastAsia="Arial"/>
          <w:w w:val="115"/>
          <w:lang w:eastAsia="en-US" w:val="en-US"/>
        </w:rPr>
        <w:t>an</w:t>
      </w:r>
      <w:r w:rsidRPr="007620FF">
        <w:rPr>
          <w:rFonts w:eastAsia="Arial"/>
          <w:spacing w:val="12"/>
          <w:w w:val="115"/>
          <w:lang w:eastAsia="en-US" w:val="en-US"/>
        </w:rPr>
        <w:t>j</w:t>
      </w:r>
      <w:r w:rsidRPr="007620FF">
        <w:rPr>
          <w:rFonts w:eastAsia="Arial"/>
          <w:w w:val="115"/>
          <w:lang w:eastAsia="en-US" w:val="en-US"/>
        </w:rPr>
        <w:t>u</w:t>
      </w:r>
      <w:r w:rsidRPr="007620FF">
        <w:rPr>
          <w:rFonts w:eastAsia="Arial"/>
          <w:spacing w:val="-31"/>
          <w:w w:val="115"/>
          <w:lang w:eastAsia="en-US" w:val="en-US"/>
        </w:rPr>
        <w:t xml:space="preserve"> </w:t>
      </w:r>
      <w:r w:rsidRPr="007620FF">
        <w:rPr>
          <w:rFonts w:eastAsia="Arial"/>
          <w:spacing w:val="-9"/>
          <w:w w:val="115"/>
          <w:lang w:eastAsia="en-US" w:val="en-US"/>
        </w:rPr>
        <w:t>n</w:t>
      </w:r>
      <w:r w:rsidRPr="007620FF">
        <w:rPr>
          <w:rFonts w:eastAsia="Arial"/>
          <w:spacing w:val="4"/>
          <w:w w:val="115"/>
          <w:lang w:eastAsia="en-US" w:val="en-US"/>
        </w:rPr>
        <w:t>e</w:t>
      </w:r>
      <w:r w:rsidRPr="007620FF">
        <w:rPr>
          <w:rFonts w:eastAsia="Arial"/>
          <w:w w:val="115"/>
          <w:lang w:eastAsia="en-US" w:val="en-US"/>
        </w:rPr>
        <w:t>p</w:t>
      </w:r>
      <w:r w:rsidRPr="007620FF">
        <w:rPr>
          <w:rFonts w:eastAsia="Arial"/>
          <w:spacing w:val="-10"/>
          <w:w w:val="115"/>
          <w:lang w:eastAsia="en-US" w:val="en-US"/>
        </w:rPr>
        <w:t>l</w:t>
      </w:r>
      <w:r w:rsidRPr="007620FF">
        <w:rPr>
          <w:rFonts w:eastAsia="Arial"/>
          <w:w w:val="115"/>
          <w:lang w:eastAsia="en-US" w:val="en-US"/>
        </w:rPr>
        <w:t>aćen</w:t>
      </w:r>
      <w:r w:rsidRPr="007620FF">
        <w:rPr>
          <w:rFonts w:eastAsia="Arial"/>
          <w:spacing w:val="16"/>
          <w:w w:val="115"/>
          <w:lang w:eastAsia="en-US" w:val="en-US"/>
        </w:rPr>
        <w:t>i</w:t>
      </w:r>
      <w:r w:rsidRPr="007620FF">
        <w:rPr>
          <w:rFonts w:eastAsia="Arial"/>
          <w:w w:val="115"/>
          <w:lang w:eastAsia="en-US" w:val="en-US"/>
        </w:rPr>
        <w:t>h</w:t>
      </w:r>
      <w:r w:rsidRPr="007620FF">
        <w:rPr>
          <w:rFonts w:eastAsia="Arial"/>
          <w:spacing w:val="-30"/>
          <w:w w:val="115"/>
          <w:lang w:eastAsia="en-US" w:val="en-US"/>
        </w:rPr>
        <w:t xml:space="preserve"> </w:t>
      </w:r>
      <w:r w:rsidRPr="007620FF">
        <w:rPr>
          <w:rFonts w:eastAsia="Arial"/>
          <w:w w:val="115"/>
          <w:lang w:eastAsia="en-US" w:val="en-US"/>
        </w:rPr>
        <w:t>tražb</w:t>
      </w:r>
      <w:r w:rsidRPr="007620FF">
        <w:rPr>
          <w:rFonts w:eastAsia="Arial"/>
          <w:spacing w:val="5"/>
          <w:w w:val="115"/>
          <w:lang w:eastAsia="en-US" w:val="en-US"/>
        </w:rPr>
        <w:t>i</w:t>
      </w:r>
      <w:r w:rsidRPr="007620FF">
        <w:rPr>
          <w:rFonts w:eastAsia="Arial"/>
          <w:spacing w:val="-9"/>
          <w:w w:val="115"/>
          <w:lang w:eastAsia="en-US" w:val="en-US"/>
        </w:rPr>
        <w:t>n</w:t>
      </w:r>
      <w:r w:rsidRPr="007620FF">
        <w:rPr>
          <w:rFonts w:eastAsia="Arial"/>
          <w:w w:val="115"/>
          <w:lang w:eastAsia="en-US" w:val="en-US"/>
        </w:rPr>
        <w:t>a</w:t>
      </w: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  <w:sectPr w:rsidR="008E2D52" w:rsidRPr="007620FF">
          <w:type w:val="continuous"/>
          <w:pgSz w:h="16820" w:w="11560"/>
          <w:pgMar w:gutter="0" w:footer="720" w:header="720" w:left="0" w:bottom="1240" w:right="0" w:top="0"/>
          <w:cols w:space="720"/>
        </w:sectPr>
      </w:pPr>
    </w:p>
    <w:p w:rsidRDefault="008E2D52" w:rsidP="008E2D52" w:rsidR="008E2D52" w:rsidRPr="007620FF">
      <w:pPr>
        <w:widowControl w:val="false"/>
        <w:spacing w:before="11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ind w:hanging="10" w:left="1079"/>
        <w:rPr>
          <w:rFonts w:eastAsia="Arial"/>
          <w:lang w:eastAsia="en-US" w:val="en-US"/>
        </w:rPr>
      </w:pPr>
      <w:r w:rsidRPr="007620FF">
        <w:rPr>
          <w:rFonts w:eastAsia="Arial"/>
          <w:w w:val="110"/>
          <w:lang w:eastAsia="en-US" w:val="en-US"/>
        </w:rPr>
        <w:t>Vj</w:t>
      </w:r>
      <w:r w:rsidRPr="007620FF">
        <w:rPr>
          <w:rFonts w:eastAsia="Arial"/>
          <w:spacing w:val="17"/>
          <w:w w:val="110"/>
          <w:lang w:eastAsia="en-US" w:val="en-US"/>
        </w:rPr>
        <w:t>e</w:t>
      </w:r>
      <w:r w:rsidRPr="007620FF">
        <w:rPr>
          <w:rFonts w:eastAsia="Arial"/>
          <w:spacing w:val="-10"/>
          <w:w w:val="110"/>
          <w:lang w:eastAsia="en-US" w:val="en-US"/>
        </w:rPr>
        <w:t>r</w:t>
      </w:r>
      <w:r w:rsidRPr="007620FF">
        <w:rPr>
          <w:rFonts w:eastAsia="Arial"/>
          <w:w w:val="110"/>
          <w:lang w:eastAsia="en-US" w:val="en-US"/>
        </w:rPr>
        <w:t>o</w:t>
      </w:r>
      <w:r w:rsidRPr="007620FF">
        <w:rPr>
          <w:rFonts w:eastAsia="Arial"/>
          <w:spacing w:val="14"/>
          <w:w w:val="110"/>
          <w:lang w:eastAsia="en-US" w:val="en-US"/>
        </w:rPr>
        <w:t>v</w:t>
      </w:r>
      <w:r w:rsidRPr="007620FF">
        <w:rPr>
          <w:rFonts w:eastAsia="Arial"/>
          <w:spacing w:val="-9"/>
          <w:w w:val="110"/>
          <w:lang w:eastAsia="en-US" w:val="en-US"/>
        </w:rPr>
        <w:t>n</w:t>
      </w:r>
      <w:r w:rsidRPr="007620FF">
        <w:rPr>
          <w:rFonts w:eastAsia="Arial"/>
          <w:spacing w:val="-19"/>
          <w:w w:val="110"/>
          <w:lang w:eastAsia="en-US" w:val="en-US"/>
        </w:rPr>
        <w:t>i</w:t>
      </w:r>
      <w:r w:rsidRPr="007620FF">
        <w:rPr>
          <w:rFonts w:eastAsia="Arial"/>
          <w:w w:val="110"/>
          <w:lang w:eastAsia="en-US" w:val="en-US"/>
        </w:rPr>
        <w:t>k:</w:t>
      </w:r>
      <w:r w:rsidRPr="007620FF">
        <w:rPr>
          <w:rFonts w:eastAsia="Arial"/>
          <w:w w:val="116"/>
          <w:lang w:eastAsia="en-US" w:val="en-US"/>
        </w:rPr>
        <w:t xml:space="preserve"> </w:t>
      </w:r>
      <w:r w:rsidRPr="007620FF">
        <w:rPr>
          <w:rFonts w:eastAsia="Arial"/>
          <w:spacing w:val="-4"/>
          <w:w w:val="115"/>
          <w:lang w:eastAsia="en-US" w:val="en-US"/>
        </w:rPr>
        <w:t>Dužn</w:t>
      </w:r>
      <w:r w:rsidRPr="007620FF">
        <w:rPr>
          <w:rFonts w:eastAsia="Arial"/>
          <w:spacing w:val="-3"/>
          <w:w w:val="115"/>
          <w:lang w:eastAsia="en-US" w:val="en-US"/>
        </w:rPr>
        <w:t>i</w:t>
      </w:r>
      <w:r w:rsidRPr="007620FF">
        <w:rPr>
          <w:rFonts w:eastAsia="Arial"/>
          <w:spacing w:val="-4"/>
          <w:w w:val="115"/>
          <w:lang w:eastAsia="en-US" w:val="en-US"/>
        </w:rPr>
        <w:t>k</w:t>
      </w:r>
      <w:r w:rsidRPr="007620FF">
        <w:rPr>
          <w:rFonts w:eastAsia="Arial"/>
          <w:spacing w:val="-2"/>
          <w:w w:val="115"/>
          <w:lang w:eastAsia="en-US" w:val="en-US"/>
        </w:rPr>
        <w:t>:</w:t>
      </w:r>
    </w:p>
    <w:p w:rsidRDefault="008E2D52" w:rsidP="008E2D52" w:rsidR="008E2D52" w:rsidRPr="007620FF">
      <w:pPr>
        <w:widowControl w:val="false"/>
        <w:spacing w:before="9"/>
        <w:rPr>
          <w:rFonts w:eastAsia="Arial"/>
          <w:lang w:eastAsia="en-US" w:val="en-US"/>
        </w:rPr>
      </w:pPr>
      <w:r w:rsidRPr="007620FF">
        <w:rPr>
          <w:rFonts w:eastAsia="Calibri"/>
          <w:lang w:eastAsia="en-US" w:val="en-US"/>
        </w:rPr>
        <w:br w:type="column"/>
      </w:r>
    </w:p>
    <w:p w:rsidRDefault="00FA7557" w:rsidP="008E2D52" w:rsidR="008E2D52" w:rsidRPr="007620FF">
      <w:pPr>
        <w:widowControl w:val="false"/>
        <w:ind w:right="1669" w:left="406"/>
        <w:rPr>
          <w:rFonts w:eastAsia="Arial"/>
          <w:lang w:eastAsia="en-US" w:val="en-US"/>
        </w:rPr>
      </w:pPr>
      <w:r>
        <w:rPr>
          <w:rFonts w:eastAsia="Arial"/>
          <w:noProof/>
        </w:rPr>
        <w:pict>
          <v:group o:spid="_x0000_s1062" id="Grupa 75" style="position:absolute;left:0;text-align:left;margin-left:195.3pt;margin-top:-.65pt;width:.1pt;height:12.65pt;z-index:-251645952;mso-position-horizontal-relative:page" coordorigin="3906,-13" coordsize="2,253">
            <v:shape filled="f" strokeweight="1.40922mm" strokecolor="#e9edf2" path="m,l,253e" o:spid="_x0000_s1063" id="Freeform 60" style="position:absolute;left:3906;top:-13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">
              <v:path o:connectangles="0,0" o:connectlocs="0,-13;0,240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60" id="Grupa 73" style="position:absolute;left:0;text-align:left;margin-left:211.25pt;margin-top:-.65pt;width:.1pt;height:12.65pt;z-index:-251644928;mso-position-horizontal-relative:page" coordorigin="4225,-13" coordsize="2,253">
            <v:shape filled="f" strokeweight="1.40922mm" strokecolor="#e9edf2" path="m,l,253e" o:spid="_x0000_s1061" id="Freeform 62" style="position:absolute;left:4225;top:-13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">
              <v:path o:connectangles="0,0" o:connectlocs="0,-13;0,240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58" id="Grupa 71" style="position:absolute;left:0;text-align:left;margin-left:255.8pt;margin-top:10.25pt;width:.1pt;height:12.65pt;z-index:-251643904;mso-position-horizontal-relative:page" coordorigin="5116,205" coordsize="2,253">
            <v:shape filled="f" strokeweight="1.3349mm" strokecolor="#e9edf2" path="m,l,253e" o:spid="_x0000_s1059" id="Freeform 64" style="position:absolute;left:5116;top:205;width:2;height:253;visibility:visible;mso-wrap-style:square;v-text-anchor:top" coordsize="2,253" o:gfxdata="">
              <v:path o:connectangles="0,0" o:connectlocs="0,205;0,458" o:connecttype="custom" arrowok="t"/>
            </v:shape>
            <w10:wrap anchorx="page"/>
          </v:group>
        </w:pict>
      </w:r>
      <w:r w:rsidR="008E2D52" w:rsidRPr="007620FF">
        <w:rPr>
          <w:rFonts w:eastAsia="Arial"/>
          <w:spacing w:val="-13"/>
          <w:w w:val="105"/>
          <w:lang w:eastAsia="en-US" w:val="en-US"/>
        </w:rPr>
        <w:t>P</w:t>
      </w:r>
      <w:r w:rsidR="008E2D52" w:rsidRPr="007620FF">
        <w:rPr>
          <w:rFonts w:eastAsia="Arial"/>
          <w:w w:val="105"/>
          <w:lang w:eastAsia="en-US" w:val="en-US"/>
        </w:rPr>
        <w:t>RVI</w:t>
      </w:r>
      <w:r w:rsidR="008E2D52" w:rsidRPr="007620FF">
        <w:rPr>
          <w:rFonts w:eastAsia="Arial"/>
          <w:spacing w:val="-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25"/>
          <w:w w:val="105"/>
          <w:lang w:eastAsia="en-US" w:val="en-US"/>
        </w:rPr>
        <w:t>F</w:t>
      </w:r>
      <w:r w:rsidR="008E2D52" w:rsidRPr="007620FF">
        <w:rPr>
          <w:rFonts w:eastAsia="Arial"/>
          <w:w w:val="105"/>
          <w:lang w:eastAsia="en-US" w:val="en-US"/>
        </w:rPr>
        <w:t>AKTOR</w:t>
      </w:r>
      <w:r w:rsidR="008E2D52" w:rsidRPr="007620FF">
        <w:rPr>
          <w:rFonts w:eastAsia="Arial"/>
          <w:spacing w:val="16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2"/>
          <w:w w:val="105"/>
          <w:lang w:eastAsia="en-US" w:val="en-US"/>
        </w:rPr>
        <w:t>d</w:t>
      </w:r>
      <w:r w:rsidR="008E2D52" w:rsidRPr="007620FF">
        <w:rPr>
          <w:rFonts w:eastAsia="Arial"/>
          <w:spacing w:val="-22"/>
          <w:w w:val="105"/>
          <w:lang w:eastAsia="en-US" w:val="en-US"/>
        </w:rPr>
        <w:t>.</w:t>
      </w:r>
      <w:r w:rsidR="008E2D52" w:rsidRPr="007620FF">
        <w:rPr>
          <w:rFonts w:eastAsia="Arial"/>
          <w:w w:val="105"/>
          <w:lang w:eastAsia="en-US" w:val="en-US"/>
        </w:rPr>
        <w:t>o.</w:t>
      </w:r>
      <w:r w:rsidR="008E2D52" w:rsidRPr="007620FF">
        <w:rPr>
          <w:rFonts w:eastAsia="Arial"/>
          <w:spacing w:val="10"/>
          <w:w w:val="105"/>
          <w:lang w:eastAsia="en-US" w:val="en-US"/>
        </w:rPr>
        <w:t>o</w:t>
      </w:r>
      <w:r w:rsidR="008E2D52" w:rsidRPr="007620FF">
        <w:rPr>
          <w:rFonts w:eastAsia="Arial"/>
          <w:w w:val="105"/>
          <w:lang w:eastAsia="en-US" w:val="en-US"/>
        </w:rPr>
        <w:t>.</w:t>
      </w:r>
      <w:r w:rsidR="008E2D52" w:rsidRPr="007620FF">
        <w:rPr>
          <w:rFonts w:eastAsia="Arial"/>
          <w:spacing w:val="-31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u</w:t>
      </w:r>
      <w:r w:rsidR="008E2D52" w:rsidRPr="007620FF">
        <w:rPr>
          <w:rFonts w:eastAsia="Arial"/>
          <w:spacing w:val="-22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16"/>
          <w:w w:val="105"/>
          <w:lang w:eastAsia="en-US" w:val="en-US"/>
        </w:rPr>
        <w:t>l</w:t>
      </w:r>
      <w:r w:rsidR="008E2D52" w:rsidRPr="007620FF">
        <w:rPr>
          <w:rFonts w:eastAsia="Arial"/>
          <w:spacing w:val="-21"/>
          <w:w w:val="105"/>
          <w:lang w:eastAsia="en-US" w:val="en-US"/>
        </w:rPr>
        <w:t>i</w:t>
      </w:r>
      <w:r w:rsidR="008E2D52" w:rsidRPr="007620FF">
        <w:rPr>
          <w:rFonts w:eastAsia="Arial"/>
          <w:w w:val="105"/>
          <w:lang w:eastAsia="en-US" w:val="en-US"/>
        </w:rPr>
        <w:t>kv</w:t>
      </w:r>
      <w:r w:rsidR="008E2D52" w:rsidRPr="007620FF">
        <w:rPr>
          <w:rFonts w:eastAsia="Arial"/>
          <w:spacing w:val="-24"/>
          <w:w w:val="105"/>
          <w:lang w:eastAsia="en-US" w:val="en-US"/>
        </w:rPr>
        <w:t>i</w:t>
      </w:r>
      <w:r w:rsidR="008E2D52" w:rsidRPr="007620FF">
        <w:rPr>
          <w:rFonts w:eastAsia="Arial"/>
          <w:w w:val="105"/>
          <w:lang w:eastAsia="en-US" w:val="en-US"/>
        </w:rPr>
        <w:t>da</w:t>
      </w:r>
      <w:r w:rsidR="008E2D52" w:rsidRPr="007620FF">
        <w:rPr>
          <w:rFonts w:eastAsia="Arial"/>
          <w:spacing w:val="15"/>
          <w:w w:val="105"/>
          <w:lang w:eastAsia="en-US" w:val="en-US"/>
        </w:rPr>
        <w:t>c</w:t>
      </w:r>
      <w:r w:rsidR="008E2D52" w:rsidRPr="007620FF">
        <w:rPr>
          <w:rFonts w:eastAsia="Arial"/>
          <w:spacing w:val="-27"/>
          <w:w w:val="105"/>
          <w:lang w:eastAsia="en-US" w:val="en-US"/>
        </w:rPr>
        <w:t>i</w:t>
      </w:r>
      <w:r w:rsidR="008E2D52" w:rsidRPr="007620FF">
        <w:rPr>
          <w:rFonts w:eastAsia="Arial"/>
          <w:spacing w:val="3"/>
          <w:w w:val="105"/>
          <w:lang w:eastAsia="en-US" w:val="en-US"/>
        </w:rPr>
        <w:t>j</w:t>
      </w:r>
      <w:r w:rsidR="008E2D52" w:rsidRPr="007620FF">
        <w:rPr>
          <w:rFonts w:eastAsia="Arial"/>
          <w:spacing w:val="-21"/>
          <w:w w:val="105"/>
          <w:lang w:eastAsia="en-US" w:val="en-US"/>
        </w:rPr>
        <w:t>i</w:t>
      </w:r>
      <w:r w:rsidR="008E2D52" w:rsidRPr="007620FF">
        <w:rPr>
          <w:rFonts w:eastAsia="Arial"/>
          <w:w w:val="105"/>
          <w:lang w:eastAsia="en-US" w:val="en-US"/>
        </w:rPr>
        <w:t>,</w:t>
      </w:r>
      <w:r w:rsidR="008E2D52" w:rsidRPr="007620FF">
        <w:rPr>
          <w:rFonts w:eastAsia="Arial"/>
          <w:spacing w:val="-32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Hek</w:t>
      </w:r>
      <w:r w:rsidR="008E2D52" w:rsidRPr="007620FF">
        <w:rPr>
          <w:rFonts w:eastAsia="Arial"/>
          <w:spacing w:val="-5"/>
          <w:w w:val="105"/>
          <w:lang w:eastAsia="en-US" w:val="en-US"/>
        </w:rPr>
        <w:t>t</w:t>
      </w:r>
      <w:r w:rsidR="008E2D52" w:rsidRPr="007620FF">
        <w:rPr>
          <w:rFonts w:eastAsia="Arial"/>
          <w:w w:val="105"/>
          <w:lang w:eastAsia="en-US" w:val="en-US"/>
        </w:rPr>
        <w:t>orovićeva</w:t>
      </w:r>
      <w:r w:rsidR="008E2D52" w:rsidRPr="007620FF">
        <w:rPr>
          <w:rFonts w:eastAsia="Arial"/>
          <w:spacing w:val="-1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i/>
          <w:w w:val="105"/>
          <w:lang w:eastAsia="en-US" w:val="en-US"/>
        </w:rPr>
        <w:t>2</w:t>
      </w:r>
      <w:r w:rsidR="008E2D52" w:rsidRPr="007620FF">
        <w:rPr>
          <w:rFonts w:eastAsia="Arial"/>
          <w:i/>
          <w:spacing w:val="7"/>
          <w:w w:val="105"/>
          <w:lang w:eastAsia="en-US" w:val="en-US"/>
        </w:rPr>
        <w:t>N</w:t>
      </w:r>
      <w:r w:rsidR="008E2D52" w:rsidRPr="007620FF">
        <w:rPr>
          <w:rFonts w:eastAsia="Arial"/>
          <w:i/>
          <w:w w:val="105"/>
          <w:lang w:eastAsia="en-US" w:val="en-US"/>
        </w:rPr>
        <w:t>,</w:t>
      </w:r>
      <w:r w:rsidR="008E2D52" w:rsidRPr="007620FF">
        <w:rPr>
          <w:rFonts w:eastAsia="Arial"/>
          <w:i/>
          <w:spacing w:val="2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10000</w:t>
      </w:r>
      <w:r w:rsidR="008E2D52" w:rsidRPr="007620FF">
        <w:rPr>
          <w:rFonts w:eastAsia="Arial"/>
          <w:spacing w:val="-1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8"/>
          <w:w w:val="105"/>
          <w:lang w:eastAsia="en-US" w:val="en-US"/>
        </w:rPr>
        <w:t>Z</w:t>
      </w:r>
      <w:r w:rsidR="008E2D52" w:rsidRPr="007620FF">
        <w:rPr>
          <w:rFonts w:eastAsia="Arial"/>
          <w:spacing w:val="-6"/>
          <w:w w:val="105"/>
          <w:lang w:eastAsia="en-US" w:val="en-US"/>
        </w:rPr>
        <w:t>a</w:t>
      </w:r>
      <w:r w:rsidR="008E2D52" w:rsidRPr="007620FF">
        <w:rPr>
          <w:rFonts w:eastAsia="Arial"/>
          <w:w w:val="105"/>
          <w:lang w:eastAsia="en-US" w:val="en-US"/>
        </w:rPr>
        <w:t>gre</w:t>
      </w:r>
      <w:r w:rsidR="008E2D52" w:rsidRPr="007620FF">
        <w:rPr>
          <w:rFonts w:eastAsia="Arial"/>
          <w:spacing w:val="13"/>
          <w:w w:val="105"/>
          <w:lang w:eastAsia="en-US" w:val="en-US"/>
        </w:rPr>
        <w:t>b</w:t>
      </w:r>
      <w:r w:rsidR="008E2D52" w:rsidRPr="007620FF">
        <w:rPr>
          <w:rFonts w:eastAsia="Arial"/>
          <w:w w:val="105"/>
          <w:lang w:eastAsia="en-US" w:val="en-US"/>
        </w:rPr>
        <w:t>,</w:t>
      </w:r>
      <w:r w:rsidR="008E2D52" w:rsidRPr="007620FF">
        <w:rPr>
          <w:rFonts w:eastAsia="Arial"/>
          <w:spacing w:val="-28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01</w:t>
      </w:r>
      <w:r w:rsidR="008E2D52" w:rsidRPr="007620FF">
        <w:rPr>
          <w:rFonts w:eastAsia="Arial"/>
          <w:spacing w:val="8"/>
          <w:w w:val="105"/>
          <w:lang w:eastAsia="en-US" w:val="en-US"/>
        </w:rPr>
        <w:t>8</w:t>
      </w:r>
      <w:r w:rsidR="008E2D52" w:rsidRPr="007620FF">
        <w:rPr>
          <w:rFonts w:eastAsia="Arial"/>
          <w:w w:val="105"/>
          <w:lang w:eastAsia="en-US" w:val="en-US"/>
        </w:rPr>
        <w:t>:</w:t>
      </w:r>
      <w:r w:rsidR="008E2D52" w:rsidRPr="007620FF">
        <w:rPr>
          <w:rFonts w:eastAsia="Arial"/>
          <w:spacing w:val="-40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63278028623</w:t>
      </w:r>
      <w:r w:rsidR="008E2D52" w:rsidRPr="007620FF">
        <w:rPr>
          <w:rFonts w:eastAsia="Arial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PZ</w:t>
      </w:r>
      <w:r w:rsidR="008E2D52" w:rsidRPr="007620FF">
        <w:rPr>
          <w:rFonts w:eastAsia="Arial"/>
          <w:spacing w:val="-28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PETROVA</w:t>
      </w:r>
      <w:r w:rsidR="008E2D52" w:rsidRPr="007620FF">
        <w:rPr>
          <w:rFonts w:eastAsia="Arial"/>
          <w:spacing w:val="-14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GORA</w:t>
      </w:r>
      <w:r w:rsidR="008E2D52" w:rsidRPr="007620FF">
        <w:rPr>
          <w:rFonts w:eastAsia="Arial"/>
          <w:spacing w:val="-22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u</w:t>
      </w:r>
      <w:r w:rsidR="008E2D52" w:rsidRPr="007620FF">
        <w:rPr>
          <w:rFonts w:eastAsia="Arial"/>
          <w:spacing w:val="-30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st</w:t>
      </w:r>
      <w:r w:rsidR="008E2D52" w:rsidRPr="007620FF">
        <w:rPr>
          <w:rFonts w:eastAsia="Arial"/>
          <w:spacing w:val="-21"/>
          <w:w w:val="105"/>
          <w:lang w:eastAsia="en-US" w:val="en-US"/>
        </w:rPr>
        <w:t>e</w:t>
      </w:r>
      <w:r w:rsidR="008E2D52" w:rsidRPr="007620FF">
        <w:rPr>
          <w:rFonts w:eastAsia="Arial"/>
          <w:w w:val="105"/>
          <w:lang w:eastAsia="en-US" w:val="en-US"/>
        </w:rPr>
        <w:t>čaj</w:t>
      </w:r>
      <w:r w:rsidR="008E2D52" w:rsidRPr="007620FF">
        <w:rPr>
          <w:rFonts w:eastAsia="Arial"/>
          <w:spacing w:val="3"/>
          <w:w w:val="105"/>
          <w:lang w:eastAsia="en-US" w:val="en-US"/>
        </w:rPr>
        <w:t>u</w:t>
      </w:r>
      <w:r w:rsidR="008E2D52" w:rsidRPr="007620FF">
        <w:rPr>
          <w:rFonts w:eastAsia="Arial"/>
          <w:w w:val="105"/>
          <w:lang w:eastAsia="en-US" w:val="en-US"/>
        </w:rPr>
        <w:t>,</w:t>
      </w:r>
      <w:r w:rsidR="008E2D52" w:rsidRPr="007620FF">
        <w:rPr>
          <w:rFonts w:eastAsia="Arial"/>
          <w:spacing w:val="-3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K</w:t>
      </w:r>
      <w:r w:rsidR="008E2D52" w:rsidRPr="007620FF">
        <w:rPr>
          <w:rFonts w:eastAsia="Arial"/>
          <w:spacing w:val="-40"/>
          <w:w w:val="105"/>
          <w:lang w:eastAsia="en-US" w:val="en-US"/>
        </w:rPr>
        <w:t>r</w:t>
      </w:r>
      <w:r w:rsidR="007620FF">
        <w:rPr>
          <w:rFonts w:eastAsia="Arial"/>
          <w:spacing w:val="-42"/>
          <w:w w:val="105"/>
          <w:lang w:eastAsia="en-US" w:val="en-US"/>
        </w:rPr>
        <w:t>iž</w:t>
      </w:r>
      <w:r w:rsidR="008E2D52" w:rsidRPr="007620FF">
        <w:rPr>
          <w:rFonts w:eastAsia="Arial"/>
          <w:w w:val="105"/>
          <w:lang w:eastAsia="en-US" w:val="en-US"/>
        </w:rPr>
        <w:t>nog</w:t>
      </w:r>
      <w:r w:rsidR="008E2D52" w:rsidRPr="007620FF">
        <w:rPr>
          <w:rFonts w:eastAsia="Arial"/>
          <w:spacing w:val="-16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puta</w:t>
      </w:r>
      <w:r w:rsidR="008E2D52" w:rsidRPr="007620FF">
        <w:rPr>
          <w:rFonts w:eastAsia="Arial"/>
          <w:spacing w:val="-27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6</w:t>
      </w:r>
      <w:r w:rsidR="008E2D52" w:rsidRPr="007620FF">
        <w:rPr>
          <w:rFonts w:eastAsia="Arial"/>
          <w:spacing w:val="10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44410</w:t>
      </w:r>
      <w:r w:rsidR="008E2D52" w:rsidRPr="007620FF">
        <w:rPr>
          <w:rFonts w:eastAsia="Arial"/>
          <w:spacing w:val="-12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Gvoz</w:t>
      </w:r>
      <w:r w:rsidR="008E2D52" w:rsidRPr="007620FF">
        <w:rPr>
          <w:rFonts w:eastAsia="Arial"/>
          <w:spacing w:val="7"/>
          <w:w w:val="105"/>
          <w:lang w:eastAsia="en-US" w:val="en-US"/>
        </w:rPr>
        <w:t>d</w:t>
      </w:r>
      <w:r w:rsidR="008E2D52" w:rsidRPr="007620FF">
        <w:rPr>
          <w:rFonts w:eastAsia="Arial"/>
          <w:w w:val="105"/>
          <w:lang w:eastAsia="en-US" w:val="en-US"/>
        </w:rPr>
        <w:t>,</w:t>
      </w:r>
      <w:r w:rsidR="008E2D52" w:rsidRPr="007620FF">
        <w:rPr>
          <w:rFonts w:eastAsia="Arial"/>
          <w:spacing w:val="-24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01</w:t>
      </w:r>
      <w:r w:rsidR="008E2D52" w:rsidRPr="007620FF">
        <w:rPr>
          <w:rFonts w:eastAsia="Arial"/>
          <w:spacing w:val="8"/>
          <w:w w:val="105"/>
          <w:lang w:eastAsia="en-US" w:val="en-US"/>
        </w:rPr>
        <w:t>8</w:t>
      </w:r>
      <w:r w:rsidR="008E2D52" w:rsidRPr="007620FF">
        <w:rPr>
          <w:rFonts w:eastAsia="Arial"/>
          <w:w w:val="105"/>
          <w:lang w:eastAsia="en-US" w:val="en-US"/>
        </w:rPr>
        <w:t>:</w:t>
      </w:r>
      <w:r w:rsidR="008E2D52" w:rsidRPr="007620FF">
        <w:rPr>
          <w:rFonts w:eastAsia="Arial"/>
          <w:spacing w:val="-38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69602856930</w:t>
      </w:r>
    </w:p>
    <w:p w:rsidRDefault="008E2D52" w:rsidP="008E2D52" w:rsidR="008E2D52" w:rsidRPr="007620FF">
      <w:pPr>
        <w:widowControl w:val="false"/>
        <w:rPr>
          <w:rFonts w:eastAsia="Calibri"/>
          <w:lang w:eastAsia="en-US" w:val="en-US"/>
        </w:rPr>
        <w:sectPr w:rsidR="008E2D52" w:rsidRPr="007620FF">
          <w:type w:val="continuous"/>
          <w:pgSz w:h="16820" w:w="11560"/>
          <w:pgMar w:gutter="0" w:footer="720" w:header="720" w:left="0" w:bottom="1240" w:right="0" w:top="0"/>
          <w:cols w:num="2" w:space="720" w:equalWidth="false">
            <w:col w:space="40" w:w="1994"/>
            <w:col w:w="9526"/>
          </w:cols>
        </w:sectPr>
      </w:pPr>
    </w:p>
    <w:p w:rsidRDefault="00FA7557" w:rsidP="008E2D52" w:rsidR="008E2D52" w:rsidRPr="007620FF">
      <w:pPr>
        <w:widowControl w:val="false"/>
        <w:rPr>
          <w:rFonts w:eastAsia="Arial"/>
          <w:lang w:eastAsia="en-US" w:val="en-US"/>
        </w:rPr>
      </w:pPr>
      <w:r>
        <w:rPr>
          <w:rFonts w:eastAsia="Calibri"/>
          <w:noProof/>
        </w:rPr>
        <w:lastRenderedPageBreak/>
        <w:pict>
          <v:group o:spid="_x0000_s1056" id="Grupa 69" style="position:absolute;margin-left:64.25pt;margin-top:760.6pt;width:16.45pt;height:.1pt;z-index:-251654144;mso-position-horizontal-relative:page;mso-position-vertical-relative:page" coordorigin="1285,15212" coordsize="329,2">
            <v:shape filled="f" strokeweight=".1655mm" strokecolor="#8c909c" path="m,l329,e" o:spid="_x0000_s1057" id="Freeform 18" style="position:absolute;left:1285;top:15212;width:329;height:2;visibility:visible;mso-wrap-style:square;v-text-anchor:top" coordsize="329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">
              <v:path o:connectangles="0,0" o:connectlocs="0,0;329,0" o:connecttype="custom" arrowok="t"/>
            </v:shape>
            <w10:wrap anchory="page" anchorx="page"/>
          </v:group>
        </w:pict>
      </w:r>
      <w:r>
        <w:rPr>
          <w:rFonts w:eastAsia="Calibri"/>
          <w:noProof/>
        </w:rPr>
        <w:pict>
          <v:group o:spid="_x0000_s1054" id="Grupa 67" style="position:absolute;margin-left:48.5pt;margin-top:751.95pt;width:.1pt;height:7.9pt;z-index:-251631616;mso-position-horizontal-relative:page;mso-position-vertical-relative:page" coordorigin="970,15039" coordsize="2,158">
            <v:shape filled="f" strokeweight="2.8pt" strokecolor="#e9edf2" path="m,l,158e" o:spid="_x0000_s1055" id="Freeform 88" style="position:absolute;left:970;top:15039;width:2;height:158;visibility:visible;mso-wrap-style:square;v-text-anchor:top" coordsize="2,15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">
              <v:path o:connectangles="0,0" o:connectlocs="0,15039;0,15197" o:connecttype="custom" arrowok="t"/>
            </v:shape>
            <w10:wrap anchory="page" anchorx="page"/>
          </v:group>
        </w:pict>
      </w: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before="6"/>
        <w:rPr>
          <w:rFonts w:eastAsia="Arial"/>
          <w:lang w:eastAsia="en-US" w:val="en-US"/>
        </w:rPr>
      </w:pPr>
    </w:p>
    <w:p w:rsidRDefault="00FA7557" w:rsidP="008E2D52" w:rsidR="008E2D52" w:rsidRPr="007620FF">
      <w:pPr>
        <w:widowControl w:val="false"/>
        <w:ind w:hanging="10" w:right="1547" w:left="1079"/>
        <w:rPr>
          <w:rFonts w:eastAsia="Arial"/>
          <w:lang w:eastAsia="en-US" w:val="en-US"/>
        </w:rPr>
      </w:pPr>
      <w:r>
        <w:rPr>
          <w:rFonts w:eastAsia="Arial"/>
          <w:noProof/>
        </w:rPr>
        <w:pict>
          <v:group o:spid="_x0000_s1052" id="Grupa 65" style="position:absolute;left:0;text-align:left;margin-left:428.95pt;margin-top:-.65pt;width:.1pt;height:12.65pt;z-index:-251642880;mso-position-horizontal-relative:page" coordorigin="8579,-13" coordsize="2,253">
            <v:shape filled="f" strokeweight="1.40922mm" strokecolor="#e9edf2" path="m,l,253e" o:spid="_x0000_s1053" id="Freeform 66" style="position:absolute;left:8579;top:-13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">
              <v:path o:connectangles="0,0" o:connectlocs="0,-13;0,240" o:connecttype="custom" arrowok="t"/>
            </v:shape>
            <w10:wrap anchorx="page"/>
          </v:group>
        </w:pict>
      </w:r>
      <w:r w:rsidR="008E2D52" w:rsidRPr="007620FF">
        <w:rPr>
          <w:rFonts w:eastAsia="Arial"/>
          <w:spacing w:val="-1"/>
          <w:lang w:eastAsia="en-US" w:val="en-US"/>
        </w:rPr>
        <w:t>Tražbina</w:t>
      </w:r>
      <w:r w:rsidR="008E2D52" w:rsidRPr="007620FF">
        <w:rPr>
          <w:rFonts w:eastAsia="Arial"/>
          <w:spacing w:val="-9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koju</w:t>
      </w:r>
      <w:r w:rsidR="008E2D52" w:rsidRPr="007620FF">
        <w:rPr>
          <w:rFonts w:eastAsia="Arial"/>
          <w:spacing w:val="-3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dužnik</w:t>
      </w:r>
      <w:r w:rsidR="008E2D52" w:rsidRPr="007620FF">
        <w:rPr>
          <w:rFonts w:eastAsia="Arial"/>
          <w:spacing w:val="25"/>
          <w:lang w:eastAsia="en-US" w:val="en-US"/>
        </w:rPr>
        <w:t xml:space="preserve"> </w:t>
      </w:r>
      <w:r w:rsidR="008E2D52" w:rsidRPr="007620FF">
        <w:rPr>
          <w:rFonts w:eastAsia="Arial"/>
          <w:spacing w:val="-7"/>
          <w:lang w:eastAsia="en-US" w:val="en-US"/>
        </w:rPr>
        <w:t>PZ</w:t>
      </w:r>
      <w:r w:rsidR="008E2D52" w:rsidRPr="007620FF">
        <w:rPr>
          <w:rFonts w:eastAsia="Arial"/>
          <w:spacing w:val="13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PETROVA</w:t>
      </w:r>
      <w:r w:rsidR="008E2D52" w:rsidRPr="007620FF">
        <w:rPr>
          <w:rFonts w:eastAsia="Arial"/>
          <w:spacing w:val="9"/>
          <w:lang w:eastAsia="en-US" w:val="en-US"/>
        </w:rPr>
        <w:t xml:space="preserve"> </w:t>
      </w:r>
      <w:r w:rsidR="008E2D52" w:rsidRPr="007620FF">
        <w:rPr>
          <w:rFonts w:eastAsia="Arial"/>
          <w:spacing w:val="-3"/>
          <w:lang w:eastAsia="en-US" w:val="en-US"/>
        </w:rPr>
        <w:t>GORA</w:t>
      </w:r>
      <w:r w:rsidR="008E2D52" w:rsidRPr="007620FF">
        <w:rPr>
          <w:rFonts w:eastAsia="Arial"/>
          <w:spacing w:val="14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u</w:t>
      </w:r>
      <w:r w:rsidR="008E2D52" w:rsidRPr="007620FF">
        <w:rPr>
          <w:rFonts w:eastAsia="Arial"/>
          <w:spacing w:val="2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stečaju,</w:t>
      </w:r>
      <w:r w:rsidR="008E2D52" w:rsidRPr="007620FF">
        <w:rPr>
          <w:rFonts w:eastAsia="Arial"/>
          <w:spacing w:val="28"/>
          <w:lang w:eastAsia="en-US" w:val="en-US"/>
        </w:rPr>
        <w:t xml:space="preserve"> </w:t>
      </w:r>
      <w:r w:rsidR="008E2D52" w:rsidRPr="007620FF">
        <w:rPr>
          <w:rFonts w:eastAsia="Arial"/>
          <w:spacing w:val="-2"/>
          <w:lang w:eastAsia="en-US" w:val="en-US"/>
        </w:rPr>
        <w:t>Križnog</w:t>
      </w:r>
      <w:r w:rsidR="008E2D52" w:rsidRPr="007620FF">
        <w:rPr>
          <w:rFonts w:eastAsia="Arial"/>
          <w:spacing w:val="11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puta</w:t>
      </w:r>
      <w:r w:rsidR="008E2D52" w:rsidRPr="007620FF">
        <w:rPr>
          <w:rFonts w:eastAsia="Arial"/>
          <w:spacing w:val="5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6</w:t>
      </w:r>
      <w:r w:rsidR="008E2D52" w:rsidRPr="007620FF">
        <w:rPr>
          <w:rFonts w:eastAsia="Arial"/>
          <w:spacing w:val="1"/>
          <w:lang w:eastAsia="en-US" w:val="en-US"/>
        </w:rPr>
        <w:t>,</w:t>
      </w:r>
      <w:r w:rsidR="008E2D52" w:rsidRPr="007620FF">
        <w:rPr>
          <w:rFonts w:eastAsia="Arial"/>
          <w:spacing w:val="-1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44410</w:t>
      </w:r>
      <w:r w:rsidR="008E2D52" w:rsidRPr="007620FF">
        <w:rPr>
          <w:rFonts w:eastAsia="Arial"/>
          <w:spacing w:val="18"/>
          <w:lang w:eastAsia="en-US" w:val="en-US"/>
        </w:rPr>
        <w:t xml:space="preserve"> </w:t>
      </w:r>
      <w:r w:rsidR="008E2D52" w:rsidRPr="007620FF">
        <w:rPr>
          <w:rFonts w:eastAsia="Arial"/>
          <w:spacing w:val="-1"/>
          <w:lang w:eastAsia="en-US" w:val="en-US"/>
        </w:rPr>
        <w:t>Gvo</w:t>
      </w:r>
      <w:r w:rsidR="008E2D52" w:rsidRPr="007620FF">
        <w:rPr>
          <w:rFonts w:eastAsia="Arial"/>
          <w:spacing w:val="-2"/>
          <w:lang w:eastAsia="en-US" w:val="en-US"/>
        </w:rPr>
        <w:t>z</w:t>
      </w:r>
      <w:r w:rsidR="008E2D52" w:rsidRPr="007620FF">
        <w:rPr>
          <w:rFonts w:eastAsia="Arial"/>
          <w:spacing w:val="-1"/>
          <w:lang w:eastAsia="en-US" w:val="en-US"/>
        </w:rPr>
        <w:t>d,</w:t>
      </w:r>
      <w:r w:rsidR="008E2D52" w:rsidRPr="007620FF">
        <w:rPr>
          <w:rFonts w:eastAsia="Arial"/>
          <w:spacing w:val="-20"/>
          <w:lang w:eastAsia="en-US" w:val="en-US"/>
        </w:rPr>
        <w:t xml:space="preserve"> </w:t>
      </w:r>
      <w:r w:rsidR="008E2D52" w:rsidRPr="007620FF">
        <w:rPr>
          <w:rFonts w:eastAsia="Arial"/>
          <w:spacing w:val="1"/>
          <w:lang w:eastAsia="en-US" w:val="en-US"/>
        </w:rPr>
        <w:t>018:</w:t>
      </w:r>
      <w:r w:rsidR="008E2D52" w:rsidRPr="007620FF">
        <w:rPr>
          <w:rFonts w:eastAsia="Arial"/>
          <w:spacing w:val="-34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69602856930</w:t>
      </w:r>
      <w:r w:rsidR="008E2D52" w:rsidRPr="007620FF">
        <w:rPr>
          <w:rFonts w:eastAsia="Arial"/>
          <w:spacing w:val="25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n</w:t>
      </w:r>
      <w:r w:rsidR="008E2D52" w:rsidRPr="007620FF">
        <w:rPr>
          <w:rFonts w:eastAsia="Arial"/>
          <w:spacing w:val="-23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je</w:t>
      </w:r>
      <w:r w:rsidR="008E2D52" w:rsidRPr="007620FF">
        <w:rPr>
          <w:rFonts w:eastAsia="Arial"/>
          <w:spacing w:val="47"/>
          <w:lang w:eastAsia="en-US" w:val="en-US"/>
        </w:rPr>
        <w:t xml:space="preserve"> </w:t>
      </w:r>
      <w:r w:rsidR="008E2D52" w:rsidRPr="007620FF">
        <w:rPr>
          <w:rFonts w:eastAsia="Arial"/>
          <w:spacing w:val="-26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zm</w:t>
      </w:r>
      <w:r w:rsidR="008E2D52" w:rsidRPr="007620FF">
        <w:rPr>
          <w:rFonts w:eastAsia="Arial"/>
          <w:spacing w:val="7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r</w:t>
      </w:r>
      <w:r w:rsidR="008E2D52" w:rsidRPr="007620FF">
        <w:rPr>
          <w:rFonts w:eastAsia="Arial"/>
          <w:spacing w:val="-25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o</w:t>
      </w:r>
      <w:r w:rsidR="008E2D52" w:rsidRPr="007620FF">
        <w:rPr>
          <w:rFonts w:eastAsia="Arial"/>
          <w:spacing w:val="23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iznosi</w:t>
      </w:r>
      <w:r w:rsidR="008E2D52" w:rsidRPr="007620FF">
        <w:rPr>
          <w:rFonts w:eastAsia="Arial"/>
          <w:spacing w:val="19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kako</w:t>
      </w:r>
      <w:r w:rsidR="008E2D52" w:rsidRPr="007620FF">
        <w:rPr>
          <w:rFonts w:eastAsia="Arial"/>
          <w:spacing w:val="25"/>
          <w:lang w:eastAsia="en-US" w:val="en-US"/>
        </w:rPr>
        <w:t xml:space="preserve"> </w:t>
      </w:r>
      <w:r w:rsidR="008E2D52" w:rsidRPr="007620FF">
        <w:rPr>
          <w:rFonts w:eastAsia="Arial"/>
          <w:lang w:eastAsia="en-US" w:val="en-US"/>
        </w:rPr>
        <w:t>s</w:t>
      </w:r>
      <w:r w:rsidR="008E2D52" w:rsidRPr="007620FF">
        <w:rPr>
          <w:rFonts w:eastAsia="Arial"/>
          <w:spacing w:val="-9"/>
          <w:lang w:eastAsia="en-US" w:val="en-US"/>
        </w:rPr>
        <w:t>l</w:t>
      </w:r>
      <w:r w:rsidR="008E2D52" w:rsidRPr="007620FF">
        <w:rPr>
          <w:rFonts w:eastAsia="Arial"/>
          <w:spacing w:val="-26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jed</w:t>
      </w:r>
      <w:r w:rsidR="008E2D52" w:rsidRPr="007620FF">
        <w:rPr>
          <w:rFonts w:eastAsia="Arial"/>
          <w:spacing w:val="10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:</w:t>
      </w: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before="10"/>
        <w:rPr>
          <w:rFonts w:eastAsia="Arial"/>
          <w:lang w:eastAsia="en-US" w:val="en-US"/>
        </w:rPr>
      </w:pPr>
    </w:p>
    <w:p w:rsidRDefault="00FA7557" w:rsidP="008E2D52" w:rsidR="008E2D52" w:rsidRPr="007620FF">
      <w:pPr>
        <w:widowControl w:val="false"/>
        <w:ind w:left="1219"/>
        <w:rPr>
          <w:rFonts w:eastAsia="Arial"/>
          <w:lang w:eastAsia="en-US" w:val="en-US"/>
        </w:rPr>
      </w:pPr>
      <w:r>
        <w:rPr>
          <w:rFonts w:eastAsia="Arial"/>
          <w:noProof/>
        </w:rPr>
        <w:pict>
          <v:group o:spid="_x0000_s1050" id="Grupa 63" style="position:absolute;left:0;text-align:left;margin-left:192.05pt;margin-top:54.35pt;width:.1pt;height:12.65pt;z-index:-251641856;mso-position-horizontal-relative:page" coordorigin="3841,1087" coordsize="2,253">
            <v:shape filled="f" strokeweight="1.40922mm" strokecolor="#e9edf2" path="m,l,252e" o:spid="_x0000_s1051" id="Freeform 68" style="position:absolute;left:3841;top:1087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">
              <v:path o:connectangles="0,0" o:connectlocs="0,1087;0,1339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48" id="Grupa 61" style="position:absolute;left:0;text-align:left;margin-left:257.7pt;margin-top:53.85pt;width:.1pt;height:12.65pt;z-index:-251640832;mso-position-horizontal-relative:page" coordorigin="5154,1077" coordsize="2,253">
            <v:shape filled="f" strokeweight="1.40922mm" strokecolor="#e9edf2" path="m,l,253e" o:spid="_x0000_s1049" id="Freeform 70" style="position:absolute;left:5154;top:1077;width:2;height:253;visibility:visible;mso-wrap-style:square;v-text-anchor:top" coordsize="2,25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">
              <v:path o:connectangles="0,0" o:connectlocs="0,1077;0,1330" o:connecttype="custom" arrowok="t"/>
            </v:shape>
            <w10:wrap anchorx="page"/>
          </v:group>
        </w:pict>
      </w:r>
      <w:r w:rsidR="008E2D52" w:rsidRPr="007620FF">
        <w:rPr>
          <w:rFonts w:eastAsia="Arial"/>
          <w:spacing w:val="-22"/>
          <w:w w:val="105"/>
          <w:lang w:eastAsia="en-US" w:val="en-US"/>
        </w:rPr>
        <w:t>1</w:t>
      </w:r>
      <w:r w:rsidR="008E2D52" w:rsidRPr="007620FF">
        <w:rPr>
          <w:rFonts w:eastAsia="Arial"/>
          <w:w w:val="105"/>
          <w:lang w:eastAsia="en-US" w:val="en-US"/>
        </w:rPr>
        <w:t xml:space="preserve">. </w:t>
      </w:r>
      <w:r w:rsidR="008E2D52" w:rsidRPr="007620FF">
        <w:rPr>
          <w:rFonts w:eastAsia="Arial"/>
          <w:spacing w:val="27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Po</w:t>
      </w:r>
      <w:r w:rsidR="008E2D52" w:rsidRPr="007620FF">
        <w:rPr>
          <w:rFonts w:eastAsia="Arial"/>
          <w:spacing w:val="-13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osno</w:t>
      </w:r>
      <w:r w:rsidR="008E2D52" w:rsidRPr="007620FF">
        <w:rPr>
          <w:rFonts w:eastAsia="Arial"/>
          <w:spacing w:val="9"/>
          <w:w w:val="105"/>
          <w:lang w:eastAsia="en-US" w:val="en-US"/>
        </w:rPr>
        <w:t>v</w:t>
      </w:r>
      <w:r w:rsidR="008E2D52" w:rsidRPr="007620FF">
        <w:rPr>
          <w:rFonts w:eastAsia="Arial"/>
          <w:spacing w:val="4"/>
          <w:w w:val="105"/>
          <w:lang w:eastAsia="en-US" w:val="en-US"/>
        </w:rPr>
        <w:t>i</w:t>
      </w:r>
      <w:r w:rsidR="008E2D52" w:rsidRPr="007620FF">
        <w:rPr>
          <w:rFonts w:eastAsia="Arial"/>
          <w:w w:val="105"/>
          <w:lang w:eastAsia="en-US" w:val="en-US"/>
        </w:rPr>
        <w:t>Ugovora</w:t>
      </w:r>
      <w:r w:rsidR="008E2D52" w:rsidRPr="007620FF">
        <w:rPr>
          <w:rFonts w:eastAsia="Arial"/>
          <w:spacing w:val="-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o</w:t>
      </w:r>
      <w:r w:rsidR="008E2D52" w:rsidRPr="007620FF">
        <w:rPr>
          <w:rFonts w:eastAsia="Arial"/>
          <w:spacing w:val="-18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faktor</w:t>
      </w:r>
      <w:r w:rsidR="008E2D52" w:rsidRPr="007620FF">
        <w:rPr>
          <w:rFonts w:eastAsia="Arial"/>
          <w:spacing w:val="12"/>
          <w:w w:val="105"/>
          <w:lang w:eastAsia="en-US" w:val="en-US"/>
        </w:rPr>
        <w:t>i</w:t>
      </w:r>
      <w:r w:rsidR="008E2D52" w:rsidRPr="007620FF">
        <w:rPr>
          <w:rFonts w:eastAsia="Arial"/>
          <w:w w:val="105"/>
          <w:lang w:eastAsia="en-US" w:val="en-US"/>
        </w:rPr>
        <w:t>ngu</w:t>
      </w:r>
      <w:r w:rsidR="008E2D52" w:rsidRPr="007620FF">
        <w:rPr>
          <w:rFonts w:eastAsia="Arial"/>
          <w:spacing w:val="-1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br</w:t>
      </w:r>
      <w:r w:rsidR="008E2D52" w:rsidRPr="007620FF">
        <w:rPr>
          <w:rFonts w:eastAsia="Arial"/>
          <w:spacing w:val="4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FA-HR-437/09</w:t>
      </w:r>
      <w:r w:rsidR="008E2D52" w:rsidRPr="007620FF">
        <w:rPr>
          <w:rFonts w:eastAsia="Arial"/>
          <w:spacing w:val="1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w w:val="105"/>
          <w:lang w:eastAsia="en-US" w:val="en-US"/>
        </w:rPr>
        <w:t>iz dana</w:t>
      </w:r>
      <w:r w:rsidR="008E2D52" w:rsidRPr="007620FF">
        <w:rPr>
          <w:rFonts w:eastAsia="Arial"/>
          <w:spacing w:val="5"/>
          <w:w w:val="105"/>
          <w:lang w:eastAsia="en-US" w:val="en-US"/>
        </w:rPr>
        <w:t xml:space="preserve"> </w:t>
      </w:r>
      <w:r w:rsidR="008E2D52" w:rsidRPr="007620FF">
        <w:rPr>
          <w:rFonts w:eastAsia="Arial"/>
          <w:spacing w:val="-35"/>
          <w:w w:val="105"/>
          <w:lang w:eastAsia="en-US" w:val="en-US"/>
        </w:rPr>
        <w:t>1</w:t>
      </w:r>
      <w:r w:rsidR="008E2D52" w:rsidRPr="007620FF">
        <w:rPr>
          <w:rFonts w:eastAsia="Arial"/>
          <w:spacing w:val="-5"/>
          <w:w w:val="105"/>
          <w:lang w:eastAsia="en-US" w:val="en-US"/>
        </w:rPr>
        <w:t>9</w:t>
      </w:r>
      <w:r w:rsidR="008E2D52" w:rsidRPr="007620FF">
        <w:rPr>
          <w:rFonts w:eastAsia="Arial"/>
          <w:spacing w:val="-35"/>
          <w:w w:val="105"/>
          <w:lang w:eastAsia="en-US" w:val="en-US"/>
        </w:rPr>
        <w:t>.</w:t>
      </w:r>
      <w:r w:rsidR="008E2D52" w:rsidRPr="007620FF">
        <w:rPr>
          <w:rFonts w:eastAsia="Arial"/>
          <w:spacing w:val="-18"/>
          <w:w w:val="105"/>
          <w:lang w:eastAsia="en-US" w:val="en-US"/>
        </w:rPr>
        <w:t>0</w:t>
      </w:r>
      <w:r w:rsidR="008E2D52" w:rsidRPr="007620FF">
        <w:rPr>
          <w:rFonts w:eastAsia="Arial"/>
          <w:spacing w:val="2"/>
          <w:w w:val="105"/>
          <w:lang w:eastAsia="en-US" w:val="en-US"/>
        </w:rPr>
        <w:t>2</w:t>
      </w:r>
      <w:r w:rsidR="008E2D52" w:rsidRPr="007620FF">
        <w:rPr>
          <w:rFonts w:eastAsia="Arial"/>
          <w:spacing w:val="-22"/>
          <w:w w:val="105"/>
          <w:lang w:eastAsia="en-US" w:val="en-US"/>
        </w:rPr>
        <w:t>.</w:t>
      </w:r>
      <w:r w:rsidR="008E2D52" w:rsidRPr="007620FF">
        <w:rPr>
          <w:rFonts w:eastAsia="Arial"/>
          <w:w w:val="105"/>
          <w:lang w:eastAsia="en-US" w:val="en-US"/>
        </w:rPr>
        <w:t>2</w:t>
      </w:r>
      <w:r w:rsidR="008E2D52" w:rsidRPr="007620FF">
        <w:rPr>
          <w:rFonts w:eastAsia="Arial"/>
          <w:spacing w:val="-3"/>
          <w:w w:val="105"/>
          <w:lang w:eastAsia="en-US" w:val="en-US"/>
        </w:rPr>
        <w:t>0</w:t>
      </w:r>
      <w:r w:rsidR="008E2D52" w:rsidRPr="007620FF">
        <w:rPr>
          <w:rFonts w:eastAsia="Arial"/>
          <w:spacing w:val="-39"/>
          <w:w w:val="105"/>
          <w:lang w:eastAsia="en-US" w:val="en-US"/>
        </w:rPr>
        <w:t>1</w:t>
      </w:r>
      <w:r w:rsidR="008E2D52" w:rsidRPr="007620FF">
        <w:rPr>
          <w:rFonts w:eastAsia="Arial"/>
          <w:spacing w:val="2"/>
          <w:w w:val="105"/>
          <w:lang w:eastAsia="en-US" w:val="en-US"/>
        </w:rPr>
        <w:t>0</w:t>
      </w:r>
      <w:r w:rsidR="008E2D52" w:rsidRPr="007620FF">
        <w:rPr>
          <w:rFonts w:eastAsia="Arial"/>
          <w:w w:val="105"/>
          <w:lang w:eastAsia="en-US" w:val="en-US"/>
        </w:rPr>
        <w:t>.</w:t>
      </w:r>
    </w:p>
    <w:p w:rsidRDefault="008E2D52" w:rsidP="008E2D52" w:rsidR="008E2D52" w:rsidRPr="007620FF">
      <w:pPr>
        <w:widowControl w:val="false"/>
        <w:spacing w:before="9"/>
        <w:rPr>
          <w:rFonts w:eastAsia="Arial"/>
          <w:lang w:eastAsia="en-US" w:val="en-US"/>
        </w:rPr>
      </w:pPr>
    </w:p>
    <w:tbl>
      <w:tblPr>
        <w:tblStyle w:val="TableNormal1"/>
        <w:tblW w:type="auto" w:w="0"/>
        <w:tblInd w:type="dxa" w:w="914"/>
        <w:tblLayout w:type="fixed"/>
        <w:tblLook w:val="01E0" w:noVBand="0" w:noHBand="0" w:lastColumn="1" w:firstColumn="1" w:lastRow="1" w:firstRow="1"/>
      </w:tblPr>
      <w:tblGrid>
        <w:gridCol w:w="873"/>
        <w:gridCol w:w="1107"/>
        <w:gridCol w:w="372"/>
        <w:gridCol w:w="145"/>
        <w:gridCol w:w="1168"/>
        <w:gridCol w:w="1365"/>
        <w:gridCol w:w="704"/>
        <w:gridCol w:w="3096"/>
      </w:tblGrid>
      <w:tr w:rsidTr="007620FF" w:rsidR="007620FF" w:rsidRPr="007620FF">
        <w:trPr>
          <w:trHeight w:hRule="exact" w:val="455"/>
        </w:trPr>
        <w:tc>
          <w:tcPr>
            <w:tcW w:type="dxa" w:w="873"/>
            <w:tcBorders>
              <w:top w:space="0" w:sz="4" w:color="000000" w:val="single"/>
              <w:left w:space="0" w:sz="4" w:color="000000" w:val="single"/>
              <w:bottom w:space="0" w:sz="8" w:color="979CA0" w:val="single"/>
              <w:right w:space="0" w:sz="8" w:color="A0A3AC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9"/>
            <w:gridSpan w:val="2"/>
            <w:tcBorders>
              <w:top w:space="0" w:sz="4" w:color="000000" w:val="single"/>
              <w:left w:space="0" w:sz="8" w:color="A0A3AC" w:val="single"/>
              <w:bottom w:space="0" w:sz="8" w:color="979CA0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spacing w:before="16"/>
              <w:ind w:left="2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op</w:t>
            </w:r>
            <w:r w:rsidRPr="007620FF">
              <w:rPr>
                <w:rFonts w:hAnsi="Times New Roman" w:ascii="Times New Roman"/>
                <w:spacing w:val="3"/>
              </w:rPr>
              <w:t>i</w:t>
            </w:r>
            <w:r w:rsidRPr="007620FF">
              <w:rPr>
                <w:rFonts w:hAnsi="Times New Roman" w:ascii="Times New Roman"/>
              </w:rPr>
              <w:t>s</w:t>
            </w:r>
          </w:p>
        </w:tc>
        <w:tc>
          <w:tcPr>
            <w:tcW w:type="dxa" w:w="1313"/>
            <w:gridSpan w:val="2"/>
            <w:tcBorders>
              <w:top w:space="0" w:sz="4" w:color="000000" w:val="single"/>
              <w:left w:space="0" w:sz="8" w:color="9CA0A8" w:val="single"/>
              <w:bottom w:space="0" w:sz="8" w:color="979CA0" w:val="single"/>
              <w:right w:space="0" w:sz="8" w:color="A0A3A8" w:val="single"/>
            </w:tcBorders>
          </w:tcPr>
          <w:p w:rsidRDefault="008E2D52" w:rsidP="007620FF" w:rsidR="008E2D52" w:rsidRPr="007620FF">
            <w:pPr>
              <w:spacing w:lineRule="exact" w:line="200" w:before="44"/>
              <w:ind w:firstLine="140" w:right="365" w:left="365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datum</w:t>
            </w:r>
            <w:r w:rsidRPr="007620FF">
              <w:rPr>
                <w:rFonts w:hAnsi="Times New Roman" w:ascii="Times New Roman"/>
                <w:w w:val="96"/>
              </w:rPr>
              <w:t xml:space="preserve"> </w:t>
            </w:r>
            <w:r w:rsidRPr="007620FF">
              <w:rPr>
                <w:rFonts w:hAnsi="Times New Roman" w:ascii="Times New Roman"/>
              </w:rPr>
              <w:t>d</w:t>
            </w:r>
            <w:r w:rsidR="007620FF">
              <w:rPr>
                <w:rFonts w:hAnsi="Times New Roman" w:ascii="Times New Roman"/>
              </w:rPr>
              <w:t>ospijeća</w:t>
            </w:r>
          </w:p>
        </w:tc>
        <w:tc>
          <w:tcPr>
            <w:tcW w:type="dxa" w:w="1365"/>
            <w:tcBorders>
              <w:top w:space="0" w:sz="4" w:color="000000" w:val="single"/>
              <w:left w:space="0" w:sz="8" w:color="A0A3A8" w:val="single"/>
              <w:bottom w:space="0" w:sz="8" w:color="979CA0" w:val="single"/>
              <w:right w:space="0" w:sz="8" w:color="AFB3BC" w:val="single"/>
            </w:tcBorders>
          </w:tcPr>
          <w:p w:rsidRDefault="008E2D52" w:rsidP="007620FF" w:rsidR="008E2D52" w:rsidRPr="007620FF">
            <w:pPr>
              <w:spacing w:before="25"/>
              <w:ind w:left="436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0"/>
              </w:rPr>
              <w:t>I</w:t>
            </w:r>
            <w:r w:rsidRPr="007620FF">
              <w:rPr>
                <w:rFonts w:hAnsi="Times New Roman" w:ascii="Times New Roman"/>
                <w:spacing w:val="3"/>
              </w:rPr>
              <w:t>z</w:t>
            </w:r>
            <w:r w:rsidRPr="007620FF">
              <w:rPr>
                <w:rFonts w:hAnsi="Times New Roman" w:ascii="Times New Roman"/>
                <w:spacing w:val="-7"/>
              </w:rPr>
              <w:t>n</w:t>
            </w:r>
            <w:r w:rsidRPr="007620FF">
              <w:rPr>
                <w:rFonts w:hAnsi="Times New Roman" w:ascii="Times New Roman"/>
              </w:rPr>
              <w:t>os</w:t>
            </w:r>
          </w:p>
        </w:tc>
        <w:tc>
          <w:tcPr>
            <w:tcW w:type="dxa" w:w="704"/>
            <w:tcBorders>
              <w:top w:space="0" w:sz="4" w:color="000000" w:val="single"/>
              <w:left w:space="0" w:sz="8" w:color="AFB3BC" w:val="single"/>
              <w:bottom w:space="0" w:sz="8" w:color="979CA0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before="25"/>
              <w:ind w:left="93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va</w:t>
            </w:r>
            <w:r w:rsidRPr="007620FF">
              <w:rPr>
                <w:rFonts w:hAnsi="Times New Roman" w:ascii="Times New Roman"/>
                <w:spacing w:val="-37"/>
              </w:rPr>
              <w:t xml:space="preserve"> </w:t>
            </w:r>
            <w:r w:rsidRPr="007620FF">
              <w:rPr>
                <w:rFonts w:hAnsi="Times New Roman" w:ascii="Times New Roman"/>
                <w:spacing w:val="-4"/>
              </w:rPr>
              <w:t>l</w:t>
            </w:r>
            <w:r w:rsidRPr="007620FF">
              <w:rPr>
                <w:rFonts w:hAnsi="Times New Roman" w:ascii="Times New Roman"/>
                <w:spacing w:val="-7"/>
              </w:rPr>
              <w:t>uta</w:t>
            </w:r>
          </w:p>
        </w:tc>
        <w:tc>
          <w:tcPr>
            <w:tcW w:type="dxa" w:w="3096"/>
            <w:tcBorders>
              <w:top w:space="0" w:sz="4" w:color="000000" w:val="single"/>
              <w:left w:space="0" w:sz="8" w:color="A0A0A8" w:val="single"/>
              <w:bottom w:space="0" w:sz="8" w:color="979CA0" w:val="single"/>
              <w:right w:space="0" w:sz="4" w:color="AFB3BC" w:val="single"/>
            </w:tcBorders>
          </w:tcPr>
          <w:p w:rsidRDefault="008E2D52" w:rsidP="007620FF" w:rsidR="008E2D52" w:rsidRPr="007620FF">
            <w:pPr>
              <w:spacing w:before="25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</w:rPr>
              <w:t>napome</w:t>
            </w:r>
            <w:r w:rsidRPr="007620FF">
              <w:rPr>
                <w:rFonts w:hAnsi="Times New Roman" w:ascii="Times New Roman"/>
                <w:spacing w:val="-3"/>
              </w:rPr>
              <w:t>n</w:t>
            </w:r>
            <w:r w:rsidRPr="007620FF">
              <w:rPr>
                <w:rFonts w:hAnsi="Times New Roman" w:ascii="Times New Roman"/>
                <w:spacing w:val="-4"/>
              </w:rPr>
              <w:t>a</w:t>
            </w:r>
          </w:p>
        </w:tc>
      </w:tr>
      <w:tr w:rsidTr="007620FF" w:rsidR="007620FF" w:rsidRPr="007620FF">
        <w:trPr>
          <w:trHeight w:hRule="exact" w:val="879"/>
        </w:trPr>
        <w:tc>
          <w:tcPr>
            <w:tcW w:type="dxa" w:w="873"/>
            <w:tcBorders>
              <w:top w:space="0" w:sz="8" w:color="979CA0" w:val="single"/>
              <w:left w:space="0" w:sz="4" w:color="000000" w:val="single"/>
              <w:bottom w:space="0" w:sz="8" w:color="878C93" w:val="single"/>
              <w:right w:space="0" w:sz="8" w:color="A0A3AC" w:val="single"/>
            </w:tcBorders>
          </w:tcPr>
          <w:p w:rsidRDefault="008E2D52" w:rsidP="007620FF" w:rsidR="008E2D52" w:rsidRPr="007620FF">
            <w:pPr>
              <w:spacing w:before="11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36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10"/>
              </w:rPr>
              <w:t>1</w:t>
            </w:r>
          </w:p>
        </w:tc>
        <w:tc>
          <w:tcPr>
            <w:tcW w:type="dxa" w:w="1479"/>
            <w:gridSpan w:val="2"/>
            <w:tcBorders>
              <w:top w:space="0" w:sz="8" w:color="979CA0" w:val="single"/>
              <w:left w:space="0" w:sz="8" w:color="A0A3AC" w:val="single"/>
              <w:bottom w:space="0" w:sz="8" w:color="878C93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spacing w:before="2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272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</w:rPr>
              <w:t>Glavnica</w:t>
            </w:r>
          </w:p>
        </w:tc>
        <w:tc>
          <w:tcPr>
            <w:tcW w:type="dxa" w:w="1313"/>
            <w:gridSpan w:val="2"/>
            <w:tcBorders>
              <w:top w:space="0" w:sz="8" w:color="979CA0" w:val="single"/>
              <w:left w:space="0" w:sz="8" w:color="9CA0A8" w:val="single"/>
              <w:bottom w:space="0" w:sz="8" w:color="878C93" w:val="single"/>
              <w:right w:space="0" w:sz="8" w:color="A0A3A8" w:val="single"/>
            </w:tcBorders>
          </w:tcPr>
          <w:p w:rsidRDefault="008E2D52" w:rsidP="007620FF" w:rsidR="008E2D52" w:rsidRPr="007620FF">
            <w:pPr>
              <w:spacing w:before="11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347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15</w:t>
            </w:r>
            <w:r w:rsidRPr="007620FF">
              <w:rPr>
                <w:rFonts w:hAnsi="Times New Roman" w:ascii="Times New Roman"/>
                <w:spacing w:val="-23"/>
              </w:rPr>
              <w:t>.</w:t>
            </w:r>
            <w:r w:rsidRPr="007620FF">
              <w:rPr>
                <w:rFonts w:hAnsi="Times New Roman" w:ascii="Times New Roman"/>
              </w:rPr>
              <w:t>0</w:t>
            </w:r>
            <w:r w:rsidRPr="007620FF">
              <w:rPr>
                <w:rFonts w:hAnsi="Times New Roman" w:ascii="Times New Roman"/>
                <w:spacing w:val="7"/>
              </w:rPr>
              <w:t>7</w:t>
            </w:r>
            <w:r w:rsidRPr="007620FF">
              <w:rPr>
                <w:rFonts w:hAnsi="Times New Roman" w:ascii="Times New Roman"/>
                <w:spacing w:val="-21"/>
              </w:rPr>
              <w:t>.</w:t>
            </w:r>
            <w:r w:rsidRPr="007620FF">
              <w:rPr>
                <w:rFonts w:hAnsi="Times New Roman" w:ascii="Times New Roman"/>
              </w:rPr>
              <w:t>2010</w:t>
            </w:r>
          </w:p>
        </w:tc>
        <w:tc>
          <w:tcPr>
            <w:tcW w:type="dxa" w:w="1365"/>
            <w:tcBorders>
              <w:top w:space="0" w:sz="8" w:color="979CA0" w:val="single"/>
              <w:left w:space="0" w:sz="8" w:color="A0A3A8" w:val="single"/>
              <w:bottom w:space="0" w:sz="8" w:color="878C93" w:val="single"/>
              <w:right w:space="0" w:sz="8" w:color="AFB3BC" w:val="single"/>
            </w:tcBorders>
          </w:tcPr>
          <w:p w:rsidRDefault="008E2D52" w:rsidP="007620FF" w:rsidR="008E2D52" w:rsidRPr="007620FF">
            <w:pPr>
              <w:spacing w:before="2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25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7"/>
                <w:w w:val="95"/>
              </w:rPr>
              <w:t>1</w:t>
            </w:r>
            <w:r w:rsidRPr="007620FF">
              <w:rPr>
                <w:rFonts w:hAnsi="Times New Roman" w:ascii="Times New Roman"/>
                <w:w w:val="95"/>
              </w:rPr>
              <w:t>0</w:t>
            </w:r>
            <w:r w:rsidRPr="007620FF">
              <w:rPr>
                <w:rFonts w:hAnsi="Times New Roman" w:ascii="Times New Roman"/>
                <w:spacing w:val="-3"/>
                <w:w w:val="95"/>
              </w:rPr>
              <w:t>0</w:t>
            </w:r>
            <w:r w:rsidRPr="007620FF">
              <w:rPr>
                <w:rFonts w:hAnsi="Times New Roman" w:ascii="Times New Roman"/>
                <w:spacing w:val="-27"/>
                <w:w w:val="95"/>
              </w:rPr>
              <w:t>.</w:t>
            </w:r>
            <w:r w:rsidRPr="007620FF">
              <w:rPr>
                <w:rFonts w:hAnsi="Times New Roman" w:ascii="Times New Roman"/>
                <w:w w:val="95"/>
              </w:rPr>
              <w:t>000</w:t>
            </w:r>
            <w:r w:rsidR="007620FF">
              <w:rPr>
                <w:rFonts w:hAnsi="Times New Roman" w:ascii="Times New Roman"/>
                <w:spacing w:val="-25"/>
                <w:w w:val="95"/>
              </w:rPr>
              <w:t>,00</w:t>
            </w:r>
          </w:p>
        </w:tc>
        <w:tc>
          <w:tcPr>
            <w:tcW w:type="dxa" w:w="704"/>
            <w:tcBorders>
              <w:top w:space="0" w:sz="8" w:color="979CA0" w:val="single"/>
              <w:left w:space="0" w:sz="8" w:color="AFB3BC" w:val="single"/>
              <w:bottom w:space="0" w:sz="8" w:color="878C93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before="11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16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HRK</w:t>
            </w:r>
          </w:p>
        </w:tc>
        <w:tc>
          <w:tcPr>
            <w:tcW w:type="dxa" w:w="3096"/>
            <w:tcBorders>
              <w:top w:space="0" w:sz="8" w:color="979CA0" w:val="single"/>
              <w:left w:space="0" w:sz="8" w:color="A0A0A8" w:val="single"/>
              <w:bottom w:space="0" w:sz="8" w:color="878C93" w:val="single"/>
              <w:right w:space="0" w:sz="4" w:color="AFB3BC" w:val="single"/>
            </w:tcBorders>
          </w:tcPr>
          <w:p w:rsidRDefault="008E2D52" w:rsidP="007620FF" w:rsidR="007620FF">
            <w:pPr>
              <w:spacing w:lineRule="exact" w:line="200" w:before="143"/>
              <w:ind w:hanging="817" w:right="254" w:left="1069"/>
              <w:jc w:val="center"/>
              <w:rPr>
                <w:rFonts w:hAnsi="Times New Roman" w:ascii="Times New Roman"/>
                <w:spacing w:val="32"/>
                <w:w w:val="91"/>
              </w:rPr>
            </w:pPr>
            <w:r w:rsidRPr="007620FF">
              <w:rPr>
                <w:rFonts w:hAnsi="Times New Roman" w:ascii="Times New Roman"/>
                <w:spacing w:val="-3"/>
                <w:w w:val="95"/>
              </w:rPr>
              <w:t xml:space="preserve">Glavnica </w:t>
            </w:r>
            <w:r w:rsidRPr="007620FF">
              <w:rPr>
                <w:rFonts w:hAnsi="Times New Roman" w:ascii="Times New Roman"/>
                <w:w w:val="95"/>
              </w:rPr>
              <w:t>po</w:t>
            </w:r>
            <w:r w:rsidRPr="007620FF">
              <w:rPr>
                <w:rFonts w:hAnsi="Times New Roman" w:ascii="Times New Roman"/>
                <w:spacing w:val="-14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spacing w:val="-6"/>
                <w:w w:val="95"/>
              </w:rPr>
              <w:t>nenapl</w:t>
            </w:r>
            <w:r w:rsidRPr="007620FF">
              <w:rPr>
                <w:rFonts w:hAnsi="Times New Roman" w:ascii="Times New Roman"/>
                <w:spacing w:val="-7"/>
                <w:w w:val="95"/>
              </w:rPr>
              <w:t>aćenoj</w:t>
            </w:r>
            <w:r w:rsidRPr="007620FF">
              <w:rPr>
                <w:rFonts w:hAnsi="Times New Roman" w:ascii="Times New Roman"/>
                <w:spacing w:val="-17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w w:val="95"/>
              </w:rPr>
              <w:t>mjenici</w:t>
            </w:r>
          </w:p>
          <w:p w:rsidRDefault="008E2D52" w:rsidP="007620FF" w:rsidR="008E2D52" w:rsidRPr="007620FF">
            <w:pPr>
              <w:spacing w:lineRule="exact" w:line="200" w:before="143"/>
              <w:ind w:hanging="817" w:right="254" w:left="1069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A</w:t>
            </w:r>
            <w:r w:rsidRPr="007620FF">
              <w:rPr>
                <w:rFonts w:hAnsi="Times New Roman" w:ascii="Times New Roman"/>
                <w:spacing w:val="-10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spacing w:val="-3"/>
                <w:w w:val="95"/>
              </w:rPr>
              <w:t>065</w:t>
            </w:r>
            <w:r w:rsidRPr="007620FF">
              <w:rPr>
                <w:rFonts w:hAnsi="Times New Roman" w:ascii="Times New Roman"/>
                <w:spacing w:val="-4"/>
                <w:w w:val="95"/>
              </w:rPr>
              <w:t>37159</w:t>
            </w:r>
          </w:p>
        </w:tc>
      </w:tr>
      <w:tr w:rsidTr="007620FF" w:rsidR="007620FF" w:rsidRPr="007620FF">
        <w:trPr>
          <w:trHeight w:hRule="exact" w:val="848"/>
        </w:trPr>
        <w:tc>
          <w:tcPr>
            <w:tcW w:type="dxa" w:w="873"/>
            <w:tcBorders>
              <w:top w:space="0" w:sz="4" w:color="auto" w:val="single"/>
              <w:left w:space="0" w:sz="4" w:color="000000" w:val="single"/>
              <w:bottom w:space="0" w:sz="8" w:color="8C9097" w:val="single"/>
              <w:right w:space="0" w:sz="8" w:color="A0A3AC" w:val="single"/>
            </w:tcBorders>
          </w:tcPr>
          <w:p w:rsidRDefault="008E2D52" w:rsidP="007620FF" w:rsidR="008E2D52" w:rsidRPr="007620FF">
            <w:pPr>
              <w:spacing w:before="4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right="1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2</w:t>
            </w:r>
          </w:p>
        </w:tc>
        <w:tc>
          <w:tcPr>
            <w:tcW w:type="dxa" w:w="1479"/>
            <w:gridSpan w:val="2"/>
            <w:tcBorders>
              <w:top w:space="0" w:sz="4" w:color="auto" w:val="single"/>
              <w:left w:space="0" w:sz="8" w:color="A0A3AC" w:val="single"/>
              <w:bottom w:space="0" w:sz="8" w:color="8C9097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spacing w:lineRule="exact" w:line="200" w:before="124"/>
              <w:ind w:right="280" w:left="281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85"/>
              </w:rPr>
              <w:t>Obračun</w:t>
            </w:r>
            <w:r w:rsidRPr="007620FF">
              <w:rPr>
                <w:rFonts w:hAnsi="Times New Roman" w:ascii="Times New Roman"/>
                <w:w w:val="90"/>
              </w:rPr>
              <w:t xml:space="preserve"> troškova</w:t>
            </w:r>
          </w:p>
        </w:tc>
        <w:tc>
          <w:tcPr>
            <w:tcW w:type="dxa" w:w="1313"/>
            <w:gridSpan w:val="2"/>
            <w:tcBorders>
              <w:top w:space="0" w:sz="4" w:color="auto" w:val="single"/>
              <w:left w:space="0" w:sz="8" w:color="9CA0A8" w:val="single"/>
              <w:bottom w:space="0" w:sz="8" w:color="8C9097" w:val="single"/>
              <w:right w:space="0" w:sz="8" w:color="A0A3A8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65"/>
            <w:tcBorders>
              <w:top w:space="0" w:sz="4" w:color="auto" w:val="single"/>
              <w:left w:space="0" w:sz="8" w:color="A0A3A8" w:val="single"/>
              <w:bottom w:space="0" w:sz="8" w:color="8C9097" w:val="single"/>
              <w:right w:space="0" w:sz="8" w:color="AFB3BC" w:val="single"/>
            </w:tcBorders>
          </w:tcPr>
          <w:p w:rsidRDefault="008E2D52" w:rsidP="007620FF" w:rsidR="008E2D52" w:rsidRPr="007620FF">
            <w:pPr>
              <w:spacing w:before="4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295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  <w:w w:val="95"/>
              </w:rPr>
              <w:t>35</w:t>
            </w:r>
            <w:r w:rsidRPr="007620FF">
              <w:rPr>
                <w:rFonts w:hAnsi="Times New Roman" w:ascii="Times New Roman"/>
                <w:spacing w:val="-3"/>
                <w:w w:val="95"/>
              </w:rPr>
              <w:t>.</w:t>
            </w:r>
            <w:r w:rsidRPr="007620FF">
              <w:rPr>
                <w:rFonts w:hAnsi="Times New Roman" w:ascii="Times New Roman"/>
                <w:spacing w:val="-4"/>
                <w:w w:val="95"/>
              </w:rPr>
              <w:t>726</w:t>
            </w:r>
            <w:r w:rsidRPr="007620FF">
              <w:rPr>
                <w:rFonts w:hAnsi="Times New Roman" w:ascii="Times New Roman"/>
                <w:spacing w:val="-18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w w:val="95"/>
              </w:rPr>
              <w:t>45</w:t>
            </w:r>
          </w:p>
        </w:tc>
        <w:tc>
          <w:tcPr>
            <w:tcW w:type="dxa" w:w="704"/>
            <w:tcBorders>
              <w:top w:space="0" w:sz="4" w:color="auto" w:val="single"/>
              <w:left w:space="0" w:sz="8" w:color="AFB3BC" w:val="single"/>
              <w:bottom w:space="0" w:sz="8" w:color="8C9097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before="4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16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HRK</w:t>
            </w:r>
          </w:p>
        </w:tc>
        <w:tc>
          <w:tcPr>
            <w:tcW w:type="dxa" w:w="3096"/>
            <w:tcBorders>
              <w:top w:space="0" w:sz="4" w:color="auto" w:val="single"/>
              <w:left w:space="0" w:sz="8" w:color="A0A0A8" w:val="single"/>
              <w:bottom w:space="0" w:sz="8" w:color="8C9097" w:val="single"/>
              <w:right w:space="0" w:sz="4" w:color="AFB3BC" w:val="single"/>
            </w:tcBorders>
          </w:tcPr>
          <w:p w:rsidRDefault="008E2D52" w:rsidP="007620FF" w:rsidR="008E2D52" w:rsidRPr="007620FF">
            <w:pPr>
              <w:spacing w:lineRule="exact" w:line="200" w:before="124"/>
              <w:ind w:hanging="198" w:right="193" w:left="384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obračun</w:t>
            </w:r>
            <w:r w:rsidRPr="007620FF">
              <w:rPr>
                <w:rFonts w:hAnsi="Times New Roman" w:ascii="Times New Roman"/>
                <w:spacing w:val="-18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spacing w:val="-4"/>
                <w:w w:val="95"/>
              </w:rPr>
              <w:t>zate</w:t>
            </w:r>
            <w:r w:rsidRPr="007620FF">
              <w:rPr>
                <w:rFonts w:hAnsi="Times New Roman" w:ascii="Times New Roman"/>
                <w:spacing w:val="-3"/>
                <w:w w:val="95"/>
              </w:rPr>
              <w:t>znih</w:t>
            </w:r>
            <w:r w:rsidRPr="007620FF">
              <w:rPr>
                <w:rFonts w:hAnsi="Times New Roman" w:ascii="Times New Roman"/>
                <w:spacing w:val="-24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w w:val="95"/>
              </w:rPr>
              <w:t>kamata</w:t>
            </w:r>
            <w:r w:rsidRPr="007620FF">
              <w:rPr>
                <w:rFonts w:hAnsi="Times New Roman" w:ascii="Times New Roman"/>
                <w:spacing w:val="-19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w w:val="95"/>
              </w:rPr>
              <w:t>za</w:t>
            </w:r>
            <w:r w:rsidRPr="007620FF">
              <w:rPr>
                <w:rFonts w:hAnsi="Times New Roman" w:ascii="Times New Roman"/>
                <w:spacing w:val="-18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spacing w:val="-4"/>
                <w:w w:val="95"/>
              </w:rPr>
              <w:t>peri</w:t>
            </w:r>
            <w:r w:rsidRPr="007620FF">
              <w:rPr>
                <w:rFonts w:hAnsi="Times New Roman" w:ascii="Times New Roman"/>
                <w:spacing w:val="-3"/>
                <w:w w:val="95"/>
              </w:rPr>
              <w:t>od</w:t>
            </w:r>
            <w:r w:rsidRPr="007620FF">
              <w:rPr>
                <w:rFonts w:hAnsi="Times New Roman" w:ascii="Times New Roman"/>
                <w:spacing w:val="27"/>
                <w:w w:val="96"/>
              </w:rPr>
              <w:t xml:space="preserve"> </w:t>
            </w:r>
            <w:r w:rsidRPr="007620FF">
              <w:rPr>
                <w:rFonts w:hAnsi="Times New Roman" w:ascii="Times New Roman"/>
              </w:rPr>
              <w:t>od</w:t>
            </w:r>
            <w:r w:rsidRPr="007620FF">
              <w:rPr>
                <w:rFonts w:hAnsi="Times New Roman" w:ascii="Times New Roman"/>
                <w:spacing w:val="22"/>
              </w:rPr>
              <w:t xml:space="preserve"> </w:t>
            </w:r>
            <w:r w:rsidRPr="007620FF">
              <w:rPr>
                <w:rFonts w:hAnsi="Times New Roman" w:ascii="Times New Roman"/>
              </w:rPr>
              <w:t>31</w:t>
            </w:r>
            <w:r w:rsidRPr="007620FF">
              <w:rPr>
                <w:rFonts w:hAnsi="Times New Roman" w:ascii="Times New Roman"/>
                <w:spacing w:val="-30"/>
              </w:rPr>
              <w:t xml:space="preserve"> </w:t>
            </w:r>
            <w:r w:rsidRPr="007620FF">
              <w:rPr>
                <w:rFonts w:hAnsi="Times New Roman" w:ascii="Times New Roman"/>
              </w:rPr>
              <w:t>0</w:t>
            </w:r>
            <w:r w:rsidRPr="007620FF">
              <w:rPr>
                <w:rFonts w:hAnsi="Times New Roman" w:ascii="Times New Roman"/>
                <w:spacing w:val="-3"/>
              </w:rPr>
              <w:t>5</w:t>
            </w:r>
            <w:r w:rsidRPr="007620FF">
              <w:rPr>
                <w:rFonts w:hAnsi="Times New Roman" w:ascii="Times New Roman"/>
                <w:spacing w:val="-28"/>
              </w:rPr>
              <w:t>.</w:t>
            </w:r>
            <w:r w:rsidRPr="007620FF">
              <w:rPr>
                <w:rFonts w:hAnsi="Times New Roman" w:ascii="Times New Roman"/>
              </w:rPr>
              <w:t>20</w:t>
            </w:r>
            <w:r w:rsidRPr="007620FF">
              <w:rPr>
                <w:rFonts w:hAnsi="Times New Roman" w:ascii="Times New Roman"/>
                <w:spacing w:val="-15"/>
              </w:rPr>
              <w:t>1</w:t>
            </w:r>
            <w:r w:rsidRPr="007620FF">
              <w:rPr>
                <w:rFonts w:hAnsi="Times New Roman" w:ascii="Times New Roman"/>
              </w:rPr>
              <w:t>4</w:t>
            </w:r>
            <w:r w:rsidRPr="007620FF">
              <w:rPr>
                <w:rFonts w:hAnsi="Times New Roman" w:ascii="Times New Roman"/>
                <w:spacing w:val="-13"/>
              </w:rPr>
              <w:t xml:space="preserve"> </w:t>
            </w:r>
            <w:r w:rsidRPr="007620FF">
              <w:rPr>
                <w:rFonts w:hAnsi="Times New Roman" w:ascii="Times New Roman"/>
              </w:rPr>
              <w:t>do</w:t>
            </w:r>
            <w:r w:rsidRPr="007620FF">
              <w:rPr>
                <w:rFonts w:hAnsi="Times New Roman" w:ascii="Times New Roman"/>
                <w:spacing w:val="-20"/>
              </w:rPr>
              <w:t xml:space="preserve"> </w:t>
            </w:r>
            <w:r w:rsidRPr="007620FF">
              <w:rPr>
                <w:rFonts w:hAnsi="Times New Roman" w:ascii="Times New Roman"/>
                <w:spacing w:val="-7"/>
              </w:rPr>
              <w:t>3</w:t>
            </w:r>
            <w:r w:rsidRPr="007620FF">
              <w:rPr>
                <w:rFonts w:hAnsi="Times New Roman" w:ascii="Times New Roman"/>
                <w:spacing w:val="13"/>
              </w:rPr>
              <w:t>1</w:t>
            </w:r>
            <w:r w:rsidRPr="007620FF">
              <w:rPr>
                <w:rFonts w:hAnsi="Times New Roman" w:ascii="Times New Roman"/>
              </w:rPr>
              <w:t>0</w:t>
            </w:r>
            <w:r w:rsidRPr="007620FF">
              <w:rPr>
                <w:rFonts w:hAnsi="Times New Roman" w:ascii="Times New Roman"/>
                <w:spacing w:val="-3"/>
              </w:rPr>
              <w:t>5</w:t>
            </w:r>
            <w:r w:rsidRPr="007620FF">
              <w:rPr>
                <w:rFonts w:hAnsi="Times New Roman" w:ascii="Times New Roman"/>
                <w:spacing w:val="-21"/>
              </w:rPr>
              <w:t>.</w:t>
            </w:r>
            <w:r w:rsidRPr="007620FF">
              <w:rPr>
                <w:rFonts w:hAnsi="Times New Roman" w:ascii="Times New Roman"/>
              </w:rPr>
              <w:t>20</w:t>
            </w:r>
            <w:r w:rsidRPr="007620FF">
              <w:rPr>
                <w:rFonts w:hAnsi="Times New Roman" w:ascii="Times New Roman"/>
                <w:spacing w:val="-5"/>
              </w:rPr>
              <w:t>1</w:t>
            </w:r>
            <w:r w:rsidRPr="007620FF">
              <w:rPr>
                <w:rFonts w:hAnsi="Times New Roman" w:ascii="Times New Roman"/>
              </w:rPr>
              <w:t>7</w:t>
            </w:r>
          </w:p>
        </w:tc>
      </w:tr>
      <w:tr w:rsidTr="007620FF" w:rsidR="007620FF" w:rsidRPr="007620FF">
        <w:trPr>
          <w:trHeight w:hRule="exact" w:val="441"/>
        </w:trPr>
        <w:tc>
          <w:tcPr>
            <w:tcW w:type="dxa" w:w="873"/>
            <w:tcBorders>
              <w:top w:space="0" w:sz="8" w:color="8C9097" w:val="single"/>
              <w:left w:space="0" w:sz="4" w:color="000000" w:val="single"/>
              <w:bottom w:space="0" w:sz="4" w:color="auto" w:val="single"/>
              <w:right w:space="0" w:sz="8" w:color="A0A3AC" w:val="single"/>
            </w:tcBorders>
          </w:tcPr>
          <w:p w:rsidRDefault="008E2D52" w:rsidP="007620FF" w:rsidR="008E2D52" w:rsidRPr="007620FF">
            <w:pPr>
              <w:spacing w:before="8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1107"/>
            <w:tcBorders>
              <w:top w:space="0" w:sz="8" w:color="8C9097" w:val="single"/>
              <w:left w:space="0" w:sz="8" w:color="A0A3AC" w:val="single"/>
              <w:bottom w:space="0" w:sz="4" w:color="auto" w:val="single"/>
              <w:right w:val="nil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372"/>
            <w:tcBorders>
              <w:top w:space="0" w:sz="8" w:color="8C9097" w:val="single"/>
              <w:left w:val="nil"/>
              <w:bottom w:space="0" w:sz="4" w:color="auto" w:val="single"/>
              <w:right w:space="0" w:sz="4" w:color="93939C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5"/>
            <w:tcBorders>
              <w:top w:space="0" w:sz="8" w:color="8C9097" w:val="single"/>
              <w:left w:space="0" w:sz="4" w:color="93939C" w:val="single"/>
              <w:bottom w:space="0" w:sz="4" w:color="auto" w:val="single"/>
              <w:right w:val="nil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168"/>
            <w:tcBorders>
              <w:top w:space="0" w:sz="8" w:color="8C9097" w:val="single"/>
              <w:left w:val="nil"/>
              <w:bottom w:space="0" w:sz="4" w:color="auto" w:val="single"/>
              <w:right w:space="0" w:sz="8" w:color="A0A3A8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65"/>
            <w:tcBorders>
              <w:top w:space="0" w:sz="8" w:color="8C9097" w:val="single"/>
              <w:left w:space="0" w:sz="8" w:color="A0A3A8" w:val="single"/>
              <w:bottom w:space="0" w:sz="4" w:color="auto" w:val="single"/>
              <w:right w:space="0" w:sz="8" w:color="AFB3BC" w:val="single"/>
            </w:tcBorders>
          </w:tcPr>
          <w:p w:rsidRDefault="008E2D52" w:rsidP="007620FF" w:rsidR="008E2D52" w:rsidRPr="007620FF">
            <w:pPr>
              <w:spacing w:before="87"/>
              <w:ind w:left="24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4"/>
              </w:rPr>
              <w:t>1</w:t>
            </w:r>
            <w:r w:rsidRPr="007620FF">
              <w:rPr>
                <w:rFonts w:hAnsi="Times New Roman" w:ascii="Times New Roman"/>
                <w:spacing w:val="-6"/>
              </w:rPr>
              <w:t>3</w:t>
            </w:r>
            <w:r w:rsidRPr="007620FF">
              <w:rPr>
                <w:rFonts w:hAnsi="Times New Roman" w:ascii="Times New Roman"/>
                <w:spacing w:val="9"/>
              </w:rPr>
              <w:t>5</w:t>
            </w:r>
            <w:r w:rsidRPr="007620FF">
              <w:rPr>
                <w:rFonts w:hAnsi="Times New Roman" w:ascii="Times New Roman"/>
                <w:spacing w:val="-21"/>
              </w:rPr>
              <w:t>.</w:t>
            </w:r>
            <w:r w:rsidRPr="007620FF">
              <w:rPr>
                <w:rFonts w:hAnsi="Times New Roman" w:ascii="Times New Roman"/>
              </w:rPr>
              <w:t>72</w:t>
            </w:r>
            <w:r w:rsidRPr="007620FF">
              <w:rPr>
                <w:rFonts w:hAnsi="Times New Roman" w:ascii="Times New Roman"/>
                <w:spacing w:val="8"/>
              </w:rPr>
              <w:t>6</w:t>
            </w:r>
            <w:r w:rsidRPr="007620FF">
              <w:rPr>
                <w:rFonts w:hAnsi="Times New Roman" w:ascii="Times New Roman"/>
                <w:spacing w:val="-27"/>
              </w:rPr>
              <w:t>,</w:t>
            </w:r>
            <w:r w:rsidRPr="007620FF">
              <w:rPr>
                <w:rFonts w:hAnsi="Times New Roman" w:ascii="Times New Roman"/>
              </w:rPr>
              <w:t>45</w:t>
            </w:r>
          </w:p>
        </w:tc>
        <w:tc>
          <w:tcPr>
            <w:tcW w:type="dxa" w:w="704"/>
            <w:tcBorders>
              <w:top w:space="0" w:sz="8" w:color="8C9097" w:val="single"/>
              <w:left w:space="0" w:sz="8" w:color="AFB3BC" w:val="single"/>
              <w:bottom w:space="0" w:sz="4" w:color="auto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before="87"/>
              <w:ind w:left="159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9"/>
              </w:rPr>
              <w:t>HR</w:t>
            </w:r>
            <w:r w:rsidRPr="007620FF">
              <w:rPr>
                <w:rFonts w:hAnsi="Times New Roman" w:ascii="Times New Roman"/>
                <w:spacing w:val="-8"/>
              </w:rPr>
              <w:t>K</w:t>
            </w:r>
          </w:p>
        </w:tc>
        <w:tc>
          <w:tcPr>
            <w:tcW w:type="dxa" w:w="3096"/>
            <w:tcBorders>
              <w:top w:space="0" w:sz="8" w:color="8C9097" w:val="single"/>
              <w:left w:space="0" w:sz="8" w:color="A0A0A8" w:val="single"/>
              <w:bottom w:space="0" w:sz="4" w:color="auto" w:val="single"/>
              <w:right w:space="0" w:sz="4" w:color="AFB3BC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before="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7620FF" w:rsidP="008E2D52" w:rsid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tabs>
          <w:tab w:pos="1548" w:val="left"/>
        </w:tabs>
        <w:ind w:left="1201"/>
        <w:rPr>
          <w:rFonts w:eastAsia="Arial"/>
          <w:lang w:eastAsia="en-US" w:val="en-US"/>
        </w:rPr>
      </w:pPr>
      <w:r w:rsidRPr="007620FF">
        <w:rPr>
          <w:rFonts w:eastAsia="Arial"/>
          <w:lang w:eastAsia="en-US" w:val="en-US"/>
        </w:rPr>
        <w:t>2</w:t>
      </w:r>
      <w:r w:rsidRPr="007620FF">
        <w:rPr>
          <w:rFonts w:eastAsia="Arial"/>
          <w:lang w:eastAsia="en-US" w:val="en-US"/>
        </w:rPr>
        <w:tab/>
        <w:t>Po</w:t>
      </w:r>
      <w:r w:rsidRPr="007620FF">
        <w:rPr>
          <w:rFonts w:eastAsia="Arial"/>
          <w:spacing w:val="-18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osnovi</w:t>
      </w:r>
      <w:r w:rsidRPr="007620FF">
        <w:rPr>
          <w:rFonts w:eastAsia="Arial"/>
          <w:spacing w:val="-1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Ugovora</w:t>
      </w:r>
      <w:r w:rsidRPr="007620FF">
        <w:rPr>
          <w:rFonts w:eastAsia="Arial"/>
          <w:spacing w:val="2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o</w:t>
      </w:r>
      <w:r w:rsidRPr="007620FF">
        <w:rPr>
          <w:rFonts w:eastAsia="Arial"/>
          <w:spacing w:val="-4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faktor</w:t>
      </w:r>
      <w:r w:rsidRPr="007620FF">
        <w:rPr>
          <w:rFonts w:eastAsia="Arial"/>
          <w:spacing w:val="13"/>
          <w:lang w:eastAsia="en-US" w:val="en-US"/>
        </w:rPr>
        <w:t>i</w:t>
      </w:r>
      <w:r w:rsidRPr="007620FF">
        <w:rPr>
          <w:rFonts w:eastAsia="Arial"/>
          <w:lang w:eastAsia="en-US" w:val="en-US"/>
        </w:rPr>
        <w:t>ngu</w:t>
      </w:r>
      <w:r w:rsidRPr="007620FF">
        <w:rPr>
          <w:rFonts w:eastAsia="Arial"/>
          <w:spacing w:val="-9"/>
          <w:lang w:eastAsia="en-US" w:val="en-US"/>
        </w:rPr>
        <w:t xml:space="preserve"> </w:t>
      </w:r>
      <w:r w:rsidRPr="007620FF">
        <w:rPr>
          <w:rFonts w:eastAsia="Arial"/>
          <w:spacing w:val="-12"/>
          <w:lang w:eastAsia="en-US" w:val="en-US"/>
        </w:rPr>
        <w:t>b</w:t>
      </w:r>
      <w:r w:rsidRPr="007620FF">
        <w:rPr>
          <w:rFonts w:eastAsia="Arial"/>
          <w:lang w:eastAsia="en-US" w:val="en-US"/>
        </w:rPr>
        <w:t>r.</w:t>
      </w:r>
      <w:r w:rsidRPr="007620FF">
        <w:rPr>
          <w:rFonts w:eastAsia="Arial"/>
          <w:spacing w:val="-1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FA-HR-292/09</w:t>
      </w:r>
      <w:r w:rsidRPr="007620FF">
        <w:rPr>
          <w:rFonts w:eastAsia="Arial"/>
          <w:spacing w:val="8"/>
          <w:lang w:eastAsia="en-US" w:val="en-US"/>
        </w:rPr>
        <w:t xml:space="preserve"> </w:t>
      </w:r>
      <w:r w:rsidRPr="007620FF">
        <w:rPr>
          <w:rFonts w:eastAsia="Arial"/>
          <w:spacing w:val="-54"/>
          <w:lang w:eastAsia="en-US" w:val="en-US"/>
        </w:rPr>
        <w:t>1</w:t>
      </w:r>
      <w:r w:rsidRPr="007620FF">
        <w:rPr>
          <w:rFonts w:eastAsia="Arial"/>
          <w:lang w:eastAsia="en-US" w:val="en-US"/>
        </w:rPr>
        <w:t>z</w:t>
      </w:r>
      <w:r w:rsidRPr="007620FF">
        <w:rPr>
          <w:rFonts w:eastAsia="Arial"/>
          <w:spacing w:val="3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dana</w:t>
      </w:r>
      <w:r w:rsidRPr="007620FF">
        <w:rPr>
          <w:rFonts w:eastAsia="Arial"/>
          <w:spacing w:val="12"/>
          <w:lang w:eastAsia="en-US" w:val="en-US"/>
        </w:rPr>
        <w:t xml:space="preserve"> </w:t>
      </w:r>
      <w:r w:rsidRPr="007620FF">
        <w:rPr>
          <w:rFonts w:eastAsia="Arial"/>
          <w:lang w:eastAsia="en-US" w:val="en-US"/>
        </w:rPr>
        <w:t>19.0</w:t>
      </w:r>
      <w:r w:rsidRPr="007620FF">
        <w:rPr>
          <w:rFonts w:eastAsia="Arial"/>
          <w:spacing w:val="-2"/>
          <w:lang w:eastAsia="en-US" w:val="en-US"/>
        </w:rPr>
        <w:t>7</w:t>
      </w:r>
      <w:r w:rsidRPr="007620FF">
        <w:rPr>
          <w:rFonts w:eastAsia="Arial"/>
          <w:spacing w:val="-21"/>
          <w:lang w:eastAsia="en-US" w:val="en-US"/>
        </w:rPr>
        <w:t>.</w:t>
      </w:r>
      <w:r w:rsidRPr="007620FF">
        <w:rPr>
          <w:rFonts w:eastAsia="Arial"/>
          <w:lang w:eastAsia="en-US" w:val="en-US"/>
        </w:rPr>
        <w:t>2010.</w:t>
      </w:r>
    </w:p>
    <w:p w:rsidRDefault="008E2D52" w:rsidP="008E2D52" w:rsidR="008E2D52" w:rsidRPr="007620FF">
      <w:pPr>
        <w:widowControl w:val="false"/>
        <w:spacing w:before="9"/>
        <w:rPr>
          <w:rFonts w:eastAsia="Arial"/>
          <w:lang w:eastAsia="en-US" w:val="en-US"/>
        </w:rPr>
      </w:pPr>
    </w:p>
    <w:tbl>
      <w:tblPr>
        <w:tblStyle w:val="TableNormal1"/>
        <w:tblW w:type="auto" w:w="0"/>
        <w:tblInd w:type="dxa" w:w="900"/>
        <w:tblLayout w:type="fixed"/>
        <w:tblLook w:val="01E0" w:noVBand="0" w:noHBand="0" w:lastColumn="1" w:firstColumn="1" w:lastRow="1" w:firstRow="1"/>
      </w:tblPr>
      <w:tblGrid>
        <w:gridCol w:w="25"/>
        <w:gridCol w:w="857"/>
        <w:gridCol w:w="1243"/>
        <w:gridCol w:w="1548"/>
        <w:gridCol w:w="1365"/>
        <w:gridCol w:w="709"/>
        <w:gridCol w:w="3092"/>
      </w:tblGrid>
      <w:tr w:rsidTr="007620FF" w:rsidR="007620FF" w:rsidRPr="007620FF">
        <w:trPr>
          <w:trHeight w:hRule="exact" w:val="637"/>
        </w:trPr>
        <w:tc>
          <w:tcPr>
            <w:tcW w:type="dxa" w:w="882"/>
            <w:gridSpan w:val="2"/>
            <w:tcBorders>
              <w:top w:space="0" w:sz="4" w:color="000000" w:val="single"/>
              <w:left w:space="0" w:sz="4" w:color="000000" w:val="single"/>
              <w:bottom w:space="0" w:sz="8" w:color="878C93" w:val="single"/>
              <w:right w:space="0" w:sz="8" w:color="979CA3" w:val="single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</w:rPr>
            </w:pPr>
          </w:p>
        </w:tc>
        <w:tc>
          <w:tcPr>
            <w:tcW w:type="dxa" w:w="1243"/>
            <w:tcBorders>
              <w:top w:space="0" w:sz="4" w:color="000000" w:val="single"/>
              <w:left w:space="0" w:sz="8" w:color="979CA3" w:val="single"/>
              <w:bottom w:space="0" w:sz="8" w:color="878C93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before="35"/>
              <w:ind w:left="6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6"/>
                <w:w w:val="105"/>
              </w:rPr>
              <w:t>op</w:t>
            </w:r>
            <w:r w:rsidRPr="007620FF">
              <w:rPr>
                <w:rFonts w:hAnsi="Times New Roman" w:ascii="Times New Roman"/>
                <w:spacing w:val="-4"/>
                <w:w w:val="105"/>
              </w:rPr>
              <w:t>i</w:t>
            </w:r>
            <w:r w:rsidRPr="007620FF">
              <w:rPr>
                <w:rFonts w:hAnsi="Times New Roman" w:ascii="Times New Roman"/>
                <w:spacing w:val="-6"/>
                <w:w w:val="105"/>
              </w:rPr>
              <w:t>s</w:t>
            </w:r>
          </w:p>
        </w:tc>
        <w:tc>
          <w:tcPr>
            <w:tcW w:type="dxa" w:w="1548"/>
            <w:tcBorders>
              <w:top w:space="0" w:sz="4" w:color="000000" w:val="single"/>
              <w:left w:space="0" w:sz="8" w:color="A0A0A8" w:val="single"/>
              <w:bottom w:space="0" w:sz="8" w:color="878C93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spacing w:lineRule="exact" w:line="200" w:before="53"/>
              <w:ind w:right="361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datum</w:t>
            </w:r>
            <w:r w:rsidRPr="007620FF">
              <w:rPr>
                <w:rFonts w:hAnsi="Times New Roman" w:ascii="Times New Roman"/>
                <w:spacing w:val="23"/>
                <w:w w:val="103"/>
              </w:rPr>
              <w:t xml:space="preserve"> </w:t>
            </w:r>
            <w:r w:rsidRPr="007620FF">
              <w:rPr>
                <w:rFonts w:hAnsi="Times New Roman" w:ascii="Times New Roman"/>
                <w:spacing w:val="-11"/>
              </w:rPr>
              <w:t>d</w:t>
            </w:r>
            <w:r w:rsidRPr="007620FF">
              <w:rPr>
                <w:rFonts w:hAnsi="Times New Roman" w:ascii="Times New Roman"/>
                <w:spacing w:val="-3"/>
              </w:rPr>
              <w:t>o</w:t>
            </w:r>
            <w:r w:rsidR="007620FF">
              <w:rPr>
                <w:rFonts w:hAnsi="Times New Roman" w:ascii="Times New Roman"/>
              </w:rPr>
              <w:t>spijeć</w:t>
            </w:r>
            <w:r w:rsidRPr="007620FF">
              <w:rPr>
                <w:rFonts w:hAnsi="Times New Roman" w:ascii="Times New Roman"/>
              </w:rPr>
              <w:t>a</w:t>
            </w:r>
          </w:p>
        </w:tc>
        <w:tc>
          <w:tcPr>
            <w:tcW w:type="dxa" w:w="1365"/>
            <w:tcBorders>
              <w:top w:space="0" w:sz="4" w:color="000000" w:val="single"/>
              <w:left w:space="0" w:sz="8" w:color="9CA0A8" w:val="single"/>
              <w:bottom w:space="0" w:sz="8" w:color="878C93" w:val="single"/>
              <w:right w:space="0" w:sz="8" w:color="AFAFB8" w:val="single"/>
            </w:tcBorders>
          </w:tcPr>
          <w:p w:rsidRDefault="008E2D52" w:rsidP="007620FF" w:rsidR="008E2D52" w:rsidRPr="007620FF">
            <w:pPr>
              <w:spacing w:before="35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6"/>
              </w:rPr>
              <w:t>i</w:t>
            </w:r>
            <w:r w:rsidRPr="007620FF">
              <w:rPr>
                <w:rFonts w:hAnsi="Times New Roman" w:ascii="Times New Roman"/>
              </w:rPr>
              <w:t>znos</w:t>
            </w:r>
          </w:p>
        </w:tc>
        <w:tc>
          <w:tcPr>
            <w:tcW w:type="dxa" w:w="708"/>
            <w:tcBorders>
              <w:top w:space="0" w:sz="4" w:color="000000" w:val="single"/>
              <w:left w:space="0" w:sz="8" w:color="AFAFB8" w:val="single"/>
              <w:bottom w:space="0" w:sz="8" w:color="878C93" w:val="single"/>
              <w:right w:space="0" w:sz="8" w:color="979CA3" w:val="single"/>
            </w:tcBorders>
          </w:tcPr>
          <w:p w:rsidRDefault="008E2D52" w:rsidP="007620FF" w:rsidR="008E2D52" w:rsidRPr="007620FF">
            <w:pPr>
              <w:spacing w:before="25"/>
              <w:ind w:left="-24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5"/>
              </w:rPr>
              <w:t>v</w:t>
            </w:r>
            <w:r w:rsidRPr="007620FF">
              <w:rPr>
                <w:rFonts w:hAnsi="Times New Roman" w:ascii="Times New Roman"/>
              </w:rPr>
              <w:t>aluta</w:t>
            </w:r>
          </w:p>
        </w:tc>
        <w:tc>
          <w:tcPr>
            <w:tcW w:type="dxa" w:w="3092"/>
            <w:tcBorders>
              <w:top w:space="0" w:sz="4" w:color="000000" w:val="single"/>
              <w:left w:space="0" w:sz="8" w:color="979CA3" w:val="single"/>
              <w:bottom w:space="0" w:sz="8" w:color="878C93" w:val="single"/>
              <w:right w:space="0" w:sz="8" w:color="B8B8BF" w:val="single"/>
            </w:tcBorders>
          </w:tcPr>
          <w:p w:rsidRDefault="008E2D52" w:rsidP="007620FF" w:rsidR="008E2D52" w:rsidRPr="007620FF">
            <w:pPr>
              <w:spacing w:before="35"/>
              <w:ind w:left="1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</w:rPr>
              <w:t>nap</w:t>
            </w:r>
            <w:r w:rsidRPr="007620FF">
              <w:rPr>
                <w:rFonts w:hAnsi="Times New Roman" w:ascii="Times New Roman"/>
                <w:spacing w:val="-3"/>
              </w:rPr>
              <w:t>ome</w:t>
            </w:r>
            <w:r w:rsidRPr="007620FF">
              <w:rPr>
                <w:rFonts w:hAnsi="Times New Roman" w:ascii="Times New Roman"/>
                <w:spacing w:val="-4"/>
              </w:rPr>
              <w:t>na</w:t>
            </w:r>
          </w:p>
        </w:tc>
      </w:tr>
      <w:tr w:rsidTr="007620FF" w:rsidR="007620FF" w:rsidRPr="007620FF">
        <w:trPr>
          <w:trHeight w:hRule="exact" w:val="1164"/>
        </w:trPr>
        <w:tc>
          <w:tcPr>
            <w:tcW w:type="dxa" w:w="882"/>
            <w:gridSpan w:val="2"/>
            <w:tcBorders>
              <w:top w:space="0" w:sz="8" w:color="878C93" w:val="single"/>
              <w:left w:space="0" w:sz="4" w:color="auto" w:val="single"/>
              <w:bottom w:space="0" w:sz="8" w:color="878C93" w:val="single"/>
              <w:right w:space="0" w:sz="8" w:color="979CA3" w:val="single"/>
            </w:tcBorders>
          </w:tcPr>
          <w:p w:rsidRDefault="008E2D52" w:rsidP="008E2D52" w:rsidR="008E2D52" w:rsidRPr="007620FF">
            <w:pPr>
              <w:spacing w:before="11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50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10"/>
              </w:rPr>
              <w:t>1</w:t>
            </w:r>
          </w:p>
        </w:tc>
        <w:tc>
          <w:tcPr>
            <w:tcW w:type="dxa" w:w="1243"/>
            <w:tcBorders>
              <w:top w:space="0" w:sz="8" w:color="878C93" w:val="single"/>
              <w:left w:space="0" w:sz="8" w:color="979CA3" w:val="single"/>
              <w:bottom w:space="0" w:sz="8" w:color="878C93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spacing w:lineRule="exact" w:line="200" w:before="143"/>
              <w:ind w:hanging="57" w:right="212" w:left="276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Račun</w:t>
            </w:r>
            <w:r w:rsidRPr="007620FF">
              <w:rPr>
                <w:rFonts w:hAnsi="Times New Roman" w:ascii="Times New Roman"/>
                <w:spacing w:val="-8"/>
                <w:w w:val="95"/>
              </w:rPr>
              <w:t xml:space="preserve"> </w:t>
            </w:r>
            <w:r w:rsidRPr="007620FF">
              <w:rPr>
                <w:rFonts w:hAnsi="Times New Roman" w:ascii="Times New Roman"/>
                <w:spacing w:val="-37"/>
                <w:w w:val="95"/>
              </w:rPr>
              <w:t>1</w:t>
            </w:r>
            <w:r w:rsidRPr="007620FF">
              <w:rPr>
                <w:rFonts w:hAnsi="Times New Roman" w:ascii="Times New Roman"/>
                <w:w w:val="95"/>
              </w:rPr>
              <w:t xml:space="preserve">0- </w:t>
            </w:r>
            <w:r w:rsidRPr="007620FF">
              <w:rPr>
                <w:rFonts w:hAnsi="Times New Roman" w:ascii="Times New Roman"/>
                <w:w w:val="90"/>
              </w:rPr>
              <w:t>7279-di</w:t>
            </w:r>
            <w:r w:rsidR="007620FF">
              <w:rPr>
                <w:rFonts w:hAnsi="Times New Roman" w:ascii="Times New Roman"/>
                <w:w w:val="90"/>
              </w:rPr>
              <w:t>o</w:t>
            </w:r>
          </w:p>
        </w:tc>
        <w:tc>
          <w:tcPr>
            <w:tcW w:type="dxa" w:w="1548"/>
            <w:tcBorders>
              <w:top w:space="0" w:sz="8" w:color="878C93" w:val="single"/>
              <w:left w:space="0" w:sz="8" w:color="A0A0A8" w:val="single"/>
              <w:bottom w:space="0" w:sz="8" w:color="878C93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spacing w:before="2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309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3"/>
                <w:w w:val="105"/>
              </w:rPr>
              <w:t>8</w:t>
            </w:r>
            <w:r w:rsidRPr="007620FF">
              <w:rPr>
                <w:rFonts w:hAnsi="Times New Roman" w:ascii="Times New Roman"/>
                <w:spacing w:val="-22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01</w:t>
            </w:r>
            <w:r w:rsidRPr="007620FF">
              <w:rPr>
                <w:rFonts w:hAnsi="Times New Roman" w:ascii="Times New Roman"/>
                <w:spacing w:val="-24"/>
                <w:w w:val="105"/>
              </w:rPr>
              <w:t xml:space="preserve"> </w:t>
            </w:r>
            <w:r w:rsidRPr="007620FF">
              <w:rPr>
                <w:rFonts w:hAnsi="Times New Roman" w:ascii="Times New Roman"/>
                <w:w w:val="105"/>
              </w:rPr>
              <w:t>20</w:t>
            </w:r>
            <w:r w:rsidRPr="007620FF">
              <w:rPr>
                <w:rFonts w:hAnsi="Times New Roman" w:ascii="Times New Roman"/>
                <w:spacing w:val="-28"/>
                <w:w w:val="105"/>
              </w:rPr>
              <w:t>1</w:t>
            </w:r>
            <w:r w:rsidRPr="007620FF">
              <w:rPr>
                <w:rFonts w:hAnsi="Times New Roman" w:ascii="Times New Roman"/>
                <w:spacing w:val="-31"/>
                <w:w w:val="105"/>
              </w:rPr>
              <w:t>1</w:t>
            </w:r>
            <w:r w:rsidRPr="007620FF">
              <w:rPr>
                <w:rFonts w:hAnsi="Times New Roman" w:ascii="Times New Roman"/>
                <w:w w:val="105"/>
              </w:rPr>
              <w:t>.</w:t>
            </w:r>
          </w:p>
        </w:tc>
        <w:tc>
          <w:tcPr>
            <w:tcW w:type="dxa" w:w="1365"/>
            <w:tcBorders>
              <w:top w:space="0" w:sz="8" w:color="878C93" w:val="single"/>
              <w:left w:space="0" w:sz="8" w:color="9CA0A8" w:val="single"/>
              <w:bottom w:space="0" w:sz="8" w:color="878C93" w:val="single"/>
              <w:right w:space="0" w:sz="8" w:color="AFAFB8" w:val="single"/>
            </w:tcBorders>
          </w:tcPr>
          <w:p w:rsidRDefault="008E2D52" w:rsidP="007620FF" w:rsidR="008E2D52" w:rsidRPr="007620FF">
            <w:pPr>
              <w:spacing w:before="2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412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52</w:t>
            </w:r>
            <w:r w:rsidRPr="007620FF">
              <w:rPr>
                <w:rFonts w:hAnsi="Times New Roman" w:ascii="Times New Roman"/>
                <w:spacing w:val="-12"/>
              </w:rPr>
              <w:t>3</w:t>
            </w:r>
            <w:r w:rsidRPr="007620FF">
              <w:rPr>
                <w:rFonts w:hAnsi="Times New Roman" w:ascii="Times New Roman"/>
                <w:spacing w:val="-23"/>
              </w:rPr>
              <w:t>,</w:t>
            </w:r>
            <w:r w:rsidRPr="007620FF">
              <w:rPr>
                <w:rFonts w:hAnsi="Times New Roman" w:ascii="Times New Roman"/>
              </w:rPr>
              <w:t>72</w:t>
            </w:r>
          </w:p>
        </w:tc>
        <w:tc>
          <w:tcPr>
            <w:tcW w:type="dxa" w:w="708"/>
            <w:tcBorders>
              <w:top w:space="0" w:sz="8" w:color="878C93" w:val="single"/>
              <w:left w:space="0" w:sz="8" w:color="AFAFB8" w:val="single"/>
              <w:bottom w:space="0" w:sz="8" w:color="878C93" w:val="single"/>
              <w:right w:space="0" w:sz="8" w:color="979CA3" w:val="single"/>
            </w:tcBorders>
          </w:tcPr>
          <w:p w:rsidRDefault="008E2D52" w:rsidP="007620FF" w:rsidR="008E2D52" w:rsidRPr="007620FF">
            <w:pPr>
              <w:spacing w:before="2"/>
              <w:jc w:val="center"/>
              <w:rPr>
                <w:rFonts w:hAnsi="Times New Roman" w:ascii="Times New Roman"/>
              </w:rPr>
            </w:pPr>
          </w:p>
          <w:p w:rsidRDefault="008E2D52" w:rsidP="007620FF" w:rsidR="008E2D52" w:rsidRPr="007620FF">
            <w:pPr>
              <w:ind w:left="164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7"/>
              </w:rPr>
              <w:t>H</w:t>
            </w:r>
            <w:r w:rsidRPr="007620FF">
              <w:rPr>
                <w:rFonts w:hAnsi="Times New Roman" w:ascii="Times New Roman"/>
                <w:spacing w:val="-8"/>
              </w:rPr>
              <w:t>RK</w:t>
            </w:r>
          </w:p>
        </w:tc>
        <w:tc>
          <w:tcPr>
            <w:tcW w:type="dxa" w:w="3092"/>
            <w:tcBorders>
              <w:top w:space="0" w:sz="8" w:color="878C93" w:val="single"/>
              <w:left w:space="0" w:sz="8" w:color="979CA3" w:val="single"/>
              <w:bottom w:space="0" w:sz="8" w:color="878C93" w:val="single"/>
              <w:right w:space="0" w:sz="8" w:color="B8B8BF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</w:tr>
      <w:tr w:rsidTr="007620FF" w:rsidR="007620FF" w:rsidRPr="007620FF">
        <w:trPr>
          <w:trHeight w:hRule="exact" w:val="659"/>
        </w:trPr>
        <w:tc>
          <w:tcPr>
            <w:tcW w:type="dxa" w:w="25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7620FF" w:rsidP="008E2D52" w:rsidR="007620FF" w:rsidRPr="007620FF">
            <w:pPr>
              <w:spacing w:lineRule="exact" w:line="357"/>
              <w:ind w:right="-11" w:left="3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10"/>
              </w:rPr>
              <w:t>I</w:t>
            </w:r>
          </w:p>
        </w:tc>
        <w:tc>
          <w:tcPr>
            <w:tcW w:type="dxa" w:w="857"/>
            <w:tcBorders>
              <w:top w:space="0" w:sz="8" w:color="878C93" w:val="single"/>
              <w:left w:val="nil"/>
              <w:bottom w:space="0" w:sz="8" w:color="838790" w:val="single"/>
              <w:right w:space="0" w:sz="8" w:color="979CA3" w:val="single"/>
            </w:tcBorders>
          </w:tcPr>
          <w:p w:rsidRDefault="007620FF" w:rsidP="008E2D52" w:rsidR="007620FF" w:rsidRPr="007620FF">
            <w:pPr>
              <w:spacing w:before="4"/>
              <w:rPr>
                <w:rFonts w:hAnsi="Times New Roman" w:ascii="Times New Roman"/>
              </w:rPr>
            </w:pPr>
          </w:p>
          <w:p w:rsidRDefault="007620FF" w:rsidP="008E2D52" w:rsidR="007620FF" w:rsidRPr="007620FF">
            <w:pPr>
              <w:ind w:right="114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2</w:t>
            </w:r>
          </w:p>
        </w:tc>
        <w:tc>
          <w:tcPr>
            <w:tcW w:type="dxa" w:w="1243"/>
            <w:tcBorders>
              <w:top w:space="0" w:sz="8" w:color="878C93" w:val="single"/>
              <w:left w:space="0" w:sz="8" w:color="979CA3" w:val="single"/>
              <w:bottom w:space="0" w:sz="8" w:color="838790" w:val="single"/>
              <w:right w:space="0" w:sz="8" w:color="A0A0A8" w:val="single"/>
            </w:tcBorders>
          </w:tcPr>
          <w:p w:rsidRDefault="007620FF" w:rsidP="007620FF" w:rsidR="007620FF" w:rsidRPr="007620FF">
            <w:pPr>
              <w:spacing w:lineRule="exact" w:line="209" w:before="106"/>
              <w:ind w:left="16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Račun</w:t>
            </w:r>
            <w:r w:rsidRPr="007620FF">
              <w:rPr>
                <w:rFonts w:hAnsi="Times New Roman" w:ascii="Times New Roman"/>
                <w:spacing w:val="-17"/>
              </w:rPr>
              <w:t xml:space="preserve"> </w:t>
            </w:r>
            <w:r w:rsidRPr="007620FF">
              <w:rPr>
                <w:rFonts w:hAnsi="Times New Roman" w:ascii="Times New Roman"/>
                <w:spacing w:val="-21"/>
              </w:rPr>
              <w:t>1</w:t>
            </w:r>
            <w:r w:rsidRPr="007620FF">
              <w:rPr>
                <w:rFonts w:hAnsi="Times New Roman" w:ascii="Times New Roman"/>
                <w:spacing w:val="-41"/>
              </w:rPr>
              <w:t>1</w:t>
            </w:r>
            <w:r w:rsidRPr="007620FF">
              <w:rPr>
                <w:rFonts w:hAnsi="Times New Roman" w:ascii="Times New Roman"/>
              </w:rPr>
              <w:t>-</w:t>
            </w:r>
          </w:p>
          <w:p w:rsidRDefault="007620FF" w:rsidP="007620FF" w:rsidR="007620FF" w:rsidRPr="007620FF">
            <w:pPr>
              <w:spacing w:lineRule="exact" w:line="209"/>
              <w:ind w:left="3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3996</w:t>
            </w:r>
          </w:p>
        </w:tc>
        <w:tc>
          <w:tcPr>
            <w:tcW w:type="dxa" w:w="1548"/>
            <w:tcBorders>
              <w:top w:space="0" w:sz="8" w:color="878C93" w:val="single"/>
              <w:left w:space="0" w:sz="8" w:color="A0A0A8" w:val="single"/>
              <w:bottom w:space="0" w:sz="8" w:color="838790" w:val="single"/>
              <w:right w:space="0" w:sz="8" w:color="9CA0A8" w:val="single"/>
            </w:tcBorders>
          </w:tcPr>
          <w:p w:rsidRDefault="007620FF" w:rsidP="007620FF" w:rsidR="007620FF" w:rsidRPr="007620FF">
            <w:pPr>
              <w:spacing w:before="6"/>
              <w:jc w:val="center"/>
              <w:rPr>
                <w:rFonts w:hAnsi="Times New Roman" w:ascii="Times New Roman"/>
              </w:rPr>
            </w:pPr>
          </w:p>
          <w:p w:rsidRDefault="007620FF" w:rsidP="007620FF" w:rsidR="007620FF" w:rsidRPr="007620FF">
            <w:pPr>
              <w:ind w:left="309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3</w:t>
            </w:r>
            <w:r w:rsidRPr="007620FF">
              <w:rPr>
                <w:rFonts w:hAnsi="Times New Roman" w:ascii="Times New Roman"/>
                <w:spacing w:val="-11"/>
              </w:rPr>
              <w:t>1</w:t>
            </w:r>
            <w:r w:rsidRPr="007620FF">
              <w:rPr>
                <w:rFonts w:hAnsi="Times New Roman" w:ascii="Times New Roman"/>
                <w:spacing w:val="-21"/>
              </w:rPr>
              <w:t>.</w:t>
            </w:r>
            <w:r w:rsidRPr="007620FF">
              <w:rPr>
                <w:rFonts w:hAnsi="Times New Roman" w:ascii="Times New Roman"/>
              </w:rPr>
              <w:t>0</w:t>
            </w:r>
            <w:r w:rsidRPr="007620FF">
              <w:rPr>
                <w:rFonts w:hAnsi="Times New Roman" w:ascii="Times New Roman"/>
                <w:spacing w:val="-3"/>
              </w:rPr>
              <w:t>5</w:t>
            </w:r>
            <w:r w:rsidRPr="007620FF">
              <w:rPr>
                <w:rFonts w:hAnsi="Times New Roman" w:ascii="Times New Roman"/>
                <w:spacing w:val="-28"/>
              </w:rPr>
              <w:t>.</w:t>
            </w:r>
            <w:r w:rsidRPr="007620FF">
              <w:rPr>
                <w:rFonts w:hAnsi="Times New Roman" w:ascii="Times New Roman"/>
              </w:rPr>
              <w:t>201</w:t>
            </w:r>
            <w:r w:rsidRPr="007620FF">
              <w:rPr>
                <w:rFonts w:hAnsi="Times New Roman" w:ascii="Times New Roman"/>
                <w:spacing w:val="-5"/>
              </w:rPr>
              <w:t>1</w:t>
            </w:r>
            <w:r w:rsidRPr="007620FF">
              <w:rPr>
                <w:rFonts w:hAnsi="Times New Roman" w:ascii="Times New Roman"/>
              </w:rPr>
              <w:t>.</w:t>
            </w:r>
          </w:p>
        </w:tc>
        <w:tc>
          <w:tcPr>
            <w:tcW w:type="dxa" w:w="1365"/>
            <w:tcBorders>
              <w:top w:space="0" w:sz="8" w:color="878C93" w:val="single"/>
              <w:left w:space="0" w:sz="8" w:color="9CA0A8" w:val="single"/>
              <w:bottom w:space="0" w:sz="8" w:color="838790" w:val="single"/>
              <w:right w:space="0" w:sz="8" w:color="AFAFB8" w:val="single"/>
            </w:tcBorders>
          </w:tcPr>
          <w:p w:rsidRDefault="007620FF" w:rsidP="007620FF" w:rsidR="007620FF" w:rsidRPr="007620FF">
            <w:pPr>
              <w:spacing w:before="6"/>
              <w:jc w:val="center"/>
              <w:rPr>
                <w:rFonts w:hAnsi="Times New Roman" w:ascii="Times New Roman"/>
              </w:rPr>
            </w:pPr>
          </w:p>
          <w:p w:rsidRDefault="007620FF" w:rsidP="007620FF" w:rsidR="007620FF" w:rsidRPr="007620FF">
            <w:pPr>
              <w:ind w:left="337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5</w:t>
            </w:r>
            <w:r w:rsidRPr="007620FF">
              <w:rPr>
                <w:rFonts w:hAnsi="Times New Roman" w:ascii="Times New Roman"/>
                <w:spacing w:val="-34"/>
              </w:rPr>
              <w:t xml:space="preserve"> </w:t>
            </w:r>
            <w:r w:rsidRPr="007620FF">
              <w:rPr>
                <w:rFonts w:hAnsi="Times New Roman" w:ascii="Times New Roman"/>
              </w:rPr>
              <w:t>42</w:t>
            </w:r>
            <w:r w:rsidRPr="007620FF">
              <w:rPr>
                <w:rFonts w:hAnsi="Times New Roman" w:ascii="Times New Roman"/>
                <w:spacing w:val="5"/>
              </w:rPr>
              <w:t>4</w:t>
            </w:r>
            <w:r w:rsidRPr="007620FF">
              <w:rPr>
                <w:rFonts w:hAnsi="Times New Roman" w:ascii="Times New Roman"/>
                <w:spacing w:val="-27"/>
              </w:rPr>
              <w:t>,</w:t>
            </w:r>
            <w:r w:rsidRPr="007620FF">
              <w:rPr>
                <w:rFonts w:hAnsi="Times New Roman" w:ascii="Times New Roman"/>
              </w:rPr>
              <w:t>20</w:t>
            </w:r>
          </w:p>
        </w:tc>
        <w:tc>
          <w:tcPr>
            <w:tcW w:type="dxa" w:w="709"/>
            <w:tcBorders>
              <w:top w:space="0" w:sz="8" w:color="878C93" w:val="single"/>
              <w:left w:space="0" w:sz="8" w:color="AFAFB8" w:val="single"/>
              <w:bottom w:space="0" w:sz="8" w:color="838790" w:val="single"/>
              <w:right w:space="0" w:sz="4" w:color="auto" w:val="single"/>
            </w:tcBorders>
          </w:tcPr>
          <w:p w:rsidRDefault="007620FF" w:rsidP="007620FF" w:rsidR="007620FF" w:rsidRPr="007620FF">
            <w:pPr>
              <w:spacing w:before="6"/>
              <w:jc w:val="center"/>
              <w:rPr>
                <w:rFonts w:hAnsi="Times New Roman" w:ascii="Times New Roman"/>
              </w:rPr>
            </w:pPr>
          </w:p>
          <w:p w:rsidRDefault="007620FF" w:rsidP="007620FF" w:rsidR="007620FF" w:rsidRPr="007620FF">
            <w:pPr>
              <w:ind w:left="164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7"/>
              </w:rPr>
              <w:t>H</w:t>
            </w:r>
            <w:r w:rsidRPr="007620FF">
              <w:rPr>
                <w:rFonts w:hAnsi="Times New Roman" w:ascii="Times New Roman"/>
                <w:spacing w:val="-8"/>
              </w:rPr>
              <w:t>RK</w:t>
            </w:r>
          </w:p>
        </w:tc>
        <w:tc>
          <w:tcPr>
            <w:tcW w:type="dxa" w:w="3091"/>
            <w:tcBorders>
              <w:top w:space="0" w:sz="8" w:color="878C93" w:val="single"/>
              <w:left w:space="0" w:sz="4" w:color="auto" w:val="single"/>
              <w:bottom w:space="0" w:sz="8" w:color="838790" w:val="single"/>
              <w:right w:space="0" w:sz="8" w:color="B8B8BF" w:val="single"/>
            </w:tcBorders>
          </w:tcPr>
          <w:p w:rsidRDefault="007620FF" w:rsidP="007620FF" w:rsidR="007620FF">
            <w:pPr>
              <w:jc w:val="center"/>
            </w:pPr>
          </w:p>
          <w:p w:rsidRDefault="007620FF" w:rsidP="007620FF" w:rsidR="007620FF" w:rsidRPr="007620FF">
            <w:pPr>
              <w:jc w:val="center"/>
            </w:pPr>
          </w:p>
        </w:tc>
      </w:tr>
      <w:tr w:rsidTr="007620FF" w:rsidR="007620FF" w:rsidRPr="007620FF">
        <w:trPr>
          <w:trHeight w:hRule="exact" w:val="441"/>
        </w:trPr>
        <w:tc>
          <w:tcPr>
            <w:tcW w:type="dxa" w:w="25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spacing w:before="8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4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1</w:t>
            </w:r>
          </w:p>
        </w:tc>
        <w:tc>
          <w:tcPr>
            <w:tcW w:type="dxa" w:w="857"/>
            <w:tcBorders>
              <w:top w:space="0" w:sz="8" w:color="838790" w:val="single"/>
              <w:left w:val="nil"/>
              <w:bottom w:space="0" w:sz="4" w:color="auto" w:val="single"/>
              <w:right w:space="0" w:sz="8" w:color="979CA3" w:val="single"/>
            </w:tcBorders>
          </w:tcPr>
          <w:p w:rsidRDefault="008E2D52" w:rsidP="008E2D52" w:rsidR="008E2D52" w:rsidRPr="007620FF">
            <w:pPr>
              <w:spacing w:before="82"/>
              <w:ind w:left="34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1243"/>
            <w:tcBorders>
              <w:top w:space="0" w:sz="8" w:color="838790" w:val="single"/>
              <w:left w:space="0" w:sz="8" w:color="979CA3" w:val="single"/>
              <w:bottom w:space="0" w:sz="4" w:color="auto" w:val="single"/>
              <w:right w:space="0" w:sz="8" w:color="A0A0A8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48"/>
            <w:tcBorders>
              <w:top w:space="0" w:sz="8" w:color="838790" w:val="single"/>
              <w:left w:space="0" w:sz="8" w:color="A0A0A8" w:val="single"/>
              <w:bottom w:space="0" w:sz="4" w:color="auto" w:val="single"/>
              <w:right w:space="0" w:sz="8" w:color="9CA0A8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65"/>
            <w:tcBorders>
              <w:top w:space="0" w:sz="8" w:color="838790" w:val="single"/>
              <w:left w:space="0" w:sz="8" w:color="9CA0A8" w:val="single"/>
              <w:bottom w:space="0" w:sz="4" w:color="auto" w:val="single"/>
              <w:right w:val="nil"/>
            </w:tcBorders>
          </w:tcPr>
          <w:p w:rsidRDefault="008E2D52" w:rsidP="007620FF" w:rsidR="008E2D52" w:rsidRPr="007620FF">
            <w:pPr>
              <w:spacing w:before="73"/>
              <w:ind w:left="337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5"/>
              </w:rPr>
              <w:t>5</w:t>
            </w:r>
            <w:r w:rsidRPr="007620FF">
              <w:rPr>
                <w:rFonts w:hAnsi="Times New Roman" w:ascii="Times New Roman"/>
                <w:spacing w:val="-21"/>
              </w:rPr>
              <w:t>.</w:t>
            </w:r>
            <w:r w:rsidRPr="007620FF">
              <w:rPr>
                <w:rFonts w:hAnsi="Times New Roman" w:ascii="Times New Roman"/>
              </w:rPr>
              <w:t>94</w:t>
            </w:r>
            <w:r w:rsidRPr="007620FF">
              <w:rPr>
                <w:rFonts w:hAnsi="Times New Roman" w:ascii="Times New Roman"/>
                <w:spacing w:val="-15"/>
              </w:rPr>
              <w:t>7</w:t>
            </w:r>
            <w:r w:rsidRPr="007620FF">
              <w:rPr>
                <w:rFonts w:hAnsi="Times New Roman" w:ascii="Times New Roman"/>
                <w:spacing w:val="-40"/>
              </w:rPr>
              <w:t>,</w:t>
            </w:r>
            <w:r w:rsidRPr="007620FF">
              <w:rPr>
                <w:rFonts w:hAnsi="Times New Roman" w:ascii="Times New Roman"/>
              </w:rPr>
              <w:t>92</w:t>
            </w:r>
          </w:p>
        </w:tc>
        <w:tc>
          <w:tcPr>
            <w:tcW w:type="dxa" w:w="708"/>
            <w:tcBorders>
              <w:top w:space="0" w:sz="8" w:color="838790" w:val="single"/>
              <w:left w:val="nil"/>
              <w:bottom w:space="0" w:sz="4" w:color="auto" w:val="single"/>
              <w:right w:space="0" w:sz="8" w:color="9397A0" w:val="single"/>
            </w:tcBorders>
          </w:tcPr>
          <w:p w:rsidRDefault="008E2D52" w:rsidP="007620FF" w:rsidR="008E2D52" w:rsidRPr="007620FF">
            <w:pPr>
              <w:spacing w:before="73"/>
              <w:ind w:left="173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3092"/>
            <w:tcBorders>
              <w:top w:space="0" w:sz="8" w:color="838790" w:val="single"/>
              <w:left w:space="0" w:sz="8" w:color="9397A0" w:val="single"/>
              <w:bottom w:space="0" w:sz="4" w:color="auto" w:val="single"/>
              <w:right w:space="0" w:sz="8" w:color="B8B8BF" w:val="single"/>
            </w:tcBorders>
          </w:tcPr>
          <w:p w:rsidRDefault="008E2D52" w:rsidP="007620FF" w:rsidR="008E2D52" w:rsidRPr="007620FF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8E2D52" w:rsidP="008E2D52" w:rsidR="008E2D52" w:rsidRPr="007620FF">
      <w:pPr>
        <w:widowControl w:val="false"/>
        <w:rPr>
          <w:rFonts w:eastAsia="Calibri"/>
          <w:lang w:eastAsia="en-US" w:val="en-US"/>
        </w:rPr>
        <w:sectPr w:rsidR="008E2D52" w:rsidRPr="007620FF">
          <w:type w:val="continuous"/>
          <w:pgSz w:h="16820" w:w="11560"/>
          <w:pgMar w:gutter="0" w:footer="720" w:header="720" w:left="0" w:bottom="1240" w:right="0" w:top="0"/>
          <w:cols w:space="720"/>
        </w:sectPr>
      </w:pPr>
    </w:p>
    <w:p w:rsidRDefault="008E2D52" w:rsidP="008E2D52" w:rsidR="008E2D52" w:rsidRPr="007620FF">
      <w:pPr>
        <w:widowControl w:val="false"/>
        <w:spacing w:before="6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lineRule="atLeast" w:line="50"/>
        <w:ind w:left="6671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tabs>
          <w:tab w:pos="10192" w:val="left"/>
        </w:tabs>
        <w:spacing w:before="144"/>
        <w:ind w:left="106"/>
        <w:rPr>
          <w:rFonts w:eastAsia="Arial"/>
          <w:lang w:eastAsia="en-US" w:val="en-US"/>
        </w:rPr>
      </w:pPr>
      <w:r w:rsidRPr="007620FF">
        <w:rPr>
          <w:rFonts w:eastAsia="Arial"/>
          <w:lang w:eastAsia="en-US" w:val="en-US"/>
        </w:rPr>
        <w:tab/>
      </w: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before="11"/>
        <w:rPr>
          <w:lang w:eastAsia="en-US" w:val="en-US"/>
        </w:rPr>
      </w:pPr>
    </w:p>
    <w:p w:rsidRDefault="00FA7557" w:rsidP="008E2D52" w:rsidR="008E2D52" w:rsidRPr="007620FF">
      <w:pPr>
        <w:widowControl w:val="false"/>
        <w:tabs>
          <w:tab w:pos="1666" w:val="left"/>
        </w:tabs>
        <w:ind w:left="992"/>
        <w:outlineLvl w:val="0"/>
        <w:rPr>
          <w:rFonts w:eastAsia="Arial"/>
          <w:lang w:eastAsia="en-US" w:val="en-US"/>
        </w:rPr>
      </w:pPr>
      <w:r>
        <w:rPr>
          <w:rFonts w:eastAsia="Arial"/>
          <w:noProof/>
        </w:rPr>
        <w:pict>
          <v:group o:spid="_x0000_s1046" id="Grupa 38" style="position:absolute;left:0;text-align:left;margin-left:150.7pt;margin-top:50.7pt;width:.1pt;height:11.35pt;z-index:-251630592;mso-position-horizontal-relative:page" coordorigin="3014,1014" coordsize="2,227">
            <v:shape filled="f" strokeweight="1.38919mm" strokecolor="#e9edf4" path="m,l,226e" o:spid="_x0000_s1047" id="Freeform 90" style="position:absolute;left:3014;top:1014;width:2;height:227;visibility:visible;mso-wrap-style:square;v-text-anchor:top" coordsize="2,227" o:gfxdata="">
              <v:path o:connectangles="0,0" o:connectlocs="0,1014;0,1240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44" id="Grupa 36" style="position:absolute;left:0;text-align:left;margin-left:379.25pt;margin-top:74.7pt;width:.1pt;height:11.35pt;z-index:-251629568;mso-position-horizontal-relative:page" coordorigin="7585,1494" coordsize="2,227">
            <v:shape filled="f" strokeweight="1.38919mm" strokecolor="#e9edf4" path="m,l,226e" o:spid="_x0000_s1045" id="Freeform 92" style="position:absolute;left:7585;top:1494;width:2;height:227;visibility:visible;mso-wrap-style:square;v-text-anchor:top" coordsize="2,227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">
              <v:path o:connectangles="0,0" o:connectlocs="0,1494;0,1720" o:connecttype="custom" arrowok="t"/>
            </v:shape>
            <w10:wrap anchorx="page"/>
          </v:group>
        </w:pict>
      </w:r>
      <w:r>
        <w:rPr>
          <w:rFonts w:eastAsia="Arial"/>
          <w:noProof/>
        </w:rPr>
        <w:pict>
          <v:group o:spid="_x0000_s1042" id="Grupa 34" style="position:absolute;left:0;text-align:left;margin-left:129.5pt;margin-top:79.85pt;width:.1pt;height:11.35pt;z-index:-251628544;mso-position-horizontal-relative:page" coordorigin="2590,1597" coordsize="2,227">
            <v:shape filled="f" strokeweight="1.38919mm" strokecolor="#e9edf4" path="m,l,226e" o:spid="_x0000_s1043" id="Freeform 94" style="position:absolute;left:2590;top:1597;width:2;height:227;visibility:visible;mso-wrap-style:square;v-text-anchor:top" coordsize="2,227" o:gfxdata="">
              <v:path o:connectangles="0,0" o:connectlocs="0,1597;0,1823" o:connecttype="custom" arrowok="t"/>
            </v:shape>
            <w10:wrap anchorx="page"/>
          </v:group>
        </w:pict>
      </w:r>
      <w:r w:rsidR="008E2D52" w:rsidRPr="007620FF">
        <w:rPr>
          <w:rFonts w:eastAsia="Arial"/>
          <w:spacing w:val="4"/>
          <w:lang w:eastAsia="en-US" w:val="en-US"/>
        </w:rPr>
        <w:t>3</w:t>
      </w:r>
      <w:r w:rsidR="008E2D52" w:rsidRPr="007620FF">
        <w:rPr>
          <w:rFonts w:eastAsia="Arial"/>
          <w:lang w:eastAsia="en-US" w:val="en-US"/>
        </w:rPr>
        <w:t>.</w:t>
      </w:r>
      <w:r w:rsidR="008E2D52" w:rsidRPr="007620FF">
        <w:rPr>
          <w:rFonts w:eastAsia="Arial"/>
          <w:lang w:eastAsia="en-US" w:val="en-US"/>
        </w:rPr>
        <w:tab/>
        <w:t>Rekap</w:t>
      </w:r>
      <w:r w:rsidR="008E2D52" w:rsidRPr="007620FF">
        <w:rPr>
          <w:rFonts w:eastAsia="Arial"/>
          <w:spacing w:val="-8"/>
          <w:lang w:eastAsia="en-US" w:val="en-US"/>
        </w:rPr>
        <w:t>i</w:t>
      </w:r>
      <w:r w:rsidR="008E2D52" w:rsidRPr="007620FF">
        <w:rPr>
          <w:rFonts w:eastAsia="Arial"/>
          <w:lang w:eastAsia="en-US" w:val="en-US"/>
        </w:rPr>
        <w:t>tu</w:t>
      </w:r>
      <w:r w:rsidR="008E2D52" w:rsidRPr="007620FF">
        <w:rPr>
          <w:rFonts w:eastAsia="Arial"/>
          <w:spacing w:val="-5"/>
          <w:lang w:eastAsia="en-US" w:val="en-US"/>
        </w:rPr>
        <w:t>l</w:t>
      </w:r>
      <w:r w:rsidR="008E2D52" w:rsidRPr="007620FF">
        <w:rPr>
          <w:rFonts w:eastAsia="Arial"/>
          <w:lang w:eastAsia="en-US" w:val="en-US"/>
        </w:rPr>
        <w:t>ac</w:t>
      </w:r>
      <w:r w:rsidR="008E2D52" w:rsidRPr="007620FF">
        <w:rPr>
          <w:rFonts w:eastAsia="Arial"/>
          <w:spacing w:val="-25"/>
          <w:lang w:eastAsia="en-US" w:val="en-US"/>
        </w:rPr>
        <w:t>i</w:t>
      </w:r>
      <w:r w:rsidR="008E2D52" w:rsidRPr="007620FF">
        <w:rPr>
          <w:rFonts w:eastAsia="Arial"/>
          <w:spacing w:val="-5"/>
          <w:lang w:eastAsia="en-US" w:val="en-US"/>
        </w:rPr>
        <w:t>j</w:t>
      </w:r>
      <w:r w:rsidR="008E2D52" w:rsidRPr="007620FF">
        <w:rPr>
          <w:rFonts w:eastAsia="Arial"/>
          <w:spacing w:val="3"/>
          <w:lang w:eastAsia="en-US" w:val="en-US"/>
        </w:rPr>
        <w:t>a</w:t>
      </w:r>
      <w:r w:rsidR="008E2D52" w:rsidRPr="007620FF">
        <w:rPr>
          <w:rFonts w:eastAsia="Arial"/>
          <w:lang w:eastAsia="en-US" w:val="en-US"/>
        </w:rPr>
        <w:t>:</w:t>
      </w:r>
    </w:p>
    <w:p w:rsidRDefault="008E2D52" w:rsidP="008E2D52" w:rsidR="008E2D52" w:rsidRPr="007620FF">
      <w:pPr>
        <w:widowControl w:val="false"/>
        <w:spacing w:before="8"/>
        <w:rPr>
          <w:rFonts w:eastAsia="Arial"/>
          <w:lang w:eastAsia="en-US" w:val="en-US"/>
        </w:rPr>
      </w:pPr>
    </w:p>
    <w:tbl>
      <w:tblPr>
        <w:tblStyle w:val="TableNormal1"/>
        <w:tblW w:type="auto" w:w="0"/>
        <w:tblInd w:type="dxa" w:w="831"/>
        <w:tblLayout w:type="fixed"/>
        <w:tblLook w:val="01E0" w:noVBand="0" w:noHBand="0" w:lastColumn="1" w:firstColumn="1" w:lastRow="1" w:firstRow="1"/>
      </w:tblPr>
      <w:tblGrid>
        <w:gridCol w:w="517"/>
        <w:gridCol w:w="628"/>
        <w:gridCol w:w="4704"/>
        <w:gridCol w:w="2091"/>
        <w:gridCol w:w="826"/>
      </w:tblGrid>
      <w:tr w:rsidTr="007620FF" w:rsidR="007620FF" w:rsidRPr="007620FF">
        <w:trPr>
          <w:trHeight w:hRule="exact" w:val="310"/>
        </w:trPr>
        <w:tc>
          <w:tcPr>
            <w:tcW w:type="dxa" w:w="1145"/>
            <w:gridSpan w:val="2"/>
            <w:tcBorders>
              <w:top w:space="0" w:sz="4" w:color="000000" w:val="single"/>
              <w:left w:space="0" w:sz="4" w:color="000000" w:val="single"/>
              <w:bottom w:space="0" w:sz="4" w:color="8C9097" w:val="single"/>
              <w:right w:val="nil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</w:rPr>
            </w:pPr>
          </w:p>
        </w:tc>
        <w:tc>
          <w:tcPr>
            <w:tcW w:type="dxa" w:w="4704"/>
            <w:tcBorders>
              <w:top w:space="0" w:sz="4" w:color="000000" w:val="single"/>
              <w:left w:val="nil"/>
              <w:right w:space="0" w:sz="7" w:color="979CA3" w:val="single"/>
            </w:tcBorders>
          </w:tcPr>
          <w:p w:rsidRDefault="008E2D52" w:rsidP="008E2D52" w:rsidR="008E2D52" w:rsidRPr="007620FF">
            <w:pPr>
              <w:tabs>
                <w:tab w:pos="2188" w:val="left"/>
              </w:tabs>
              <w:spacing w:before="48"/>
              <w:ind w:left="-19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210"/>
                <w:position w:val="6"/>
              </w:rPr>
              <w:tab/>
            </w:r>
            <w:r w:rsidRPr="007620FF">
              <w:rPr>
                <w:rFonts w:hAnsi="Times New Roman" w:ascii="Times New Roman"/>
                <w:spacing w:val="-3"/>
                <w:w w:val="135"/>
              </w:rPr>
              <w:t>opis</w:t>
            </w:r>
          </w:p>
        </w:tc>
        <w:tc>
          <w:tcPr>
            <w:tcW w:type="dxa" w:w="2091"/>
            <w:tcBorders>
              <w:top w:space="0" w:sz="4" w:color="000000" w:val="single"/>
              <w:left w:space="0" w:sz="7" w:color="979CA3" w:val="single"/>
              <w:bottom w:space="0" w:sz="4" w:color="8C9097" w:val="single"/>
              <w:right w:space="0" w:sz="7" w:color="9C9CA3" w:val="single"/>
            </w:tcBorders>
          </w:tcPr>
          <w:p w:rsidRDefault="008E2D52" w:rsidP="008E2D52" w:rsidR="008E2D52" w:rsidRPr="007620FF">
            <w:pPr>
              <w:spacing w:before="61"/>
              <w:ind w:left="18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6"/>
                <w:w w:val="115"/>
              </w:rPr>
              <w:t>iz</w:t>
            </w:r>
            <w:r w:rsidRPr="007620FF">
              <w:rPr>
                <w:rFonts w:hAnsi="Times New Roman" w:ascii="Times New Roman"/>
                <w:spacing w:val="-7"/>
                <w:w w:val="115"/>
              </w:rPr>
              <w:t>nos</w:t>
            </w:r>
          </w:p>
        </w:tc>
        <w:tc>
          <w:tcPr>
            <w:tcW w:type="dxa" w:w="826"/>
            <w:tcBorders>
              <w:top w:space="0" w:sz="4" w:color="000000" w:val="single"/>
              <w:left w:space="0" w:sz="7" w:color="9C9CA3" w:val="single"/>
              <w:bottom w:space="0" w:sz="4" w:color="8C9097" w:val="single"/>
              <w:right w:space="0" w:sz="7" w:color="A0A0A8" w:val="single"/>
            </w:tcBorders>
          </w:tcPr>
          <w:p w:rsidRDefault="008E2D52" w:rsidP="008E2D52" w:rsidR="008E2D52" w:rsidRPr="007620FF">
            <w:pPr>
              <w:spacing w:before="43"/>
              <w:ind w:left="16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5"/>
              </w:rPr>
              <w:t>va</w:t>
            </w:r>
            <w:r w:rsidRPr="007620FF">
              <w:rPr>
                <w:rFonts w:hAnsi="Times New Roman" w:ascii="Times New Roman"/>
                <w:spacing w:val="6"/>
              </w:rPr>
              <w:t>l</w:t>
            </w:r>
            <w:r w:rsidRPr="007620FF">
              <w:rPr>
                <w:rFonts w:hAnsi="Times New Roman" w:ascii="Times New Roman"/>
                <w:spacing w:val="5"/>
              </w:rPr>
              <w:t>uta</w:t>
            </w:r>
          </w:p>
        </w:tc>
      </w:tr>
      <w:tr w:rsidTr="007620FF" w:rsidR="007620FF" w:rsidRPr="007620FF">
        <w:trPr>
          <w:trHeight w:hRule="exact" w:val="616"/>
        </w:trPr>
        <w:tc>
          <w:tcPr>
            <w:tcW w:type="dxa" w:w="517"/>
            <w:tcBorders>
              <w:top w:space="0" w:sz="4" w:color="8C9097" w:val="single"/>
              <w:left w:space="0" w:sz="4" w:color="000000" w:val="single"/>
              <w:bottom w:val="nil"/>
              <w:right w:val="nil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</w:rPr>
            </w:pPr>
          </w:p>
        </w:tc>
        <w:tc>
          <w:tcPr>
            <w:tcW w:type="dxa" w:w="628"/>
            <w:tcBorders>
              <w:top w:space="0" w:sz="4" w:color="8C9097" w:val="single"/>
              <w:left w:val="nil"/>
              <w:bottom w:space="0" w:sz="4" w:color="838C90" w:val="single"/>
            </w:tcBorders>
          </w:tcPr>
          <w:p w:rsidRDefault="008E2D52" w:rsidP="008E2D52" w:rsidR="008E2D52" w:rsidRPr="007620FF">
            <w:pPr>
              <w:spacing w:before="5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1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5"/>
                <w:w w:val="150"/>
              </w:rPr>
              <w:t>1</w:t>
            </w:r>
            <w:r w:rsidRPr="007620FF">
              <w:rPr>
                <w:rFonts w:hAnsi="Times New Roman" w:ascii="Times New Roman"/>
                <w:w w:val="150"/>
              </w:rPr>
              <w:t>.</w:t>
            </w:r>
          </w:p>
        </w:tc>
        <w:tc>
          <w:tcPr>
            <w:tcW w:type="dxa" w:w="4704"/>
          </w:tcPr>
          <w:p w:rsidRDefault="008E2D52" w:rsidP="007620FF" w:rsidR="008E2D52" w:rsidRPr="007620FF">
            <w:pPr>
              <w:spacing w:before="99"/>
              <w:ind w:hanging="10" w:right="246" w:left="101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Po</w:t>
            </w:r>
            <w:r w:rsidRPr="007620FF">
              <w:rPr>
                <w:rFonts w:hAnsi="Times New Roman" w:ascii="Times New Roman"/>
                <w:spacing w:val="-22"/>
              </w:rPr>
              <w:t xml:space="preserve"> </w:t>
            </w:r>
            <w:r w:rsidRPr="007620FF">
              <w:rPr>
                <w:rFonts w:hAnsi="Times New Roman" w:ascii="Times New Roman"/>
              </w:rPr>
              <w:t>osnovi</w:t>
            </w:r>
            <w:r w:rsidRPr="007620FF">
              <w:rPr>
                <w:rFonts w:hAnsi="Times New Roman" w:ascii="Times New Roman"/>
                <w:spacing w:val="5"/>
              </w:rPr>
              <w:t xml:space="preserve"> </w:t>
            </w:r>
            <w:r w:rsidRPr="007620FF">
              <w:rPr>
                <w:rFonts w:hAnsi="Times New Roman" w:ascii="Times New Roman"/>
              </w:rPr>
              <w:t>Ugovora</w:t>
            </w:r>
            <w:r w:rsidRPr="007620FF">
              <w:rPr>
                <w:rFonts w:hAnsi="Times New Roman" w:ascii="Times New Roman"/>
                <w:spacing w:val="-5"/>
              </w:rPr>
              <w:t xml:space="preserve"> </w:t>
            </w:r>
            <w:r w:rsidRPr="007620FF">
              <w:rPr>
                <w:rFonts w:hAnsi="Times New Roman" w:ascii="Times New Roman"/>
              </w:rPr>
              <w:t>o</w:t>
            </w:r>
            <w:r w:rsidRPr="007620FF">
              <w:rPr>
                <w:rFonts w:hAnsi="Times New Roman" w:ascii="Times New Roman"/>
                <w:spacing w:val="-16"/>
              </w:rPr>
              <w:t xml:space="preserve"> </w:t>
            </w:r>
            <w:r w:rsidRPr="007620FF">
              <w:rPr>
                <w:rFonts w:hAnsi="Times New Roman" w:ascii="Times New Roman"/>
              </w:rPr>
              <w:t>fak</w:t>
            </w:r>
            <w:r w:rsidR="007620FF">
              <w:rPr>
                <w:rFonts w:hAnsi="Times New Roman" w:ascii="Times New Roman"/>
                <w:spacing w:val="-4"/>
              </w:rPr>
              <w:t>toringu</w:t>
            </w:r>
            <w:r w:rsidRPr="007620FF">
              <w:rPr>
                <w:rFonts w:hAnsi="Times New Roman" w:ascii="Times New Roman"/>
                <w:spacing w:val="1"/>
              </w:rPr>
              <w:t xml:space="preserve"> </w:t>
            </w:r>
            <w:r w:rsidRPr="007620FF">
              <w:rPr>
                <w:rFonts w:hAnsi="Times New Roman" w:ascii="Times New Roman"/>
              </w:rPr>
              <w:t>br</w:t>
            </w:r>
            <w:r w:rsidRPr="007620FF">
              <w:rPr>
                <w:rFonts w:hAnsi="Times New Roman" w:ascii="Times New Roman"/>
                <w:spacing w:val="39"/>
              </w:rPr>
              <w:t xml:space="preserve"> </w:t>
            </w:r>
            <w:r w:rsidRPr="007620FF">
              <w:rPr>
                <w:rFonts w:hAnsi="Times New Roman" w:ascii="Times New Roman"/>
              </w:rPr>
              <w:t>FA-HR-437/09</w:t>
            </w:r>
            <w:r w:rsidRPr="007620FF">
              <w:rPr>
                <w:rFonts w:hAnsi="Times New Roman" w:ascii="Times New Roman"/>
                <w:spacing w:val="-10"/>
              </w:rPr>
              <w:t xml:space="preserve"> </w:t>
            </w:r>
            <w:r w:rsidRPr="007620FF">
              <w:rPr>
                <w:rFonts w:hAnsi="Times New Roman" w:ascii="Times New Roman"/>
                <w:spacing w:val="-18"/>
              </w:rPr>
              <w:t>1</w:t>
            </w:r>
            <w:r w:rsidRPr="007620FF">
              <w:rPr>
                <w:rFonts w:hAnsi="Times New Roman" w:ascii="Times New Roman"/>
                <w:spacing w:val="-11"/>
              </w:rPr>
              <w:t>z</w:t>
            </w:r>
            <w:r w:rsidRPr="007620FF">
              <w:rPr>
                <w:rFonts w:hAnsi="Times New Roman" w:ascii="Times New Roman"/>
                <w:spacing w:val="-13"/>
              </w:rPr>
              <w:t xml:space="preserve"> </w:t>
            </w:r>
            <w:r w:rsidRPr="007620FF">
              <w:rPr>
                <w:rFonts w:hAnsi="Times New Roman" w:ascii="Times New Roman"/>
              </w:rPr>
              <w:t>dana</w:t>
            </w:r>
            <w:r w:rsidRPr="007620FF">
              <w:rPr>
                <w:rFonts w:hAnsi="Times New Roman" w:ascii="Times New Roman"/>
                <w:w w:val="99"/>
              </w:rPr>
              <w:t xml:space="preserve"> </w:t>
            </w:r>
            <w:r w:rsidRPr="007620FF">
              <w:rPr>
                <w:rFonts w:hAnsi="Times New Roman" w:ascii="Times New Roman"/>
                <w:spacing w:val="-5"/>
              </w:rPr>
              <w:t>19.02</w:t>
            </w:r>
            <w:r w:rsidRPr="007620FF">
              <w:rPr>
                <w:rFonts w:hAnsi="Times New Roman" w:ascii="Times New Roman"/>
              </w:rPr>
              <w:t xml:space="preserve"> </w:t>
            </w:r>
            <w:r w:rsidRPr="007620FF">
              <w:rPr>
                <w:rFonts w:hAnsi="Times New Roman" w:ascii="Times New Roman"/>
                <w:spacing w:val="10"/>
              </w:rPr>
              <w:t xml:space="preserve"> </w:t>
            </w:r>
            <w:r w:rsidRPr="007620FF">
              <w:rPr>
                <w:rFonts w:hAnsi="Times New Roman" w:ascii="Times New Roman"/>
                <w:spacing w:val="-5"/>
              </w:rPr>
              <w:t>2010</w:t>
            </w:r>
            <w:r w:rsidRPr="007620FF">
              <w:rPr>
                <w:rFonts w:hAnsi="Times New Roman" w:ascii="Times New Roman"/>
                <w:spacing w:val="-4"/>
              </w:rPr>
              <w:t>.</w:t>
            </w:r>
          </w:p>
        </w:tc>
        <w:tc>
          <w:tcPr>
            <w:tcW w:type="dxa" w:w="2091"/>
            <w:tcBorders>
              <w:top w:space="0" w:sz="4" w:color="8C9097" w:val="single"/>
              <w:left w:val="nil"/>
              <w:bottom w:space="0" w:sz="4" w:color="8C9093" w:val="single"/>
              <w:right w:space="0" w:sz="7" w:color="9C9CA3" w:val="single"/>
            </w:tcBorders>
          </w:tcPr>
          <w:p w:rsidRDefault="008E2D52" w:rsidP="008E2D52" w:rsidR="008E2D52" w:rsidRPr="007620FF">
            <w:pPr>
              <w:spacing w:before="7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62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10"/>
              </w:rPr>
              <w:t>135</w:t>
            </w:r>
            <w:r w:rsidRPr="007620FF">
              <w:rPr>
                <w:rFonts w:hAnsi="Times New Roman" w:ascii="Times New Roman"/>
                <w:spacing w:val="-35"/>
                <w:w w:val="110"/>
              </w:rPr>
              <w:t xml:space="preserve"> </w:t>
            </w:r>
            <w:r w:rsidRPr="007620FF">
              <w:rPr>
                <w:rFonts w:hAnsi="Times New Roman" w:ascii="Times New Roman"/>
                <w:w w:val="110"/>
              </w:rPr>
              <w:t>72</w:t>
            </w:r>
            <w:r w:rsidRPr="007620FF">
              <w:rPr>
                <w:rFonts w:hAnsi="Times New Roman" w:ascii="Times New Roman"/>
                <w:spacing w:val="-4"/>
                <w:w w:val="110"/>
              </w:rPr>
              <w:t>6</w:t>
            </w:r>
            <w:r w:rsidRPr="007620FF">
              <w:rPr>
                <w:rFonts w:hAnsi="Times New Roman" w:ascii="Times New Roman"/>
                <w:spacing w:val="-26"/>
                <w:w w:val="110"/>
              </w:rPr>
              <w:t>,</w:t>
            </w:r>
            <w:r w:rsidRPr="007620FF">
              <w:rPr>
                <w:rFonts w:hAnsi="Times New Roman" w:ascii="Times New Roman"/>
                <w:spacing w:val="-19"/>
                <w:w w:val="110"/>
              </w:rPr>
              <w:t>4</w:t>
            </w:r>
            <w:r w:rsidRPr="007620FF">
              <w:rPr>
                <w:rFonts w:hAnsi="Times New Roman" w:ascii="Times New Roman"/>
                <w:w w:val="110"/>
              </w:rPr>
              <w:t>5</w:t>
            </w:r>
          </w:p>
        </w:tc>
        <w:tc>
          <w:tcPr>
            <w:tcW w:type="dxa" w:w="826"/>
            <w:tcBorders>
              <w:top w:space="0" w:sz="4" w:color="8C9097" w:val="single"/>
              <w:left w:space="0" w:sz="7" w:color="9C9CA3" w:val="single"/>
              <w:bottom w:space="0" w:sz="4" w:color="8C9093" w:val="single"/>
              <w:right w:space="0" w:sz="7" w:color="A0A0A8" w:val="single"/>
            </w:tcBorders>
          </w:tcPr>
          <w:p w:rsidRDefault="008E2D52" w:rsidP="008E2D52" w:rsidR="008E2D52" w:rsidRPr="007620FF">
            <w:pPr>
              <w:spacing w:before="5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230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7"/>
                <w:w w:val="105"/>
              </w:rPr>
              <w:t>H</w:t>
            </w:r>
            <w:r w:rsidRPr="007620FF">
              <w:rPr>
                <w:rFonts w:hAnsi="Times New Roman" w:ascii="Times New Roman"/>
                <w:spacing w:val="-8"/>
                <w:w w:val="105"/>
              </w:rPr>
              <w:t>RK</w:t>
            </w:r>
          </w:p>
        </w:tc>
      </w:tr>
      <w:tr w:rsidTr="007620FF" w:rsidR="007620FF" w:rsidRPr="007620FF">
        <w:trPr>
          <w:trHeight w:hRule="exact" w:val="682"/>
        </w:trPr>
        <w:tc>
          <w:tcPr>
            <w:tcW w:type="dxa" w:w="517"/>
            <w:tcBorders>
              <w:top w:val="nil"/>
              <w:left w:space="0" w:sz="4" w:color="000000" w:val="single"/>
              <w:bottom w:space="0" w:sz="7" w:color="777C83" w:val="single"/>
              <w:right w:val="nil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</w:rPr>
            </w:pPr>
          </w:p>
        </w:tc>
        <w:tc>
          <w:tcPr>
            <w:tcW w:type="dxa" w:w="628"/>
            <w:tcBorders>
              <w:left w:val="nil"/>
              <w:bottom w:space="0" w:sz="7" w:color="777C83" w:val="single"/>
              <w:right w:space="0" w:sz="7" w:color="ACAFB3" w:val="single"/>
            </w:tcBorders>
          </w:tcPr>
          <w:p w:rsidRDefault="008E2D52" w:rsidP="008E2D52" w:rsidR="008E2D52" w:rsidRPr="007620FF">
            <w:pPr>
              <w:spacing w:before="7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9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10"/>
              </w:rPr>
              <w:t>2</w:t>
            </w:r>
          </w:p>
        </w:tc>
        <w:tc>
          <w:tcPr>
            <w:tcW w:type="dxa" w:w="4704"/>
            <w:tcBorders>
              <w:left w:space="0" w:sz="7" w:color="ACAFB3" w:val="single"/>
              <w:bottom w:space="0" w:sz="7" w:color="777C83" w:val="single"/>
              <w:right w:space="0" w:sz="7" w:color="979CA3" w:val="single"/>
            </w:tcBorders>
          </w:tcPr>
          <w:p w:rsidRDefault="008E2D52" w:rsidP="008E2D52" w:rsidR="008E2D52" w:rsidRPr="007620FF">
            <w:pPr>
              <w:spacing w:before="66"/>
              <w:ind w:hanging="10" w:right="246" w:left="101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Po</w:t>
            </w:r>
            <w:r w:rsidRPr="007620FF">
              <w:rPr>
                <w:rFonts w:hAnsi="Times New Roman" w:ascii="Times New Roman"/>
                <w:spacing w:val="-24"/>
              </w:rPr>
              <w:t xml:space="preserve"> </w:t>
            </w:r>
            <w:r w:rsidRPr="007620FF">
              <w:rPr>
                <w:rFonts w:hAnsi="Times New Roman" w:ascii="Times New Roman"/>
              </w:rPr>
              <w:t>osnova</w:t>
            </w:r>
            <w:r w:rsidRPr="007620FF">
              <w:rPr>
                <w:rFonts w:hAnsi="Times New Roman" w:ascii="Times New Roman"/>
                <w:spacing w:val="1"/>
              </w:rPr>
              <w:t xml:space="preserve"> </w:t>
            </w:r>
            <w:r w:rsidRPr="007620FF">
              <w:rPr>
                <w:rFonts w:hAnsi="Times New Roman" w:ascii="Times New Roman"/>
              </w:rPr>
              <w:t>Ugovora</w:t>
            </w:r>
            <w:r w:rsidRPr="007620FF">
              <w:rPr>
                <w:rFonts w:hAnsi="Times New Roman" w:ascii="Times New Roman"/>
                <w:spacing w:val="-5"/>
              </w:rPr>
              <w:t xml:space="preserve"> </w:t>
            </w:r>
            <w:r w:rsidRPr="007620FF">
              <w:rPr>
                <w:rFonts w:hAnsi="Times New Roman" w:ascii="Times New Roman"/>
              </w:rPr>
              <w:t>o</w:t>
            </w:r>
            <w:r w:rsidRPr="007620FF">
              <w:rPr>
                <w:rFonts w:hAnsi="Times New Roman" w:ascii="Times New Roman"/>
                <w:spacing w:val="-11"/>
              </w:rPr>
              <w:t xml:space="preserve"> </w:t>
            </w:r>
            <w:r w:rsidRPr="007620FF">
              <w:rPr>
                <w:rFonts w:hAnsi="Times New Roman" w:ascii="Times New Roman"/>
                <w:spacing w:val="-2"/>
              </w:rPr>
              <w:t>faktonng</w:t>
            </w:r>
            <w:r w:rsidRPr="007620FF">
              <w:rPr>
                <w:rFonts w:hAnsi="Times New Roman" w:ascii="Times New Roman"/>
                <w:spacing w:val="-1"/>
              </w:rPr>
              <w:t>u</w:t>
            </w:r>
            <w:r w:rsidRPr="007620FF">
              <w:rPr>
                <w:rFonts w:hAnsi="Times New Roman" w:ascii="Times New Roman"/>
                <w:spacing w:val="-16"/>
              </w:rPr>
              <w:t xml:space="preserve"> </w:t>
            </w:r>
            <w:r w:rsidRPr="007620FF">
              <w:rPr>
                <w:rFonts w:hAnsi="Times New Roman" w:ascii="Times New Roman"/>
              </w:rPr>
              <w:t>br.</w:t>
            </w:r>
            <w:r w:rsidRPr="007620FF">
              <w:rPr>
                <w:rFonts w:hAnsi="Times New Roman" w:ascii="Times New Roman"/>
                <w:spacing w:val="-5"/>
              </w:rPr>
              <w:t xml:space="preserve"> </w:t>
            </w:r>
            <w:r w:rsidRPr="007620FF">
              <w:rPr>
                <w:rFonts w:hAnsi="Times New Roman" w:ascii="Times New Roman"/>
              </w:rPr>
              <w:t>FA-HR-292/09</w:t>
            </w:r>
            <w:r w:rsidRPr="007620FF">
              <w:rPr>
                <w:rFonts w:hAnsi="Times New Roman" w:ascii="Times New Roman"/>
                <w:spacing w:val="-12"/>
              </w:rPr>
              <w:t xml:space="preserve"> </w:t>
            </w:r>
            <w:r w:rsidRPr="007620FF">
              <w:rPr>
                <w:rFonts w:hAnsi="Times New Roman" w:ascii="Times New Roman"/>
              </w:rPr>
              <w:t>iz</w:t>
            </w:r>
            <w:r w:rsidRPr="007620FF">
              <w:rPr>
                <w:rFonts w:hAnsi="Times New Roman" w:ascii="Times New Roman"/>
                <w:spacing w:val="-23"/>
              </w:rPr>
              <w:t xml:space="preserve"> </w:t>
            </w:r>
            <w:r w:rsidRPr="007620FF">
              <w:rPr>
                <w:rFonts w:hAnsi="Times New Roman" w:ascii="Times New Roman"/>
              </w:rPr>
              <w:t>dana</w:t>
            </w:r>
            <w:r w:rsidRPr="007620FF">
              <w:rPr>
                <w:rFonts w:hAnsi="Times New Roman" w:ascii="Times New Roman"/>
                <w:spacing w:val="27"/>
                <w:w w:val="99"/>
              </w:rPr>
              <w:t xml:space="preserve"> </w:t>
            </w:r>
            <w:r w:rsidRPr="007620FF">
              <w:rPr>
                <w:rFonts w:hAnsi="Times New Roman" w:ascii="Times New Roman"/>
                <w:spacing w:val="-39"/>
                <w:w w:val="105"/>
              </w:rPr>
              <w:t>1</w:t>
            </w:r>
            <w:r w:rsidRPr="007620FF">
              <w:rPr>
                <w:rFonts w:hAnsi="Times New Roman" w:ascii="Times New Roman"/>
                <w:spacing w:val="-7"/>
                <w:w w:val="105"/>
              </w:rPr>
              <w:t>9</w:t>
            </w:r>
            <w:r w:rsidRPr="007620FF">
              <w:rPr>
                <w:rFonts w:hAnsi="Times New Roman" w:ascii="Times New Roman"/>
                <w:spacing w:val="-26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13"/>
                <w:w w:val="105"/>
              </w:rPr>
              <w:t>7</w:t>
            </w:r>
            <w:r w:rsidRPr="007620FF">
              <w:rPr>
                <w:rFonts w:hAnsi="Times New Roman" w:ascii="Times New Roman"/>
                <w:spacing w:val="-20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201</w:t>
            </w:r>
            <w:r w:rsidRPr="007620FF">
              <w:rPr>
                <w:rFonts w:hAnsi="Times New Roman" w:ascii="Times New Roman"/>
                <w:spacing w:val="-9"/>
                <w:w w:val="105"/>
              </w:rPr>
              <w:t>0</w:t>
            </w:r>
            <w:r w:rsidRPr="007620FF">
              <w:rPr>
                <w:rFonts w:hAnsi="Times New Roman" w:ascii="Times New Roman"/>
                <w:w w:val="105"/>
              </w:rPr>
              <w:t>.</w:t>
            </w:r>
          </w:p>
        </w:tc>
        <w:tc>
          <w:tcPr>
            <w:tcW w:type="dxa" w:w="2091"/>
            <w:tcBorders>
              <w:top w:space="0" w:sz="4" w:color="8C9093" w:val="single"/>
              <w:left w:space="0" w:sz="7" w:color="979CA3" w:val="single"/>
              <w:bottom w:space="0" w:sz="7" w:color="777C83" w:val="single"/>
              <w:right w:space="0" w:sz="7" w:color="9C9CA3" w:val="single"/>
            </w:tcBorders>
          </w:tcPr>
          <w:p w:rsidRDefault="008E2D52" w:rsidP="007620FF" w:rsidR="008E2D52" w:rsidRPr="007620FF">
            <w:pPr>
              <w:spacing w:before="9"/>
              <w:jc w:val="center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9"/>
              <w:jc w:val="center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6"/>
                <w:w w:val="105"/>
              </w:rPr>
              <w:t>5</w:t>
            </w:r>
            <w:r w:rsidRPr="007620FF">
              <w:rPr>
                <w:rFonts w:hAnsi="Times New Roman" w:ascii="Times New Roman"/>
                <w:spacing w:val="-26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947</w:t>
            </w:r>
            <w:r w:rsidRPr="007620FF">
              <w:rPr>
                <w:rFonts w:hAnsi="Times New Roman" w:ascii="Times New Roman"/>
                <w:spacing w:val="5"/>
                <w:w w:val="105"/>
              </w:rPr>
              <w:t xml:space="preserve"> </w:t>
            </w:r>
            <w:r w:rsidRPr="007620FF">
              <w:rPr>
                <w:rFonts w:hAnsi="Times New Roman" w:ascii="Times New Roman"/>
                <w:w w:val="105"/>
              </w:rPr>
              <w:t>92</w:t>
            </w:r>
          </w:p>
        </w:tc>
        <w:tc>
          <w:tcPr>
            <w:tcW w:type="dxa" w:w="826"/>
            <w:tcBorders>
              <w:top w:space="0" w:sz="4" w:color="8C9093" w:val="single"/>
              <w:left w:space="0" w:sz="7" w:color="9C9CA3" w:val="single"/>
              <w:bottom w:space="0" w:sz="7" w:color="777C83" w:val="single"/>
              <w:right w:space="0" w:sz="7" w:color="A0A0A8" w:val="single"/>
            </w:tcBorders>
          </w:tcPr>
          <w:p w:rsidRDefault="008E2D52" w:rsidP="008E2D52" w:rsidR="008E2D52" w:rsidRPr="007620FF">
            <w:pPr>
              <w:spacing w:before="9"/>
              <w:rPr>
                <w:rFonts w:hAnsi="Times New Roman" w:ascii="Times New Roman"/>
              </w:rPr>
            </w:pPr>
          </w:p>
          <w:p w:rsidRDefault="008E2D52" w:rsidP="008E2D52" w:rsidR="008E2D52" w:rsidRPr="007620FF">
            <w:pPr>
              <w:ind w:left="230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7"/>
                <w:w w:val="105"/>
              </w:rPr>
              <w:t>H</w:t>
            </w:r>
            <w:r w:rsidRPr="007620FF">
              <w:rPr>
                <w:rFonts w:hAnsi="Times New Roman" w:ascii="Times New Roman"/>
                <w:spacing w:val="-8"/>
                <w:w w:val="105"/>
              </w:rPr>
              <w:t>RK</w:t>
            </w:r>
          </w:p>
        </w:tc>
      </w:tr>
      <w:tr w:rsidTr="007A5FB6" w:rsidR="007620FF" w:rsidRPr="007620FF">
        <w:trPr>
          <w:trHeight w:hRule="exact" w:val="353"/>
        </w:trPr>
        <w:tc>
          <w:tcPr>
            <w:tcW w:type="dxa" w:w="5849"/>
            <w:gridSpan w:val="3"/>
            <w:tcBorders>
              <w:top w:space="0" w:sz="7" w:color="777C83" w:val="single"/>
              <w:left w:space="0" w:sz="4" w:color="000000" w:val="single"/>
              <w:bottom w:space="0" w:sz="4" w:color="808390" w:val="single"/>
              <w:right w:space="0" w:sz="7" w:color="979CA3" w:val="single"/>
            </w:tcBorders>
          </w:tcPr>
          <w:p w:rsidRDefault="008E2D52" w:rsidP="008E2D52" w:rsidR="008E2D52" w:rsidRPr="007620FF">
            <w:pPr>
              <w:spacing w:before="43"/>
              <w:ind w:left="163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b/>
              </w:rPr>
              <w:t>Sveukupno</w:t>
            </w:r>
            <w:r w:rsidRPr="007620FF">
              <w:rPr>
                <w:rFonts w:hAnsi="Times New Roman" w:ascii="Times New Roman"/>
                <w:b/>
                <w:spacing w:val="-27"/>
              </w:rPr>
              <w:t xml:space="preserve"> </w:t>
            </w:r>
            <w:r w:rsidRPr="007620FF">
              <w:rPr>
                <w:rFonts w:hAnsi="Times New Roman" w:ascii="Times New Roman"/>
                <w:b/>
              </w:rPr>
              <w:t>dospjela</w:t>
            </w:r>
            <w:r w:rsidRPr="007620FF">
              <w:rPr>
                <w:rFonts w:hAnsi="Times New Roman" w:ascii="Times New Roman"/>
                <w:b/>
                <w:spacing w:val="-27"/>
              </w:rPr>
              <w:t xml:space="preserve"> </w:t>
            </w:r>
            <w:r w:rsidRPr="007620FF">
              <w:rPr>
                <w:rFonts w:hAnsi="Times New Roman" w:ascii="Times New Roman"/>
                <w:b/>
              </w:rPr>
              <w:t>tražbina</w:t>
            </w:r>
          </w:p>
        </w:tc>
        <w:tc>
          <w:tcPr>
            <w:tcW w:type="dxa" w:w="2091"/>
            <w:tcBorders>
              <w:top w:space="0" w:sz="7" w:color="777C83" w:val="single"/>
              <w:left w:space="0" w:sz="7" w:color="979CA3" w:val="single"/>
              <w:bottom w:space="0" w:sz="4" w:color="808390" w:val="single"/>
              <w:right w:space="0" w:sz="7" w:color="838790" w:val="single"/>
            </w:tcBorders>
          </w:tcPr>
          <w:p w:rsidRDefault="008E2D52" w:rsidP="008E2D52" w:rsidR="008E2D52" w:rsidRPr="007620FF">
            <w:pPr>
              <w:spacing w:before="33"/>
              <w:ind w:left="56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b/>
              </w:rPr>
              <w:t>141.674,37</w:t>
            </w:r>
          </w:p>
        </w:tc>
        <w:tc>
          <w:tcPr>
            <w:tcW w:type="dxa" w:w="826"/>
            <w:tcBorders>
              <w:top w:space="0" w:sz="7" w:color="777C83" w:val="single"/>
              <w:left w:space="0" w:sz="7" w:color="838790" w:val="single"/>
              <w:bottom w:space="0" w:sz="15" w:color="000000" w:val="single"/>
              <w:right w:space="0" w:sz="7" w:color="A0A0A8" w:val="single"/>
            </w:tcBorders>
          </w:tcPr>
          <w:p w:rsidRDefault="008E2D52" w:rsidP="008E2D52" w:rsidR="008E2D52" w:rsidRPr="007620FF">
            <w:pPr>
              <w:spacing w:before="37"/>
              <w:ind w:left="230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b/>
              </w:rPr>
              <w:t>HRK</w:t>
            </w:r>
          </w:p>
        </w:tc>
      </w:tr>
    </w:tbl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  <w:sectPr w:rsidR="008E2D52" w:rsidRPr="007620FF">
          <w:pgSz w:h="16820" w:w="11560"/>
          <w:pgMar w:gutter="0" w:footer="1059" w:header="0" w:left="60" w:bottom="1240" w:right="200" w:top="20"/>
          <w:cols w:space="720"/>
        </w:sect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lang w:eastAsia="en-US" w:val="en-US"/>
        </w:rPr>
      </w:pPr>
    </w:p>
    <w:p w:rsidRDefault="008E2D52" w:rsidP="008E2D52" w:rsidR="008E2D52" w:rsidRPr="007620FF">
      <w:pPr>
        <w:widowControl w:val="false"/>
        <w:spacing w:lineRule="exact" w:line="1003" w:before="475"/>
        <w:ind w:left="1001"/>
        <w:outlineLvl w:val="0"/>
        <w:rPr>
          <w:lang w:eastAsia="en-US" w:val="en-US"/>
        </w:rPr>
      </w:pPr>
      <w:r w:rsidRPr="007620FF">
        <w:rPr>
          <w:rFonts w:eastAsia="Arial"/>
          <w:w w:val="90"/>
          <w:lang w:eastAsia="en-US" w:val="en-US"/>
        </w:rPr>
        <w:br w:type="column"/>
      </w:r>
    </w:p>
    <w:p w:rsidRDefault="008E2D52" w:rsidP="008E2D52" w:rsidR="008E2D52" w:rsidRPr="007620FF">
      <w:pPr>
        <w:widowControl w:val="false"/>
        <w:spacing w:lineRule="exact" w:line="153"/>
        <w:jc w:val="center"/>
        <w:rPr>
          <w:lang w:eastAsia="en-US" w:val="en-US"/>
        </w:rPr>
        <w:sectPr w:rsidR="008E2D52" w:rsidRPr="007620FF">
          <w:type w:val="continuous"/>
          <w:pgSz w:h="16820" w:w="11560"/>
          <w:pgMar w:gutter="0" w:footer="720" w:header="720" w:left="60" w:bottom="1240" w:right="200" w:top="0"/>
          <w:cols w:num="2" w:space="720" w:equalWidth="false">
            <w:col w:space="3608" w:w="2606"/>
            <w:col w:w="5086"/>
          </w:cols>
        </w:sectPr>
      </w:pPr>
    </w:p>
    <w:p w:rsidRDefault="00FA7557" w:rsidP="008E2D52" w:rsidR="008E2D52" w:rsidRPr="007620FF">
      <w:pPr>
        <w:widowControl w:val="false"/>
        <w:spacing w:lineRule="atLeast" w:line="20"/>
        <w:ind w:left="7738"/>
        <w:rPr>
          <w:lang w:eastAsia="en-US" w:val="en-US"/>
        </w:rPr>
      </w:pPr>
      <w:r>
        <w:rPr>
          <w:rFonts w:eastAsia="Calibri"/>
          <w:noProof/>
        </w:rPr>
        <w:lastRenderedPageBreak/>
        <w:pict>
          <v:group o:spid="_x0000_s1040" id="Grupa 32" style="position:absolute;left:0;text-align:left;margin-left:52.85pt;margin-top:267.55pt;width:.1pt;height:13.8pt;z-index:-251621376;mso-position-horizontal-relative:page;mso-position-vertical-relative:page" coordorigin="1057,5351" coordsize="2,276">
            <v:shape filled="f" strokeweight="1.1836mm" strokecolor="#edf0f6" path="m,l,276e" o:spid="_x0000_s1041" id="Freeform 114" style="position:absolute;left:1057;top:5351;width:2;height:276;visibility:visible;mso-wrap-style:square;v-text-anchor:top" coordsize="2,27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">
              <v:path o:connectangles="0,0" o:connectlocs="0,5351;0,5627" o:connecttype="custom" arrowok="t"/>
            </v:shape>
            <w10:wrap anchory="page" anchorx="page"/>
          </v:group>
        </w:pict>
      </w:r>
      <w:r>
        <w:rPr>
          <w:rFonts w:eastAsia="Calibri"/>
          <w:noProof/>
        </w:rPr>
        <w:pict>
          <v:group o:spid="_x0000_s1038" id="Grupa 30" style="position:absolute;left:0;text-align:left;margin-left:123.5pt;margin-top:268pt;width:.1pt;height:13.8pt;z-index:-251620352;mso-position-horizontal-relative:page;mso-position-vertical-relative:page" coordorigin="2470,5360" coordsize="2,276">
            <v:shape filled="f" strokeweight="1.1836mm" strokecolor="#edf0f6" path="m,l,276e" o:spid="_x0000_s1039" id="Freeform 116" style="position:absolute;left:2470;top:5360;width:2;height:276;visibility:visible;mso-wrap-style:square;v-text-anchor:top" coordsize="2,27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">
              <v:path o:connectangles="0,0" o:connectlocs="0,5360;0,5636" o:connecttype="custom" arrowok="t"/>
            </v:shape>
            <w10:wrap anchory="page" anchorx="page"/>
          </v:group>
        </w:pict>
      </w:r>
      <w:r>
        <w:rPr>
          <w:rFonts w:eastAsia="Calibri"/>
          <w:noProof/>
        </w:rPr>
        <w:pict>
          <v:group o:spid="_x0000_s1036" id="Grupa 28" style="position:absolute;left:0;text-align:left;margin-left:526.7pt;margin-top:268pt;width:.1pt;height:13.8pt;z-index:-251619328;mso-position-horizontal-relative:page;mso-position-vertical-relative:page" coordorigin="10534,5360" coordsize="2,276">
            <v:shape filled="f" strokeweight=".88722mm" strokecolor="#edf0f6" path="m,l,276e" o:spid="_x0000_s1037" id="Freeform 118" style="position:absolute;left:10534;top:5360;width:2;height:276;visibility:visible;mso-wrap-style:square;v-text-anchor:top" coordsize="2,276" o:gfxdata="">
              <v:path o:connectangles="0,0" o:connectlocs="0,5360;0,5636" o:connecttype="custom" arrowok="t"/>
            </v:shape>
            <w10:wrap anchory="page" anchorx="page"/>
          </v:group>
        </w:pict>
      </w:r>
    </w:p>
    <w:p w:rsidRDefault="008E2D52" w:rsidP="008E2D52" w:rsidR="008E2D52" w:rsidRPr="007620FF">
      <w:pPr>
        <w:widowControl w:val="false"/>
        <w:spacing w:before="2"/>
        <w:rPr>
          <w:lang w:eastAsia="en-US" w:val="en-US"/>
        </w:rPr>
      </w:pPr>
    </w:p>
    <w:p w:rsidRDefault="008E2D52" w:rsidP="008E2D52" w:rsidR="008E2D52" w:rsidRPr="007620FF">
      <w:pPr>
        <w:widowControl w:val="false"/>
        <w:spacing w:lineRule="atLeast" w:line="200"/>
        <w:ind w:left="10031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8E2D52" w:rsidP="008E2D52" w:rsidR="008E2D52" w:rsidRPr="007620FF">
      <w:pPr>
        <w:widowControl w:val="false"/>
        <w:rPr>
          <w:lang w:eastAsia="en-US" w:val="en-US"/>
        </w:rPr>
      </w:pPr>
    </w:p>
    <w:p w:rsidRDefault="00401CE7" w:rsidP="008E2D52" w:rsidR="008E2D52" w:rsidRPr="007620FF">
      <w:pPr>
        <w:widowControl w:val="false"/>
        <w:spacing w:before="2"/>
        <w:rPr>
          <w:lang w:eastAsia="en-US" w:val="en-US"/>
        </w:rPr>
      </w:pPr>
      <w:r w:rsidRPr="00401CE7">
        <w:rPr>
          <w:lang w:eastAsia="en-US" w:val="en-US"/>
        </w:rPr>
        <w:t>OBRAČUN ZA ROČIŠTE DIOBE ZA KUPOVINU NEKRETNINA P.Z. PETROVA GORA - OD 31.05.14 DO 31.05.17</w:t>
      </w:r>
    </w:p>
    <w:p w:rsidRDefault="008E2D52" w:rsidP="008E2D52" w:rsidR="008E2D52" w:rsidRPr="007620FF">
      <w:pPr>
        <w:widowControl w:val="false"/>
        <w:spacing w:before="6"/>
        <w:rPr>
          <w:rFonts w:eastAsia="Arial"/>
          <w:b/>
          <w:bCs/>
          <w:lang w:eastAsia="en-US" w:val="en-US"/>
        </w:rPr>
      </w:pPr>
    </w:p>
    <w:tbl>
      <w:tblPr>
        <w:tblStyle w:val="TableNormal1"/>
        <w:tblW w:type="auto" w:w="0"/>
        <w:tblInd w:type="dxa" w:w="133"/>
        <w:tblLayout w:type="fixed"/>
        <w:tblLook w:val="01E0" w:noVBand="0" w:noHBand="0" w:lastColumn="1" w:firstColumn="1" w:lastRow="1" w:firstRow="1"/>
      </w:tblPr>
      <w:tblGrid>
        <w:gridCol w:w="1666"/>
        <w:gridCol w:w="1353"/>
        <w:gridCol w:w="1399"/>
        <w:gridCol w:w="1333"/>
        <w:gridCol w:w="1166"/>
        <w:gridCol w:w="1310"/>
        <w:gridCol w:w="854"/>
        <w:gridCol w:w="1392"/>
      </w:tblGrid>
      <w:tr w:rsidTr="007620FF" w:rsidR="007620FF" w:rsidRPr="007620FF">
        <w:trPr>
          <w:trHeight w:hRule="exact" w:val="739"/>
        </w:trPr>
        <w:tc>
          <w:tcPr>
            <w:tcW w:type="dxa" w:w="1666"/>
            <w:tcBorders>
              <w:top w:space="0" w:sz="11" w:color="646770" w:val="single"/>
              <w:left w:val="nil"/>
              <w:bottom w:space="0" w:sz="15" w:color="575760" w:val="single"/>
              <w:right w:val="nil"/>
            </w:tcBorders>
          </w:tcPr>
          <w:p w:rsidRDefault="008E2D52" w:rsidP="007620FF" w:rsidR="008E2D52" w:rsidRPr="007620FF">
            <w:pPr>
              <w:spacing w:lineRule="auto" w:line="208"/>
              <w:ind w:right="34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2"/>
                <w:w w:val="85"/>
              </w:rPr>
              <w:t>S</w:t>
            </w:r>
            <w:r w:rsidRPr="007620FF">
              <w:rPr>
                <w:rFonts w:hAnsi="Times New Roman" w:ascii="Times New Roman"/>
                <w:w w:val="85"/>
              </w:rPr>
              <w:t>TANJE</w:t>
            </w:r>
            <w:r w:rsidRPr="007620FF">
              <w:rPr>
                <w:rFonts w:hAnsi="Times New Roman" w:ascii="Times New Roman"/>
                <w:w w:val="92"/>
              </w:rPr>
              <w:t xml:space="preserve"> </w:t>
            </w:r>
            <w:r w:rsidRPr="007620FF">
              <w:rPr>
                <w:rFonts w:hAnsi="Times New Roman" w:ascii="Times New Roman"/>
                <w:w w:val="85"/>
              </w:rPr>
              <w:t>OBRAČUNA</w:t>
            </w:r>
          </w:p>
        </w:tc>
        <w:tc>
          <w:tcPr>
            <w:tcW w:type="dxa" w:w="1353"/>
            <w:tcBorders>
              <w:top w:val="nil"/>
              <w:left w:val="nil"/>
              <w:bottom w:space="0" w:sz="15" w:color="575760" w:val="single"/>
              <w:right w:val="nil"/>
            </w:tcBorders>
          </w:tcPr>
          <w:p w:rsidRDefault="008E2D52" w:rsidP="007620FF" w:rsidR="008E2D52" w:rsidRPr="007620FF">
            <w:pPr>
              <w:spacing w:lineRule="exact" w:line="24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"/>
                <w:w w:val="85"/>
              </w:rPr>
              <w:t>TERMI</w:t>
            </w:r>
            <w:r w:rsidRPr="007620FF">
              <w:rPr>
                <w:rFonts w:hAnsi="Times New Roman" w:ascii="Times New Roman"/>
                <w:spacing w:val="-1"/>
                <w:w w:val="85"/>
              </w:rPr>
              <w:t>N</w:t>
            </w:r>
          </w:p>
        </w:tc>
        <w:tc>
          <w:tcPr>
            <w:tcW w:type="dxa" w:w="1399"/>
            <w:tcBorders>
              <w:top w:val="nil"/>
              <w:left w:val="nil"/>
              <w:bottom w:space="0" w:sz="15" w:color="575760" w:val="single"/>
              <w:right w:val="nil"/>
            </w:tcBorders>
          </w:tcPr>
          <w:p w:rsidRDefault="008E2D52" w:rsidP="008E2D52" w:rsidR="008E2D52" w:rsidRPr="007620FF">
            <w:pPr>
              <w:spacing w:lineRule="exact" w:line="246"/>
              <w:ind w:left="69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OBRAČUNA</w:t>
            </w:r>
          </w:p>
        </w:tc>
        <w:tc>
          <w:tcPr>
            <w:tcW w:type="dxa" w:w="1333"/>
            <w:tcBorders>
              <w:top w:space="0" w:sz="7" w:color="4F545B" w:val="single"/>
              <w:left w:val="nil"/>
              <w:bottom w:space="0" w:sz="15" w:color="575760" w:val="single"/>
              <w:right w:val="nil"/>
            </w:tcBorders>
          </w:tcPr>
          <w:p w:rsidRDefault="008E2D52" w:rsidP="007620FF" w:rsidR="008E2D52" w:rsidRPr="007620FF">
            <w:pPr>
              <w:spacing w:lineRule="auto" w:line="208"/>
              <w:ind w:right="16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85"/>
              </w:rPr>
              <w:t>KAMATNA</w:t>
            </w:r>
            <w:r w:rsidRPr="007620FF">
              <w:rPr>
                <w:rFonts w:hAnsi="Times New Roman" w:ascii="Times New Roman"/>
                <w:w w:val="88"/>
              </w:rPr>
              <w:t xml:space="preserve"> </w:t>
            </w:r>
            <w:r w:rsidRPr="007620FF">
              <w:rPr>
                <w:rFonts w:hAnsi="Times New Roman" w:ascii="Times New Roman"/>
                <w:spacing w:val="-35"/>
              </w:rPr>
              <w:t>S</w:t>
            </w:r>
            <w:r w:rsidRPr="007620FF">
              <w:rPr>
                <w:rFonts w:hAnsi="Times New Roman" w:ascii="Times New Roman"/>
                <w:spacing w:val="-34"/>
              </w:rPr>
              <w:t>T</w:t>
            </w:r>
            <w:r w:rsidRPr="007620FF">
              <w:rPr>
                <w:rFonts w:hAnsi="Times New Roman" w:ascii="Times New Roman"/>
              </w:rPr>
              <w:t>OPA</w:t>
            </w:r>
          </w:p>
        </w:tc>
        <w:tc>
          <w:tcPr>
            <w:tcW w:type="dxa" w:w="1166"/>
            <w:tcBorders>
              <w:top w:space="0" w:sz="7" w:color="4F545B" w:val="single"/>
              <w:left w:val="nil"/>
              <w:bottom w:space="0" w:sz="15" w:color="575760" w:val="single"/>
              <w:right w:val="nil"/>
            </w:tcBorders>
          </w:tcPr>
          <w:p w:rsidRDefault="008E2D52" w:rsidP="008E2D52" w:rsidR="008E2D52" w:rsidRPr="007620FF">
            <w:pPr>
              <w:spacing w:before="209"/>
              <w:ind w:left="165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5"/>
              </w:rPr>
              <w:t>VALUTA</w:t>
            </w:r>
          </w:p>
        </w:tc>
        <w:tc>
          <w:tcPr>
            <w:tcW w:type="dxa" w:w="1310"/>
            <w:tcBorders>
              <w:top w:space="0" w:sz="7" w:color="4F545B" w:val="single"/>
              <w:left w:val="nil"/>
              <w:bottom w:space="0" w:sz="15" w:color="575760" w:val="single"/>
              <w:right w:val="nil"/>
            </w:tcBorders>
          </w:tcPr>
          <w:p w:rsidRDefault="008E2D52" w:rsidP="008E2D52" w:rsidR="008E2D52" w:rsidRPr="007620FF">
            <w:pPr>
              <w:spacing w:before="209"/>
              <w:ind w:left="25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90"/>
              </w:rPr>
              <w:t>IZNOS</w:t>
            </w:r>
          </w:p>
        </w:tc>
        <w:tc>
          <w:tcPr>
            <w:tcW w:type="dxa" w:w="854"/>
            <w:tcBorders>
              <w:top w:space="0" w:sz="7" w:color="4F545B" w:val="single"/>
              <w:left w:val="nil"/>
              <w:bottom w:space="0" w:sz="15" w:color="575760" w:val="single"/>
              <w:right w:val="nil"/>
            </w:tcBorders>
          </w:tcPr>
          <w:p w:rsidRDefault="008E2D52" w:rsidP="008E2D52" w:rsidR="008E2D52" w:rsidRPr="007620FF">
            <w:pPr>
              <w:spacing w:before="209"/>
              <w:ind w:left="12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70"/>
              </w:rPr>
              <w:t>Valuta</w:t>
            </w:r>
          </w:p>
        </w:tc>
        <w:tc>
          <w:tcPr>
            <w:tcW w:type="dxa" w:w="1392"/>
            <w:tcBorders>
              <w:top w:space="0" w:sz="7" w:color="4F545B" w:val="single"/>
              <w:left w:val="nil"/>
              <w:bottom w:space="0" w:sz="15" w:color="575760" w:val="single"/>
              <w:right w:val="nil"/>
            </w:tcBorders>
          </w:tcPr>
          <w:p w:rsidRDefault="008E2D52" w:rsidP="008E2D52" w:rsidR="008E2D52" w:rsidRPr="007620FF">
            <w:pPr>
              <w:spacing w:before="209"/>
              <w:ind w:left="34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8"/>
                <w:w w:val="75"/>
              </w:rPr>
              <w:t>I</w:t>
            </w:r>
            <w:r w:rsidRPr="007620FF">
              <w:rPr>
                <w:rFonts w:hAnsi="Times New Roman" w:ascii="Times New Roman"/>
                <w:spacing w:val="-4"/>
                <w:w w:val="75"/>
              </w:rPr>
              <w:t>zno</w:t>
            </w:r>
            <w:r w:rsidRPr="007620FF">
              <w:rPr>
                <w:rFonts w:hAnsi="Times New Roman" w:ascii="Times New Roman"/>
                <w:spacing w:val="-3"/>
                <w:w w:val="75"/>
              </w:rPr>
              <w:t>s</w:t>
            </w:r>
          </w:p>
        </w:tc>
      </w:tr>
      <w:tr w:rsidTr="007620FF" w:rsidR="007620FF" w:rsidRPr="007620FF">
        <w:trPr>
          <w:trHeight w:hRule="exact" w:val="674"/>
        </w:trPr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ind w:left="32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"/>
              </w:rPr>
              <w:t>100.000</w:t>
            </w:r>
            <w:r w:rsidRPr="007620FF">
              <w:rPr>
                <w:rFonts w:hAnsi="Times New Roman" w:ascii="Times New Roman"/>
                <w:spacing w:val="-2"/>
              </w:rPr>
              <w:t>,</w:t>
            </w:r>
            <w:r w:rsidRPr="007620FF">
              <w:rPr>
                <w:rFonts w:hAnsi="Times New Roman" w:ascii="Times New Roman"/>
                <w:spacing w:val="-1"/>
              </w:rPr>
              <w:t>00</w:t>
            </w: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ind w:left="16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6"/>
                <w:w w:val="110"/>
              </w:rPr>
              <w:t>3</w:t>
            </w:r>
            <w:r w:rsidRPr="007620FF">
              <w:rPr>
                <w:rFonts w:hAnsi="Times New Roman" w:ascii="Times New Roman"/>
                <w:spacing w:val="-7"/>
                <w:w w:val="110"/>
              </w:rPr>
              <w:t>1.</w:t>
            </w:r>
            <w:r w:rsidRPr="007620FF">
              <w:rPr>
                <w:rFonts w:hAnsi="Times New Roman" w:ascii="Times New Roman"/>
                <w:spacing w:val="-8"/>
                <w:w w:val="110"/>
              </w:rPr>
              <w:t>05</w:t>
            </w:r>
            <w:r w:rsidRPr="007620FF">
              <w:rPr>
                <w:rFonts w:hAnsi="Times New Roman" w:ascii="Times New Roman"/>
                <w:spacing w:val="-7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8"/>
                <w:w w:val="110"/>
              </w:rPr>
              <w:t>2014</w:t>
            </w: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0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ind w:left="25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0"/>
                <w:w w:val="110"/>
              </w:rPr>
              <w:t>3</w:t>
            </w:r>
            <w:r w:rsidRPr="007620FF">
              <w:rPr>
                <w:rFonts w:hAnsi="Times New Roman" w:ascii="Times New Roman"/>
                <w:spacing w:val="-19"/>
                <w:w w:val="110"/>
              </w:rPr>
              <w:t>1</w:t>
            </w:r>
            <w:r w:rsidRPr="007620FF">
              <w:rPr>
                <w:rFonts w:hAnsi="Times New Roman" w:ascii="Times New Roman"/>
                <w:spacing w:val="-17"/>
                <w:w w:val="110"/>
              </w:rPr>
              <w:t>.</w:t>
            </w:r>
            <w:r w:rsidRPr="007620FF">
              <w:rPr>
                <w:rFonts w:hAnsi="Times New Roman" w:ascii="Times New Roman"/>
                <w:w w:val="110"/>
              </w:rPr>
              <w:t>0</w:t>
            </w:r>
            <w:r w:rsidRPr="007620FF">
              <w:rPr>
                <w:rFonts w:hAnsi="Times New Roman" w:ascii="Times New Roman"/>
                <w:spacing w:val="4"/>
                <w:w w:val="110"/>
              </w:rPr>
              <w:t>7</w:t>
            </w:r>
            <w:r w:rsidRPr="007620FF">
              <w:rPr>
                <w:rFonts w:hAnsi="Times New Roman" w:ascii="Times New Roman"/>
                <w:spacing w:val="-27"/>
                <w:w w:val="110"/>
              </w:rPr>
              <w:t>.</w:t>
            </w:r>
            <w:r w:rsidRPr="007620FF">
              <w:rPr>
                <w:rFonts w:hAnsi="Times New Roman" w:ascii="Times New Roman"/>
                <w:w w:val="110"/>
              </w:rPr>
              <w:t>2015</w:t>
            </w:r>
          </w:p>
        </w:tc>
        <w:tc>
          <w:tcPr>
            <w:tcW w:type="dxa" w:w="133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ind w:left="39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  <w:w w:val="105"/>
              </w:rPr>
              <w:t>15</w:t>
            </w:r>
            <w:r w:rsidRPr="007620FF">
              <w:rPr>
                <w:rFonts w:hAnsi="Times New Roman" w:ascii="Times New Roman"/>
                <w:spacing w:val="-5"/>
                <w:w w:val="105"/>
              </w:rPr>
              <w:t>,00%</w:t>
            </w: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spacing w:lineRule="exact" w:line="277"/>
              <w:ind w:left="352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"/>
              <w:rPr>
                <w:rFonts w:hAnsi="Times New Roman" w:ascii="Times New Roman"/>
                <w:b/>
                <w:bCs/>
              </w:rPr>
            </w:pPr>
          </w:p>
          <w:p w:rsidRDefault="007620FF" w:rsidP="007620FF" w:rsidR="008E2D52" w:rsidRPr="007620FF">
            <w:pPr>
              <w:ind w:left="309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17.506,85</w:t>
            </w: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0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spacing w:lineRule="exact" w:line="268"/>
              <w:ind w:left="20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before="1"/>
              <w:rPr>
                <w:rFonts w:hAnsi="Times New Roman" w:ascii="Times New Roman"/>
                <w:b/>
                <w:bCs/>
              </w:rPr>
            </w:pPr>
          </w:p>
          <w:p w:rsidRDefault="008E2D52" w:rsidP="008E2D52" w:rsidR="008E2D52" w:rsidRPr="007620FF">
            <w:pPr>
              <w:ind w:left="324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5"/>
                <w:w w:val="110"/>
              </w:rPr>
              <w:t>1</w:t>
            </w:r>
            <w:r w:rsidRPr="007620FF">
              <w:rPr>
                <w:rFonts w:hAnsi="Times New Roman" w:ascii="Times New Roman"/>
                <w:spacing w:val="-6"/>
                <w:w w:val="110"/>
              </w:rPr>
              <w:t>7</w:t>
            </w:r>
            <w:r w:rsidRPr="007620FF">
              <w:rPr>
                <w:rFonts w:hAnsi="Times New Roman" w:ascii="Times New Roman"/>
                <w:spacing w:val="-5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6"/>
                <w:w w:val="110"/>
              </w:rPr>
              <w:t>506</w:t>
            </w:r>
            <w:r w:rsidRPr="007620FF">
              <w:rPr>
                <w:rFonts w:hAnsi="Times New Roman" w:ascii="Times New Roman"/>
                <w:spacing w:val="-7"/>
                <w:w w:val="110"/>
              </w:rPr>
              <w:t>,</w:t>
            </w:r>
            <w:r w:rsidRPr="007620FF">
              <w:rPr>
                <w:rFonts w:hAnsi="Times New Roman" w:ascii="Times New Roman"/>
                <w:spacing w:val="-5"/>
                <w:w w:val="110"/>
              </w:rPr>
              <w:t>85</w:t>
            </w:r>
          </w:p>
        </w:tc>
      </w:tr>
      <w:tr w:rsidTr="007620FF" w:rsidR="007620FF" w:rsidRPr="007620FF">
        <w:trPr>
          <w:trHeight w:hRule="exact" w:val="391"/>
        </w:trPr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3"/>
              <w:ind w:left="32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05"/>
              </w:rPr>
              <w:t>10</w:t>
            </w:r>
            <w:r w:rsidRPr="007620FF">
              <w:rPr>
                <w:rFonts w:hAnsi="Times New Roman" w:ascii="Times New Roman"/>
                <w:spacing w:val="-20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26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000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,</w:t>
            </w:r>
            <w:r w:rsidRPr="007620FF">
              <w:rPr>
                <w:rFonts w:hAnsi="Times New Roman" w:ascii="Times New Roman"/>
                <w:w w:val="105"/>
              </w:rPr>
              <w:t>00</w:t>
            </w: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3"/>
              <w:ind w:left="16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2"/>
                <w:w w:val="110"/>
              </w:rPr>
              <w:t>3</w:t>
            </w:r>
            <w:r w:rsidRPr="007620FF">
              <w:rPr>
                <w:rFonts w:hAnsi="Times New Roman" w:ascii="Times New Roman"/>
                <w:spacing w:val="-19"/>
                <w:w w:val="110"/>
              </w:rPr>
              <w:t>1</w:t>
            </w:r>
            <w:r w:rsidRPr="007620FF">
              <w:rPr>
                <w:rFonts w:hAnsi="Times New Roman" w:ascii="Times New Roman"/>
                <w:spacing w:val="-17"/>
                <w:w w:val="110"/>
              </w:rPr>
              <w:t>.</w:t>
            </w:r>
            <w:r w:rsidRPr="007620FF">
              <w:rPr>
                <w:rFonts w:hAnsi="Times New Roman" w:ascii="Times New Roman"/>
                <w:w w:val="110"/>
              </w:rPr>
              <w:t>0</w:t>
            </w:r>
            <w:r w:rsidRPr="007620FF">
              <w:rPr>
                <w:rFonts w:hAnsi="Times New Roman" w:ascii="Times New Roman"/>
                <w:spacing w:val="-7"/>
                <w:w w:val="110"/>
              </w:rPr>
              <w:t>7</w:t>
            </w:r>
            <w:r w:rsidRPr="007620FF">
              <w:rPr>
                <w:rFonts w:hAnsi="Times New Roman" w:ascii="Times New Roman"/>
                <w:spacing w:val="-21"/>
                <w:w w:val="110"/>
              </w:rPr>
              <w:t>.</w:t>
            </w:r>
            <w:r w:rsidRPr="007620FF">
              <w:rPr>
                <w:rFonts w:hAnsi="Times New Roman" w:ascii="Times New Roman"/>
                <w:w w:val="110"/>
              </w:rPr>
              <w:t>2015</w:t>
            </w: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3"/>
              <w:ind w:left="25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5"/>
                <w:w w:val="110"/>
              </w:rPr>
              <w:t>31.</w:t>
            </w:r>
            <w:r w:rsidRPr="007620FF">
              <w:rPr>
                <w:rFonts w:hAnsi="Times New Roman" w:ascii="Times New Roman"/>
                <w:spacing w:val="-6"/>
                <w:w w:val="110"/>
              </w:rPr>
              <w:t>12</w:t>
            </w:r>
            <w:r w:rsidRPr="007620FF">
              <w:rPr>
                <w:rFonts w:hAnsi="Times New Roman" w:ascii="Times New Roman"/>
                <w:spacing w:val="-7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6"/>
                <w:w w:val="110"/>
              </w:rPr>
              <w:t>2015</w:t>
            </w:r>
          </w:p>
        </w:tc>
        <w:tc>
          <w:tcPr>
            <w:tcW w:type="dxa" w:w="133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3"/>
              <w:ind w:left="39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"/>
              </w:rPr>
              <w:t>10</w:t>
            </w:r>
            <w:r w:rsidRPr="007620FF">
              <w:rPr>
                <w:rFonts w:hAnsi="Times New Roman" w:ascii="Times New Roman"/>
                <w:spacing w:val="-2"/>
              </w:rPr>
              <w:t>,</w:t>
            </w:r>
            <w:r w:rsidRPr="007620FF">
              <w:rPr>
                <w:rFonts w:hAnsi="Times New Roman" w:ascii="Times New Roman"/>
                <w:spacing w:val="-1"/>
              </w:rPr>
              <w:t>14%</w:t>
            </w: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2"/>
              <w:ind w:left="342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3"/>
              <w:ind w:left="40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"/>
                <w:w w:val="105"/>
              </w:rPr>
              <w:t>4.250</w:t>
            </w:r>
            <w:r w:rsidRPr="007620FF">
              <w:rPr>
                <w:rFonts w:hAnsi="Times New Roman" w:ascii="Times New Roman"/>
                <w:spacing w:val="-4"/>
                <w:w w:val="105"/>
              </w:rPr>
              <w:t>,47</w:t>
            </w: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2"/>
              <w:ind w:left="20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3"/>
              <w:ind w:left="41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"/>
                <w:w w:val="105"/>
              </w:rPr>
              <w:t>4.</w:t>
            </w:r>
            <w:r w:rsidRPr="007620FF">
              <w:rPr>
                <w:rFonts w:hAnsi="Times New Roman" w:ascii="Times New Roman"/>
                <w:spacing w:val="-4"/>
                <w:w w:val="105"/>
              </w:rPr>
              <w:t>250,47</w:t>
            </w:r>
          </w:p>
        </w:tc>
      </w:tr>
      <w:tr w:rsidTr="007620FF" w:rsidR="007620FF" w:rsidRPr="007620FF">
        <w:trPr>
          <w:trHeight w:hRule="exact" w:val="425"/>
        </w:trPr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32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"/>
              </w:rPr>
              <w:t>100.000</w:t>
            </w:r>
            <w:r w:rsidRPr="007620FF">
              <w:rPr>
                <w:rFonts w:hAnsi="Times New Roman" w:ascii="Times New Roman"/>
                <w:spacing w:val="-3"/>
              </w:rPr>
              <w:t>,</w:t>
            </w:r>
            <w:r w:rsidRPr="007620FF">
              <w:rPr>
                <w:rFonts w:hAnsi="Times New Roman" w:ascii="Times New Roman"/>
                <w:spacing w:val="-2"/>
              </w:rPr>
              <w:t>00</w:t>
            </w: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17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  <w:w w:val="105"/>
              </w:rPr>
              <w:t>31</w:t>
            </w:r>
            <w:r w:rsidRPr="007620FF">
              <w:rPr>
                <w:rFonts w:hAnsi="Times New Roman" w:ascii="Times New Roman"/>
                <w:spacing w:val="-3"/>
                <w:w w:val="105"/>
              </w:rPr>
              <w:t>.12.2015</w:t>
            </w: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25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05"/>
              </w:rPr>
              <w:t>3</w:t>
            </w:r>
            <w:r w:rsidRPr="007620FF">
              <w:rPr>
                <w:rFonts w:hAnsi="Times New Roman" w:ascii="Times New Roman"/>
                <w:spacing w:val="-5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7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6"/>
                <w:w w:val="105"/>
              </w:rPr>
              <w:t>6</w:t>
            </w:r>
            <w:r w:rsidRPr="007620FF">
              <w:rPr>
                <w:rFonts w:hAnsi="Times New Roman" w:ascii="Times New Roman"/>
                <w:spacing w:val="-8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2</w:t>
            </w:r>
            <w:r w:rsidRPr="007620FF">
              <w:rPr>
                <w:rFonts w:hAnsi="Times New Roman" w:ascii="Times New Roman"/>
                <w:spacing w:val="8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27"/>
                <w:w w:val="105"/>
              </w:rPr>
              <w:t>1</w:t>
            </w:r>
            <w:r w:rsidRPr="007620FF">
              <w:rPr>
                <w:rFonts w:hAnsi="Times New Roman" w:ascii="Times New Roman"/>
                <w:w w:val="105"/>
              </w:rPr>
              <w:t>6</w:t>
            </w:r>
          </w:p>
        </w:tc>
        <w:tc>
          <w:tcPr>
            <w:tcW w:type="dxa" w:w="133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39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"/>
              </w:rPr>
              <w:t>10</w:t>
            </w:r>
            <w:r w:rsidRPr="007620FF">
              <w:rPr>
                <w:rFonts w:hAnsi="Times New Roman" w:ascii="Times New Roman"/>
                <w:spacing w:val="-4"/>
              </w:rPr>
              <w:t>,</w:t>
            </w:r>
            <w:r w:rsidRPr="007620FF">
              <w:rPr>
                <w:rFonts w:hAnsi="Times New Roman" w:ascii="Times New Roman"/>
                <w:spacing w:val="-3"/>
              </w:rPr>
              <w:t>05%</w:t>
            </w: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6"/>
              <w:ind w:left="352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3"/>
              </w:rPr>
              <w:t>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40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"/>
                <w:w w:val="105"/>
              </w:rPr>
              <w:t>4</w:t>
            </w:r>
            <w:r w:rsidRPr="007620FF">
              <w:rPr>
                <w:rFonts w:hAnsi="Times New Roman" w:ascii="Times New Roman"/>
                <w:spacing w:val="-20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99</w:t>
            </w:r>
            <w:r w:rsidRPr="007620FF">
              <w:rPr>
                <w:rFonts w:hAnsi="Times New Roman" w:ascii="Times New Roman"/>
                <w:spacing w:val="6"/>
                <w:w w:val="105"/>
              </w:rPr>
              <w:t>7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,</w:t>
            </w:r>
            <w:r w:rsidRPr="007620FF">
              <w:rPr>
                <w:rFonts w:hAnsi="Times New Roman" w:ascii="Times New Roman"/>
                <w:w w:val="105"/>
              </w:rPr>
              <w:t>54</w:t>
            </w: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6"/>
              <w:ind w:left="20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41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4.997,54</w:t>
            </w:r>
          </w:p>
        </w:tc>
      </w:tr>
      <w:tr w:rsidTr="007620FF" w:rsidR="007620FF" w:rsidRPr="007620FF">
        <w:trPr>
          <w:trHeight w:hRule="exact" w:val="418"/>
        </w:trPr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32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7"/>
                <w:w w:val="105"/>
              </w:rPr>
              <w:t>1</w:t>
            </w:r>
            <w:r w:rsidRPr="007620FF">
              <w:rPr>
                <w:rFonts w:hAnsi="Times New Roman" w:ascii="Times New Roman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6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24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000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,</w:t>
            </w:r>
            <w:r w:rsidRPr="007620FF">
              <w:rPr>
                <w:rFonts w:hAnsi="Times New Roman" w:ascii="Times New Roman"/>
                <w:w w:val="105"/>
              </w:rPr>
              <w:t>00</w:t>
            </w: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16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1"/>
                <w:w w:val="110"/>
              </w:rPr>
              <w:t>3</w:t>
            </w:r>
            <w:r w:rsidRPr="007620FF">
              <w:rPr>
                <w:rFonts w:hAnsi="Times New Roman" w:ascii="Times New Roman"/>
                <w:spacing w:val="-13"/>
                <w:w w:val="110"/>
              </w:rPr>
              <w:t>0</w:t>
            </w:r>
            <w:r w:rsidRPr="007620FF">
              <w:rPr>
                <w:rFonts w:hAnsi="Times New Roman" w:ascii="Times New Roman"/>
                <w:spacing w:val="-22"/>
                <w:w w:val="110"/>
              </w:rPr>
              <w:t xml:space="preserve"> </w:t>
            </w:r>
            <w:r w:rsidRPr="007620FF">
              <w:rPr>
                <w:rFonts w:hAnsi="Times New Roman" w:ascii="Times New Roman"/>
                <w:spacing w:val="-3"/>
                <w:w w:val="110"/>
              </w:rPr>
              <w:t>06</w:t>
            </w:r>
            <w:r w:rsidRPr="007620FF">
              <w:rPr>
                <w:rFonts w:hAnsi="Times New Roman" w:ascii="Times New Roman"/>
                <w:spacing w:val="-2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3"/>
                <w:w w:val="110"/>
              </w:rPr>
              <w:t>2016</w:t>
            </w: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25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8"/>
                <w:w w:val="110"/>
              </w:rPr>
              <w:t>31</w:t>
            </w:r>
            <w:r w:rsidRPr="007620FF">
              <w:rPr>
                <w:rFonts w:hAnsi="Times New Roman" w:ascii="Times New Roman"/>
                <w:spacing w:val="-6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9"/>
                <w:w w:val="110"/>
              </w:rPr>
              <w:t>12</w:t>
            </w:r>
            <w:r w:rsidRPr="007620FF">
              <w:rPr>
                <w:rFonts w:hAnsi="Times New Roman" w:ascii="Times New Roman"/>
                <w:spacing w:val="-8"/>
                <w:w w:val="110"/>
              </w:rPr>
              <w:t>.</w:t>
            </w:r>
            <w:r w:rsidRPr="007620FF">
              <w:rPr>
                <w:rFonts w:hAnsi="Times New Roman" w:ascii="Times New Roman"/>
                <w:spacing w:val="-9"/>
                <w:w w:val="110"/>
              </w:rPr>
              <w:t>2016</w:t>
            </w:r>
          </w:p>
        </w:tc>
        <w:tc>
          <w:tcPr>
            <w:tcW w:type="dxa" w:w="133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439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2"/>
                <w:w w:val="110"/>
              </w:rPr>
              <w:t>9</w:t>
            </w:r>
            <w:r w:rsidRPr="007620FF">
              <w:rPr>
                <w:rFonts w:hAnsi="Times New Roman" w:ascii="Times New Roman"/>
                <w:spacing w:val="-2"/>
                <w:w w:val="110"/>
              </w:rPr>
              <w:t>,</w:t>
            </w:r>
            <w:r w:rsidRPr="007620FF">
              <w:rPr>
                <w:rFonts w:hAnsi="Times New Roman" w:ascii="Times New Roman"/>
                <w:spacing w:val="-27"/>
                <w:w w:val="110"/>
              </w:rPr>
              <w:t>8</w:t>
            </w:r>
            <w:r w:rsidRPr="007620FF">
              <w:rPr>
                <w:rFonts w:hAnsi="Times New Roman" w:ascii="Times New Roman"/>
                <w:spacing w:val="-18"/>
                <w:w w:val="110"/>
              </w:rPr>
              <w:t>8</w:t>
            </w:r>
            <w:r w:rsidRPr="007620FF">
              <w:rPr>
                <w:rFonts w:hAnsi="Times New Roman" w:ascii="Times New Roman"/>
                <w:w w:val="110"/>
              </w:rPr>
              <w:t>%</w:t>
            </w: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6"/>
              <w:ind w:left="352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40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4"/>
                <w:w w:val="110"/>
              </w:rPr>
              <w:t>4</w:t>
            </w:r>
            <w:r w:rsidRPr="007620FF">
              <w:rPr>
                <w:rFonts w:hAnsi="Times New Roman" w:ascii="Times New Roman"/>
                <w:spacing w:val="-3"/>
                <w:w w:val="110"/>
              </w:rPr>
              <w:t>.966</w:t>
            </w:r>
            <w:r w:rsidRPr="007620FF">
              <w:rPr>
                <w:rFonts w:hAnsi="Times New Roman" w:ascii="Times New Roman"/>
                <w:spacing w:val="-4"/>
                <w:w w:val="110"/>
              </w:rPr>
              <w:t>,</w:t>
            </w:r>
            <w:r w:rsidRPr="007620FF">
              <w:rPr>
                <w:rFonts w:hAnsi="Times New Roman" w:ascii="Times New Roman"/>
                <w:spacing w:val="-3"/>
                <w:w w:val="110"/>
              </w:rPr>
              <w:t>99</w:t>
            </w: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46"/>
              <w:ind w:left="20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41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1"/>
                <w:w w:val="105"/>
              </w:rPr>
              <w:t>4</w:t>
            </w:r>
            <w:r w:rsidRPr="007620FF">
              <w:rPr>
                <w:rFonts w:hAnsi="Times New Roman" w:ascii="Times New Roman"/>
                <w:spacing w:val="-20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96</w:t>
            </w:r>
            <w:r w:rsidRPr="007620FF">
              <w:rPr>
                <w:rFonts w:hAnsi="Times New Roman" w:ascii="Times New Roman"/>
                <w:spacing w:val="6"/>
                <w:w w:val="105"/>
              </w:rPr>
              <w:t>6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,</w:t>
            </w:r>
            <w:r w:rsidRPr="007620FF">
              <w:rPr>
                <w:rFonts w:hAnsi="Times New Roman" w:ascii="Times New Roman"/>
                <w:w w:val="105"/>
              </w:rPr>
              <w:t>99</w:t>
            </w:r>
          </w:p>
        </w:tc>
      </w:tr>
      <w:tr w:rsidTr="007620FF" w:rsidR="007620FF" w:rsidRPr="007620FF">
        <w:trPr>
          <w:trHeight w:hRule="exact" w:val="348"/>
        </w:trPr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32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05"/>
              </w:rPr>
              <w:t>10</w:t>
            </w:r>
            <w:r w:rsidRPr="007620FF">
              <w:rPr>
                <w:rFonts w:hAnsi="Times New Roman" w:ascii="Times New Roman"/>
                <w:spacing w:val="-11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24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000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,</w:t>
            </w:r>
            <w:r w:rsidRPr="007620FF">
              <w:rPr>
                <w:rFonts w:hAnsi="Times New Roman" w:ascii="Times New Roman"/>
                <w:w w:val="105"/>
              </w:rPr>
              <w:t>00</w:t>
            </w: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168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3"/>
                <w:w w:val="105"/>
              </w:rPr>
              <w:t>31.12.</w:t>
            </w:r>
            <w:r w:rsidRPr="007620FF">
              <w:rPr>
                <w:rFonts w:hAnsi="Times New Roman" w:ascii="Times New Roman"/>
                <w:spacing w:val="-4"/>
                <w:w w:val="105"/>
              </w:rPr>
              <w:t>2016</w:t>
            </w: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256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w w:val="105"/>
              </w:rPr>
              <w:t>3</w:t>
            </w:r>
            <w:r w:rsidRPr="007620FF">
              <w:rPr>
                <w:rFonts w:hAnsi="Times New Roman" w:ascii="Times New Roman"/>
                <w:spacing w:val="16"/>
                <w:w w:val="105"/>
              </w:rPr>
              <w:t>1</w:t>
            </w:r>
            <w:r w:rsidRPr="007620FF">
              <w:rPr>
                <w:rFonts w:hAnsi="Times New Roman" w:ascii="Times New Roman"/>
                <w:spacing w:val="5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0</w:t>
            </w:r>
            <w:r w:rsidRPr="007620FF">
              <w:rPr>
                <w:rFonts w:hAnsi="Times New Roman" w:ascii="Times New Roman"/>
                <w:spacing w:val="-10"/>
                <w:w w:val="105"/>
              </w:rPr>
              <w:t>5</w:t>
            </w:r>
            <w:r w:rsidRPr="007620FF">
              <w:rPr>
                <w:rFonts w:hAnsi="Times New Roman" w:ascii="Times New Roman"/>
                <w:spacing w:val="-20"/>
                <w:w w:val="105"/>
              </w:rPr>
              <w:t>.</w:t>
            </w:r>
            <w:r w:rsidRPr="007620FF">
              <w:rPr>
                <w:rFonts w:hAnsi="Times New Roman" w:ascii="Times New Roman"/>
                <w:w w:val="105"/>
              </w:rPr>
              <w:t>2017</w:t>
            </w:r>
          </w:p>
        </w:tc>
        <w:tc>
          <w:tcPr>
            <w:tcW w:type="dxa" w:w="1333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18"/>
              <w:ind w:left="439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  <w:spacing w:val="-2"/>
                <w:w w:val="105"/>
              </w:rPr>
              <w:t>9</w:t>
            </w:r>
            <w:r w:rsidRPr="007620FF">
              <w:rPr>
                <w:rFonts w:hAnsi="Times New Roman" w:ascii="Times New Roman"/>
                <w:spacing w:val="-3"/>
                <w:w w:val="105"/>
              </w:rPr>
              <w:t>,</w:t>
            </w:r>
            <w:r w:rsidRPr="007620FF">
              <w:rPr>
                <w:rFonts w:hAnsi="Times New Roman" w:ascii="Times New Roman"/>
                <w:spacing w:val="-2"/>
                <w:w w:val="105"/>
              </w:rPr>
              <w:t>68%</w:t>
            </w:r>
          </w:p>
        </w:tc>
        <w:tc>
          <w:tcPr>
            <w:tcW w:type="dxa" w:w="1166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57"/>
              <w:ind w:left="352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403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4</w:t>
            </w:r>
            <w:r w:rsidRPr="007620FF">
              <w:rPr>
                <w:rFonts w:hAnsi="Times New Roman" w:ascii="Times New Roman"/>
                <w:spacing w:val="-25"/>
              </w:rPr>
              <w:t xml:space="preserve"> </w:t>
            </w:r>
            <w:r w:rsidRPr="007620FF">
              <w:rPr>
                <w:rFonts w:hAnsi="Times New Roman" w:ascii="Times New Roman"/>
                <w:spacing w:val="-5"/>
              </w:rPr>
              <w:t>.004</w:t>
            </w:r>
            <w:r w:rsidRPr="007620FF">
              <w:rPr>
                <w:rFonts w:hAnsi="Times New Roman" w:ascii="Times New Roman"/>
                <w:spacing w:val="-27"/>
              </w:rPr>
              <w:t xml:space="preserve"> </w:t>
            </w:r>
            <w:r w:rsidRPr="007620FF">
              <w:rPr>
                <w:rFonts w:hAnsi="Times New Roman" w:ascii="Times New Roman"/>
                <w:spacing w:val="-2"/>
              </w:rPr>
              <w:t>,</w:t>
            </w:r>
            <w:r w:rsidRPr="007620FF">
              <w:rPr>
                <w:rFonts w:hAnsi="Times New Roman" w:ascii="Times New Roman"/>
                <w:spacing w:val="-1"/>
              </w:rPr>
              <w:t>60</w:t>
            </w: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57"/>
              <w:ind w:left="20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HRK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</w:tcPr>
          <w:p w:rsidRDefault="008E2D52" w:rsidP="008E2D52" w:rsidR="008E2D52" w:rsidRPr="007620FF">
            <w:pPr>
              <w:spacing w:lineRule="exact" w:line="227"/>
              <w:ind w:left="417"/>
              <w:rPr>
                <w:rFonts w:hAnsi="Times New Roman" w:ascii="Times New Roman"/>
              </w:rPr>
            </w:pPr>
            <w:r w:rsidRPr="007620FF">
              <w:rPr>
                <w:rFonts w:hAnsi="Times New Roman" w:ascii="Times New Roman"/>
              </w:rPr>
              <w:t>4</w:t>
            </w:r>
            <w:r w:rsidRPr="007620FF">
              <w:rPr>
                <w:rFonts w:hAnsi="Times New Roman" w:ascii="Times New Roman"/>
                <w:spacing w:val="-7"/>
              </w:rPr>
              <w:t xml:space="preserve"> </w:t>
            </w:r>
            <w:r w:rsidRPr="007620FF">
              <w:rPr>
                <w:rFonts w:hAnsi="Times New Roman" w:ascii="Times New Roman"/>
                <w:spacing w:val="-3"/>
              </w:rPr>
              <w:t>.004</w:t>
            </w:r>
            <w:r w:rsidRPr="007620FF">
              <w:rPr>
                <w:rFonts w:hAnsi="Times New Roman" w:ascii="Times New Roman"/>
                <w:spacing w:val="-4"/>
              </w:rPr>
              <w:t>,</w:t>
            </w:r>
            <w:r w:rsidRPr="007620FF">
              <w:rPr>
                <w:rFonts w:hAnsi="Times New Roman" w:ascii="Times New Roman"/>
                <w:spacing w:val="-3"/>
              </w:rPr>
              <w:t>60</w:t>
            </w:r>
          </w:p>
        </w:tc>
      </w:tr>
    </w:tbl>
    <w:p w:rsidRDefault="008E2D52" w:rsidP="008E2D52" w:rsidR="008E2D52" w:rsidRPr="007620FF">
      <w:pPr>
        <w:widowControl w:val="false"/>
        <w:spacing w:before="1"/>
        <w:rPr>
          <w:rFonts w:eastAsia="Arial"/>
          <w:b/>
          <w:bCs/>
          <w:lang w:eastAsia="en-US" w:val="en-US"/>
        </w:rPr>
      </w:pPr>
    </w:p>
    <w:p w:rsidRDefault="00FA7557" w:rsidP="008E2D52" w:rsidR="008E2D52" w:rsidRPr="007620FF">
      <w:pPr>
        <w:widowControl w:val="false"/>
        <w:spacing w:lineRule="atLeast" w:line="200"/>
        <w:ind w:left="114"/>
        <w:rPr>
          <w:rFonts w:eastAsia="Arial"/>
          <w:lang w:eastAsia="en-US" w:val="en-US"/>
        </w:rPr>
      </w:pPr>
      <w:r>
        <w:rPr>
          <w:rFonts w:eastAsia="Arial"/>
          <w:noProof/>
        </w:rPr>
      </w:r>
      <w:r>
        <w:rPr>
          <w:rFonts w:eastAsia="Arial"/>
          <w:noProof/>
        </w:rPr>
        <w:pict>
          <v:group o:spid="_x0000_s1035" id="Grupa 2" style="width:522.65pt;height:13.85pt;mso-position-horizontal-relative:char;mso-position-vertical-relative:line" coordorigin="9,34" coordsize="10453,277">
            <v:group o:spid="_x0000_s1028" id="Group 3" style="position:absolute;left:9;top:51;width:10437;height:2" coordorigin="9,51" coordsize="10437,2">
              <v:shape filled="f" strokeweight=".33022mm" strokecolor="#64646b" path="m,l10437,e" o:spid="_x0000_s1029" id="Freeform 4" style="position:absolute;left:9;top:51;width:10437;height:2;visibility:visible;mso-wrap-style:square;v-text-anchor:top" coordsize="10437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">
                <v:path o:connectangles="0,0" o:connectlocs="0,0;10437,0" o:connecttype="custom" arrowok="t"/>
              </v:shape>
            </v:group>
            <v:group o:spid="_x0000_s1030" id="Group 5" style="position:absolute;left:47;top:34;width:10415;height:277" coordorigin="47,34" coordsize="10415,277">
              <v:shape filled="f" strokeweight="1.1836mm" strokecolor="#edf0f6" path="m,l,275e" o:spid="_x0000_s1031" id="Freeform 6" style="position:absolute;left:9780;top:34;width:2;height:276;visibility:visible;mso-wrap-style:square;v-text-anchor:top" coordsize="2,276" o:gfxdata="">
                <v:path o:connectangles="0,0" o:connectlocs="0,34;0,309" o:connecttype="custom" arrowok="t"/>
              </v:shape>
              <v:shape filled="f" stroked="f" o:spid="_x0000_s1032" id="Text Box 7" style="position:absolute;left:47;top:52;width:775;height:25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">
                <v:textbox inset="0,0,0,0">
                  <w:txbxContent>
                    <w:p w:rsidRDefault="008E2D52" w:rsidP="008E2D52" w:rsidR="008E2D52" w:rsidRPr="007620FF">
                      <w:pPr>
                        <w:spacing w:lineRule="exact" w:line="250"/>
                        <w:rPr>
                          <w:rFonts w:cs="Courier New" w:eastAsia="Courier New" w:hAnsi="Courier New" w:ascii="Courier New"/>
                          <w:sz w:val="25"/>
                          <w:szCs w:val="25"/>
                        </w:rPr>
                      </w:pPr>
                      <w:r w:rsidRPr="007620FF">
                        <w:rPr>
                          <w:rFonts w:ascii="Courier New"/>
                          <w:w w:val="70"/>
                          <w:sz w:val="25"/>
                        </w:rPr>
                        <w:t>Ukupn</w:t>
                      </w:r>
                      <w:r w:rsidRPr="007620FF">
                        <w:rPr>
                          <w:rFonts w:ascii="Courier New"/>
                          <w:spacing w:val="6"/>
                          <w:w w:val="70"/>
                          <w:sz w:val="25"/>
                        </w:rPr>
                        <w:t>o</w:t>
                      </w:r>
                      <w:r w:rsidRPr="007620FF">
                        <w:rPr>
                          <w:rFonts w:ascii="Courier New"/>
                          <w:w w:val="70"/>
                          <w:sz w:val="25"/>
                        </w:rPr>
                        <w:t>:</w:t>
                      </w:r>
                    </w:p>
                  </w:txbxContent>
                </v:textbox>
              </v:shape>
              <v:shape filled="f" stroked="f" o:spid="_x0000_s1033" id="Text Box 8" style="position:absolute;left:7236;top:61;width:1627;height:25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">
                <v:textbox inset="0,0,0,0">
                  <w:txbxContent>
                    <w:p w:rsidRDefault="008E2D52" w:rsidP="008E2D52" w:rsidR="008E2D52" w:rsidRPr="007620FF">
                      <w:pPr>
                        <w:tabs>
                          <w:tab w:pos="1216" w:val="left"/>
                        </w:tabs>
                        <w:spacing w:lineRule="exact" w:line="250"/>
                        <w:rPr>
                          <w:rFonts w:cs="Courier New" w:eastAsia="Courier New" w:hAnsi="Courier New" w:ascii="Courier New"/>
                          <w:sz w:val="25"/>
                          <w:szCs w:val="25"/>
                        </w:rPr>
                      </w:pPr>
                      <w:r w:rsidRPr="007620FF">
                        <w:rPr>
                          <w:spacing w:val="-6"/>
                          <w:w w:val="105"/>
                          <w:position w:val="1"/>
                          <w:sz w:val="21"/>
                        </w:rPr>
                        <w:t>35.</w:t>
                      </w:r>
                      <w:r w:rsidRPr="007620FF">
                        <w:rPr>
                          <w:spacing w:val="-7"/>
                          <w:w w:val="105"/>
                          <w:position w:val="1"/>
                          <w:sz w:val="21"/>
                        </w:rPr>
                        <w:t>726,45</w:t>
                      </w:r>
                      <w:r w:rsidRPr="007620FF">
                        <w:rPr>
                          <w:spacing w:val="-7"/>
                          <w:w w:val="105"/>
                          <w:position w:val="1"/>
                          <w:sz w:val="21"/>
                        </w:rPr>
                        <w:tab/>
                      </w:r>
                      <w:r w:rsidRPr="007620FF">
                        <w:rPr>
                          <w:rFonts w:ascii="Courier New"/>
                          <w:w w:val="90"/>
                          <w:sz w:val="25"/>
                        </w:rPr>
                        <w:t>HRK</w:t>
                      </w:r>
                    </w:p>
                  </w:txbxContent>
                </v:textbox>
              </v:shape>
              <v:shape filled="f" stroked="f" o:spid="_x0000_s1034" id="Text Box 9" style="position:absolute;left:9594;top:76;width:868;height:21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">
                <v:textbox inset="0,0,0,0">
                  <w:txbxContent>
                    <w:p w:rsidRDefault="008E2D52" w:rsidP="008E2D52" w:rsidR="008E2D52" w:rsidRPr="007620FF">
                      <w:pPr>
                        <w:spacing w:lineRule="exact" w:line="210"/>
                        <w:rPr>
                          <w:sz w:val="21"/>
                          <w:szCs w:val="21"/>
                        </w:rPr>
                      </w:pPr>
                      <w:r w:rsidRPr="007620FF">
                        <w:rPr>
                          <w:spacing w:val="-6"/>
                          <w:w w:val="110"/>
                          <w:sz w:val="21"/>
                        </w:rPr>
                        <w:t>35.</w:t>
                      </w:r>
                      <w:r w:rsidRPr="007620FF">
                        <w:rPr>
                          <w:spacing w:val="-7"/>
                          <w:w w:val="110"/>
                          <w:sz w:val="21"/>
                        </w:rPr>
                        <w:t>726</w:t>
                      </w:r>
                      <w:r w:rsidRPr="007620FF">
                        <w:rPr>
                          <w:spacing w:val="-8"/>
                          <w:w w:val="110"/>
                          <w:sz w:val="21"/>
                        </w:rPr>
                        <w:t>,</w:t>
                      </w:r>
                      <w:r w:rsidRPr="007620FF">
                        <w:rPr>
                          <w:spacing w:val="-6"/>
                          <w:w w:val="110"/>
                          <w:sz w:val="21"/>
                        </w:rPr>
                        <w:t>45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rPr>
          <w:rFonts w:eastAsia="Arial"/>
          <w:b/>
          <w:bCs/>
          <w:lang w:eastAsia="en-US" w:val="en-US"/>
        </w:rPr>
      </w:pPr>
    </w:p>
    <w:p w:rsidRDefault="008E2D52" w:rsidP="008E2D52" w:rsidR="008E2D52" w:rsidRPr="007620FF">
      <w:pPr>
        <w:widowControl w:val="false"/>
        <w:spacing w:before="2"/>
        <w:rPr>
          <w:rFonts w:eastAsia="Arial"/>
          <w:b/>
          <w:bCs/>
          <w:lang w:eastAsia="en-US" w:val="en-US"/>
        </w:rPr>
      </w:pPr>
    </w:p>
    <w:p w:rsidRDefault="009247DD" w:rsidR="009247DD" w:rsidRPr="007620FF"/>
    <w:sectPr w:rsidR="009247DD" w:rsidRPr="007620FF">
      <w:footerReference w:type="default" r:id="rId9"/>
      <w:pgSz w:h="16820" w:w="11560"/>
      <w:pgMar w:gutter="0" w:footer="0" w:header="0" w:left="260" w:bottom="0" w:right="0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567" w:rsidR="00F15567">
      <w:r>
        <w:separator/>
      </w:r>
    </w:p>
  </w:endnote>
  <w:endnote w:id="0" w:type="continuationSeparator">
    <w:p w:rsidRDefault="00F15567" w:rsidR="00F15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7557" w:rsidR="004B625B">
    <w:pPr>
      <w:spacing w:lineRule="auto" w:line="14"/>
      <w:rPr>
        <w:sz w:val="20"/>
        <w:szCs w:val="20"/>
      </w:rPr>
    </w:pPr>
    <w:r>
      <w:rPr>
        <w:noProof/>
        <w:sz w:val="22"/>
        <w:szCs w:val="22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7" id="Tekstni okvir 119" style="position:absolute;margin-left:52.95pt;margin-top:778.5pt;width:70.6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">
          <v:textbox inset="0,0,0,0">
            <w:txbxContent>
              <w:p w:rsidRDefault="008E2D52" w:rsidR="004B625B">
                <w:pPr>
                  <w:spacing w:lineRule="exact" w:line="184"/>
                  <w:ind w:left="20"/>
                  <w:rPr>
                    <w:rFonts w:cs="Arial" w:eastAsia="Arial" w:hAnsi="Arial" w:ascii="Arial"/>
                    <w:sz w:val="16"/>
                    <w:szCs w:val="16"/>
                  </w:rPr>
                </w:pPr>
                <w:r>
                  <w:rPr>
                    <w:rFonts w:ascii="Arial"/>
                    <w:color w:val="7E8289"/>
                    <w:w w:val="95"/>
                    <w:sz w:val="16"/>
                  </w:rPr>
                  <w:t>F-RAZ-</w:t>
                </w:r>
                <w:r>
                  <w:rPr>
                    <w:rFonts w:ascii="Arial"/>
                    <w:color w:val="7E8289"/>
                    <w:spacing w:val="4"/>
                    <w:w w:val="95"/>
                    <w:sz w:val="16"/>
                  </w:rPr>
                  <w:t>P</w:t>
                </w:r>
                <w:r>
                  <w:rPr>
                    <w:rFonts w:ascii="Arial"/>
                    <w:color w:val="9597A0"/>
                    <w:w w:val="95"/>
                    <w:sz w:val="16"/>
                  </w:rPr>
                  <w:t>.IOPK</w:t>
                </w:r>
                <w:r>
                  <w:rPr>
                    <w:rFonts w:ascii="Arial"/>
                    <w:color w:val="9597A0"/>
                    <w:spacing w:val="9"/>
                    <w:w w:val="95"/>
                    <w:sz w:val="16"/>
                  </w:rPr>
                  <w:t>-</w:t>
                </w:r>
                <w:r>
                  <w:rPr>
                    <w:rFonts w:ascii="Arial"/>
                    <w:color w:val="696B74"/>
                    <w:spacing w:val="-28"/>
                    <w:w w:val="95"/>
                    <w:sz w:val="16"/>
                  </w:rPr>
                  <w:t>1</w:t>
                </w:r>
                <w:r>
                  <w:rPr>
                    <w:rFonts w:ascii="Arial"/>
                    <w:color w:val="4B4D54"/>
                    <w:spacing w:val="-9"/>
                    <w:w w:val="95"/>
                    <w:sz w:val="16"/>
                  </w:rPr>
                  <w:t>4</w:t>
                </w:r>
                <w:r>
                  <w:rPr>
                    <w:rFonts w:ascii="Arial"/>
                    <w:color w:val="7E8289"/>
                    <w:w w:val="95"/>
                    <w:sz w:val="16"/>
                  </w:rPr>
                  <w:t>04</w:t>
                </w:r>
              </w:p>
            </w:txbxContent>
          </v:textbox>
          <w10:wrap anchory="page" anchorx="page"/>
        </v:shape>
      </w:pic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7557" w:rsidR="004B625B">
    <w:pPr>
      <w:spacing w:lineRule="auto" w:line="14"/>
      <w:rPr>
        <w:sz w:val="2"/>
        <w:szCs w:val="2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567" w:rsidR="00F15567">
      <w:r>
        <w:separator/>
      </w:r>
    </w:p>
  </w:footnote>
  <w:footnote w:id="0" w:type="continuationSeparator">
    <w:p w:rsidRDefault="00F15567" w:rsidR="00F1556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52"/>
    <w:rsid w:val="002D642B"/>
    <w:rsid w:val="00401CE7"/>
    <w:rsid w:val="00712648"/>
    <w:rsid w:val="007620FF"/>
    <w:rsid w:val="007D721C"/>
    <w:rsid w:val="008E2D52"/>
    <w:rsid w:val="009247DD"/>
    <w:rsid w:val="00997C3E"/>
    <w:rsid w:val="00B0006C"/>
    <w:rsid w:val="00B96E30"/>
    <w:rsid w:val="00CF4C5C"/>
    <w:rsid w:val="00F15567"/>
    <w:rsid w:val="00F3618A"/>
    <w:rsid w:val="00FA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1" w:type="table">
    <w:name w:val="Table Normal1"/>
    <w:uiPriority w:val="2"/>
    <w:semiHidden/>
    <w:unhideWhenUsed/>
    <w:qFormat/>
    <w:rsid w:val="008E2D52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8E2D52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8E2D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2D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55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557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55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55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1" w:type="table">
    <w:name w:val="Table Normal1"/>
    <w:uiPriority w:val="2"/>
    <w:semiHidden/>
    <w:unhideWhenUsed/>
    <w:qFormat/>
    <w:rsid w:val="008E2D52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8E2D52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8E2D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2D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55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557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55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55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260</properties:Words>
  <properties:Characters>1494</properties:Characters>
  <properties:Lines>455</properties:Lines>
  <properties:Paragraphs>114</properties:Paragraphs>
  <properties:TotalTime>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2017-12-12T12:26:00Z</dcterms:created>
  <dc:creator>Bernard Coner</dc:creator>
  <cp:lastModifiedBy>Matea Bizjak</cp:lastModifiedBy>
  <dcterms:modified xmlns:xsi="http://www.w3.org/2001/XMLSchema-instance" xsi:type="dcterms:W3CDTF">2017-12-12T13:47:00Z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