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a70c" w14:paraId="f1ea70c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565C2D">
        <w:t>591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565C2D">
        <w:t>KARLOVAC</w:t>
      </w:r>
      <w:r>
        <w:t xml:space="preserve">, </w:t>
      </w:r>
      <w:r w:rsidR="00565C2D">
        <w:t>Ulica Pavla Vitezovića 1</w:t>
      </w:r>
      <w:r w:rsidR="007007E7">
        <w:t>,</w:t>
      </w:r>
      <w:r>
        <w:t xml:space="preserve"> za pokretanje skraćenog stečajnog postupka nad dužnikom </w:t>
      </w:r>
      <w:r w:rsidR="00565C2D">
        <w:t>DIONITA 2013 j.</w:t>
      </w:r>
      <w:r w:rsidR="00AA6C66">
        <w:t>d.o.o.</w:t>
      </w:r>
      <w:r w:rsidR="000500DB">
        <w:t xml:space="preserve">, </w:t>
      </w:r>
      <w:r>
        <w:t xml:space="preserve">OIB: </w:t>
      </w:r>
      <w:r w:rsidR="00565C2D">
        <w:t>80982691953,</w:t>
      </w:r>
      <w:r>
        <w:t xml:space="preserve"> MBS: </w:t>
      </w:r>
      <w:r w:rsidR="00DC328B">
        <w:t>080</w:t>
      </w:r>
      <w:r w:rsidR="00565C2D">
        <w:t>828712</w:t>
      </w:r>
      <w:r w:rsidR="00DC328B">
        <w:t>,</w:t>
      </w:r>
      <w:r w:rsidR="008A6198">
        <w:t xml:space="preserve"> </w:t>
      </w:r>
      <w:r w:rsidR="00DA2F7C">
        <w:t xml:space="preserve"> </w:t>
      </w:r>
      <w:r w:rsidR="00565C2D">
        <w:t>Karlovac, Naselje Marka Marulića 10/A,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22.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565C2D">
        <w:t>DIONITA 2013 j.d.o.o., OIB: 80982691953, MBS: 080828712,  Karlovac, Naselje Marka Marulića 10/A</w:t>
      </w:r>
      <w:r w:rsidR="00DC328B">
        <w:t xml:space="preserve">, </w:t>
      </w:r>
      <w:r w:rsidR="00F66CA4">
        <w:t xml:space="preserve">iznosi </w:t>
      </w:r>
      <w:r w:rsidR="00565C2D">
        <w:t>12.41,01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565C2D">
        <w:t>DIONITA 2013 j.d.o.o., OIB: 80982691953, MBS: 080828712,  Karlovac, Naselje Marka Marulića 10/A</w:t>
      </w:r>
      <w:r w:rsidR="00697E81">
        <w:t>,</w:t>
      </w:r>
      <w:r w:rsidR="00087068">
        <w:t xml:space="preserve"> </w:t>
      </w:r>
      <w:r w:rsidR="00565C2D">
        <w:t>EMIL MIHIĆ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565C2D">
        <w:t>32576615784</w:t>
      </w:r>
      <w:r w:rsidR="008D503F">
        <w:t>,</w:t>
      </w:r>
      <w:r w:rsidR="00087068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DA2F7C">
        <w:t>5</w:t>
      </w:r>
      <w:r w:rsidR="00565C2D">
        <w:t>91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22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136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36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0136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1368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St-2591/2016</izvorni_sadrzaj>
    <derivirana_varijabla naziv="DomainObject.Predmet.OznakaBroj_1">St-2591/2016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DIONITA 2013 j.d.o.o.</izvorni_sadrzaj>
    <derivirana_varijabla naziv="DomainObject.Predmet.ProtustrankaFormated_1">  DIONITA 2013 j.d.o.o.</derivirana_varijabla>
  </DomainObject.Predmet.ProtustrankaFormated>
  <DomainObject.Predmet.ProtustrankaFormatedOIB>
    <izvorni_sadrzaj>  DIONITA 2013 j.d.o.o., OIB 80982691953</izvorni_sadrzaj>
    <derivirana_varijabla naziv="DomainObject.Predmet.ProtustrankaFormatedOIB_1">  DIONITA 2013 j.d.o.o., OIB 80982691953</derivirana_varijabla>
  </DomainObject.Predmet.ProtustrankaFormatedOIB>
  <DomainObject.Predmet.ProtustrankaFormatedWithAdress>
    <izvorni_sadrzaj> DIONITA 2013 j.d.o.o., Naselje Marka Marulića 10/A, 47000 Karlovac</izvorni_sadrzaj>
    <derivirana_varijabla naziv="DomainObject.Predmet.ProtustrankaFormatedWithAdress_1"> DIONITA 2013 j.d.o.o., Naselje Marka Marulića 10/A, 47000 Karlovac</derivirana_varijabla>
  </DomainObject.Predmet.ProtustrankaFormatedWithAdress>
  <DomainObject.Predmet.ProtustrankaFormatedWithAdressOIB>
    <izvorni_sadrzaj> DIONITA 2013 j.d.o.o., OIB 80982691953, Naselje Marka Marulića 10/A, 47000 Karlovac</izvorni_sadrzaj>
    <derivirana_varijabla naziv="DomainObject.Predmet.ProtustrankaFormatedWithAdressOIB_1"> DIONITA 2013 j.d.o.o., OIB 80982691953, Naselje Marka Marulića 10/A, 47000 Karlovac</derivirana_varijabla>
  </DomainObject.Predmet.ProtustrankaFormatedWithAdressOIB>
  <DomainObject.Predmet.ProtustrankaWithAdress>
    <izvorni_sadrzaj>DIONITA 2013 j.d.o.o. Naselje Marka Marulića 10/A, 47000 Karlovac</izvorni_sadrzaj>
    <derivirana_varijabla naziv="DomainObject.Predmet.ProtustrankaWithAdress_1">DIONITA 2013 j.d.o.o. Naselje Marka Marulića 10/A, 47000 Karlovac</derivirana_varijabla>
  </DomainObject.Predmet.ProtustrankaWithAdress>
  <DomainObject.Predmet.ProtustrankaWithAdressOIB>
    <izvorni_sadrzaj>DIONITA 2013 j.d.o.o., OIB 80982691953, Naselje Marka Marulića 10/A, 47000 Karlovac</izvorni_sadrzaj>
    <derivirana_varijabla naziv="DomainObject.Predmet.ProtustrankaWithAdressOIB_1">DIONITA 2013 j.d.o.o., OIB 80982691953, Naselje Marka Marulića 10/A, 47000 Karlovac</derivirana_varijabla>
  </DomainObject.Predmet.ProtustrankaWithAdressOIB>
  <DomainObject.Predmet.ProtustrankaNazivFormated>
    <izvorni_sadrzaj>DIONITA 2013 j.d.o.o.</izvorni_sadrzaj>
    <derivirana_varijabla naziv="DomainObject.Predmet.ProtustrankaNazivFormated_1">DIONITA 2013 j.d.o.o.</derivirana_varijabla>
  </DomainObject.Predmet.ProtustrankaNazivFormated>
  <DomainObject.Predmet.ProtustrankaNazivFormatedOIB>
    <izvorni_sadrzaj>DIONITA 2013 j.d.o.o., OIB 80982691953</izvorni_sadrzaj>
    <derivirana_varijabla naziv="DomainObject.Predmet.ProtustrankaNazivFormatedOIB_1">DIONITA 2013 j.d.o.o., OIB 80982691953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DIONITA 2013 j.d.o.o.</item>
    </izvorni_sadrzaj>
    <derivirana_varijabla naziv="DomainObject.Predmet.ProtuStrankaListFormated_1">
      <item>DIONITA 2013 j.d.o.o.</item>
    </derivirana_varijabla>
  </DomainObject.Predmet.ProtuStrankaListFormated>
  <DomainObject.Predmet.ProtuStrankaListFormatedOIB>
    <izvorni_sadrzaj>
      <item>DIONITA 2013 j.d.o.o., OIB 80982691953</item>
    </izvorni_sadrzaj>
    <derivirana_varijabla naziv="DomainObject.Predmet.ProtuStrankaListFormatedOIB_1">
      <item>DIONITA 2013 j.d.o.o., OIB 80982691953</item>
    </derivirana_varijabla>
  </DomainObject.Predmet.ProtuStrankaListFormatedOIB>
  <DomainObject.Predmet.ProtuStrankaListFormatedWithAdress>
    <izvorni_sadrzaj>
      <item>DIONITA 2013 j.d.o.o., Naselje Marka Marulića 10/A, 47000 Karlovac</item>
    </izvorni_sadrzaj>
    <derivirana_varijabla naziv="DomainObject.Predmet.ProtuStrankaListFormatedWithAdress_1">
      <item>DIONITA 2013 j.d.o.o., Naselje Marka Marulića 10/A, 47000 Karlovac</item>
    </derivirana_varijabla>
  </DomainObject.Predmet.ProtuStrankaListFormatedWithAdress>
  <DomainObject.Predmet.ProtuStrankaListFormatedWithAdressOIB>
    <izvorni_sadrzaj>
      <item>DIONITA 2013 j.d.o.o., OIB 80982691953, Naselje Marka Marulića 10/A, 47000 Karlovac</item>
    </izvorni_sadrzaj>
    <derivirana_varijabla naziv="DomainObject.Predmet.ProtuStrankaListFormatedWithAdressOIB_1">
      <item>DIONITA 2013 j.d.o.o., OIB 80982691953, Naselje Marka Marulića 10/A, 47000 Karlovac</item>
    </derivirana_varijabla>
  </DomainObject.Predmet.ProtuStrankaListFormatedWithAdressOIB>
  <DomainObject.Predmet.ProtuStrankaListNazivFormated>
    <izvorni_sadrzaj>
      <item>DIONITA 2013 j.d.o.o.</item>
    </izvorni_sadrzaj>
    <derivirana_varijabla naziv="DomainObject.Predmet.ProtuStrankaListNazivFormated_1">
      <item>DIONITA 2013 j.d.o.o.</item>
    </derivirana_varijabla>
  </DomainObject.Predmet.ProtuStrankaListNazivFormated>
  <DomainObject.Predmet.ProtuStrankaListNazivFormatedOIB>
    <izvorni_sadrzaj>
      <item>DIONITA 2013 j.d.o.o., OIB 80982691953</item>
    </izvorni_sadrzaj>
    <derivirana_varijabla naziv="DomainObject.Predmet.ProtuStrankaListNazivFormatedOIB_1">
      <item>DIONITA 2013 j.d.o.o., OIB 80982691953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DIONITA 2013 j.d.o.o.</izvorni_sadrzaj>
    <derivirana_varijabla naziv="DomainObject.Predmet.ProtustrankaIDrugi_1">DIONITA 2013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DIONITA 2013 j.d.o.o., OIB 80982691953, Naselje Marka Marulića 10/A, 47000 Karlovac</izvorni_sadrzaj>
    <derivirana_varijabla naziv="DomainObject.Predmet.ProtustrankaIDrugiAdressOIB_1">DIONITA 2013 j.d.o.o., OIB 80982691953, Naselje Marka Marulića 10/A,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DIONITA 2013 j.d.o.o.</item>
    </izvorni_sadrzaj>
    <derivirana_varijabla naziv="DomainObject.Predmet.SudioniciListNaziv_1">
      <item>FINA regionalni centar Zagreb, podružnica Karlovac</item>
      <item>DIONITA 2013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DIONITA 2013 j.d.o.o., OIB 80982691953, Naselje Marka Marulića 10/A,47000 Karlovac</item>
    </izvorni_sadrzaj>
    <derivirana_varijabla naziv="DomainObject.Predmet.SudioniciListAdressOIB_1">
      <item>FINA regionalni centar Zagreb, podružnica Karlovac, OIB 85821130368, Vitezovićeva 1,47000 Karlovac</item>
      <item>DIONITA 2013 j.d.o.o., OIB 80982691953, Naselje Marka Marulića 10/A,47000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80982691953</item>
    </izvorni_sadrzaj>
    <derivirana_varijabla naziv="DomainObject.Predmet.SudioniciListNazivOIB_1">
      <item>, OIB 85821130368</item>
      <item>, OIB 80982691953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2021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2016-11-22T13:13:00Z</dcterms:created>
  <dc:creator>Snježana Andrijanić</dc:creator>
  <cp:lastModifiedBy>Snježana Andrijanić</cp:lastModifiedBy>
  <cp:lastPrinted>2016-11-22T13:13:00Z</cp:lastPrinted>
  <dcterms:modified xmlns:xsi="http://www.w3.org/2001/XMLSchema-instance" xsi:type="dcterms:W3CDTF">2016-11-22T13:14:00Z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