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7cca" w14:paraId="4a67cca" w:rsidRDefault="00031121" w:rsidP="00031121" w:rsidR="00031121">
      <w:pPr>
        <w15:collapsed w:val="false"/>
      </w:pPr>
      <w:bookmarkStart w:name="_GoBack" w:id="0"/>
      <w:bookmarkEnd w:id="0"/>
    </w:p>
    <w:p w:rsidRDefault="00031121" w:rsidP="00031121" w:rsidR="00031121"/>
    <w:p w:rsidRDefault="00031121" w:rsidP="00031121" w:rsidR="00031121"/>
    <w:p w:rsidRDefault="00031121" w:rsidP="00031121" w:rsidR="00031121">
      <w:r>
        <w:t>NOTE NEKRETNINE d.o.o. u stečaju</w:t>
      </w:r>
    </w:p>
    <w:p w:rsidRDefault="00031121" w:rsidP="00031121" w:rsidR="00031121">
      <w:r>
        <w:t>Boškovićeva 4, OIB: 61449418137</w:t>
      </w:r>
    </w:p>
    <w:p w:rsidRDefault="00031121" w:rsidP="00031121" w:rsidR="00031121">
      <w:r>
        <w:t>10000 ZAGREB</w:t>
      </w:r>
    </w:p>
    <w:p w:rsidRDefault="00031121" w:rsidP="00031121" w:rsidR="00031121"/>
    <w:p w:rsidRDefault="00031121" w:rsidP="00031121" w:rsidR="00031121"/>
    <w:p w:rsidRDefault="00031121" w:rsidP="00031121" w:rsidR="00031121">
      <w:r>
        <w:t>STEČAJNI UPRAVITELJ:</w:t>
      </w:r>
    </w:p>
    <w:p w:rsidRDefault="00031121" w:rsidP="00031121" w:rsidR="00031121">
      <w:r>
        <w:t>DAMIR MIKIĆ-odvjetnik, Zagreb, Trnjanska cesta 23</w:t>
      </w:r>
    </w:p>
    <w:p w:rsidRDefault="00031121" w:rsidP="00031121" w:rsidR="00031121"/>
    <w:p w:rsidRDefault="00031121" w:rsidP="00031121" w:rsidR="00031121"/>
    <w:p w:rsidRDefault="00031121" w:rsidP="00031121" w:rsidR="00031121"/>
    <w:p w:rsidRDefault="00031121" w:rsidP="00031121" w:rsidR="00031121"/>
    <w:p w:rsidRDefault="00031121" w:rsidP="00031121" w:rsidR="00031121">
      <w:r>
        <w:t xml:space="preserve">                                                                                          TRGOVAČKI SUD U ZAGREBU</w:t>
      </w:r>
    </w:p>
    <w:p w:rsidRDefault="00031121" w:rsidP="00031121" w:rsidR="00031121">
      <w:r>
        <w:t xml:space="preserve">                                                                                           Na broj: St-1553/2013</w:t>
      </w:r>
    </w:p>
    <w:p w:rsidRDefault="00031121" w:rsidP="00031121" w:rsidR="00031121">
      <w:r>
        <w:t xml:space="preserve">                                                                                           Stečajnom sucu</w:t>
      </w:r>
    </w:p>
    <w:p w:rsidRDefault="00031121" w:rsidP="00031121" w:rsidR="00031121"/>
    <w:p w:rsidRDefault="00031121" w:rsidP="00031121" w:rsidR="00031121"/>
    <w:p w:rsidRDefault="00031121" w:rsidP="00031121" w:rsidR="00031121"/>
    <w:p w:rsidRDefault="00031121" w:rsidP="00031121" w:rsidR="00031121"/>
    <w:p w:rsidRDefault="00031121" w:rsidP="00031121" w:rsidR="00031121">
      <w:r>
        <w:t>PREDMET: Izvješće stečajnog upravitelja o stanju stečajne mase i stečajnom postupku</w:t>
      </w:r>
    </w:p>
    <w:p w:rsidRDefault="00031121" w:rsidP="00031121" w:rsidR="00031121"/>
    <w:p w:rsidRDefault="00031121" w:rsidP="00031121" w:rsidR="00031121"/>
    <w:p w:rsidRDefault="00031121" w:rsidP="00031121" w:rsidR="00031121"/>
    <w:p w:rsidRDefault="00031121" w:rsidP="00031121" w:rsidR="00031121">
      <w:r>
        <w:t>I         Stečajni upravitelj izvještava Stečajnog suca da se na računu stečajnog dužnika u trenutku pisanj</w:t>
      </w:r>
      <w:r w:rsidR="00AD33CF">
        <w:t>a ovog izvješća nalazi 189.425,0</w:t>
      </w:r>
      <w:r>
        <w:t>0 kuna. Navedeni iznos je ostvaren od Ugovora o zakupu nekretnine u vlasništvu stečajnog dužnika.</w:t>
      </w:r>
    </w:p>
    <w:p w:rsidRDefault="00031121" w:rsidP="00031121" w:rsidR="00031121"/>
    <w:p w:rsidRDefault="00031121" w:rsidP="00031121" w:rsidR="00031121">
      <w:r>
        <w:t xml:space="preserve">          Nekretnina koja je u vlasništvu stečajnog dužnika je i nadalje u zakupu, budući je Ugovor o zakupu produljen za daljnjih tri mjeseca iz razloga jer se na istoj vodi ovršni postupak pred Općinskim građanskim sudom u Zagrebu, sada  pod novim brojem : Ovr-1523/2017  , te isti još nije okončan. </w:t>
      </w:r>
    </w:p>
    <w:p w:rsidRDefault="00031121" w:rsidP="00031121" w:rsidR="00031121"/>
    <w:p w:rsidRDefault="00031121" w:rsidP="00031121" w:rsidR="00031121"/>
    <w:p w:rsidRDefault="00031121" w:rsidP="00031121" w:rsidR="00031121">
      <w:r>
        <w:t>II        Stečajni upravitelj je predložio Općinskom sudu da nastavi s postupkom, dostavio je procjenu nekretnine te predložio održavanje ročišta radi utvrđenja vrijednosti, a isto tako je podneskom od 04. rujna 2017. ponovno zatražio zakazivanje ročišta radi utvrđivanja vrijednosti, te određivanje ročišta za dražbu.</w:t>
      </w:r>
    </w:p>
    <w:p w:rsidRDefault="00031121" w:rsidP="00031121" w:rsidR="00031121">
      <w:r>
        <w:t xml:space="preserve">  </w:t>
      </w:r>
    </w:p>
    <w:p w:rsidRDefault="00031121" w:rsidP="00031121" w:rsidR="00031121">
      <w:r>
        <w:t xml:space="preserve">          Obzirom na navedeno, sada se očekuje nastavak ovršnog postupka te utvrđenje vrijednosti nekretnine i  zakazivanje dražbe radi prodaje iste. </w:t>
      </w:r>
    </w:p>
    <w:p w:rsidRDefault="00031121" w:rsidP="00031121" w:rsidR="00031121"/>
    <w:p w:rsidRDefault="00031121" w:rsidP="00031121" w:rsidR="00031121"/>
    <w:p w:rsidRDefault="00031121" w:rsidP="00031121" w:rsidR="00031121">
      <w:r>
        <w:t>III       Kako stečajni dužnik nema druge imovine izuzev navedene, nakon što ista bude prodana, bit će moguće ovaj stečajni postupak okončati.</w:t>
      </w:r>
    </w:p>
    <w:p w:rsidRDefault="00031121" w:rsidP="00031121" w:rsidR="00031121"/>
    <w:p w:rsidRDefault="00031121" w:rsidP="00031121" w:rsidR="00031121"/>
    <w:p w:rsidRDefault="00031121" w:rsidP="00031121" w:rsidR="00031121">
      <w:r>
        <w:t>U Zagrebu, 02. listopada 2017.                                    Note nekretnine d.o.o. u stečaju</w:t>
      </w:r>
    </w:p>
    <w:p w:rsidRDefault="00031121" w:rsidR="00635D88">
      <w:r>
        <w:t xml:space="preserve">                                                                                      Stečajni upravitelj: D. Mikić </w:t>
      </w:r>
    </w:p>
    <w:sectPr w:rsidR="00635D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1121"/>
    <w:rsid w:val="00031121"/>
    <w:rsid w:val="00635D88"/>
    <w:rsid w:val="006B731A"/>
    <w:rsid w:val="00A2734B"/>
    <w:rsid w:val="00AD3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112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273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3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3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3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3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112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273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3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3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3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3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7634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St-1553/2013-61</izvorni_sadrzaj>
    <derivirana_varijabla naziv="DomainObject.Oznaka_1">St-1553/2013-61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2013.</izvorni_sadrzaj>
    <derivirana_varijabla naziv="DomainObject.Predmet.DatumOsnivanja_1">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St-1553/2013</izvorni_sadrzaj>
    <derivirana_varijabla naziv="DomainObject.Predmet.OznakaBroj_1">St-1553/2013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NOTE NEKRETNINE d.o.o. za poslovanje nekretninama - u stečaju zastupanog po punomoćniku ZZ Dušan Mišković</izvorni_sadrzaj>
    <derivirana_varijabla naziv="DomainObject.Predmet.ProtustrankaFormated_1">  NOTE NEKRETNINE d.o.o. za poslovanje nekretninama - u stečaju zastupanog po punomoćniku ZZ Dušan Mišković</derivirana_varijabla>
  </DomainObject.Predmet.ProtustrankaFormated>
  <DomainObject.Predmet.ProtustrankaFormatedOIB>
    <izvorni_sadrzaj>  NOTE NEKRETNINE d.o.o. za poslovanje nekretninama - u stečaju, OIB 61449418137 zastupanog po punomoćniku ZZ Dušan Mišković</izvorni_sadrzaj>
    <derivirana_varijabla naziv="DomainObject.Predmet.ProtustrankaFormatedOIB_1">  NOTE NEKRETNINE d.o.o. za poslovanje nekretninama - u stečaju, OIB 61449418137 zastupanog po punomoćniku ZZ Dušan Mišković</derivirana_varijabla>
  </DomainObject.Predmet.ProtustrankaFormatedOIB>
  <DomainObject.Predmet.ProtustrankaFormatedWithAdress>
    <izvorni_sadrzaj> NOTE NEKRETNINE d.o.o. za poslovanje nekretninama - u stečaju, Boškovićeva 4, 10000 Zagreb zastupanog po punomoćniku ZZ Dušan Mišković</izvorni_sadrzaj>
    <derivirana_varijabla naziv="DomainObject.Predmet.ProtustrankaFormatedWithAdress_1"> NOTE NEKRETNINE d.o.o. za poslovanje nekretninama - u stečaju, Boškovićeva 4, 10000 Zagreb zastupanog po punomoćniku ZZ Dušan Mišković</derivirana_varijabla>
  </DomainObject.Predmet.ProtustrankaFormatedWithAdress>
  <DomainObject.Predmet.ProtustrankaFormatedWithAdressOIB>
    <izvorni_sadrzaj> NOTE NEKRETNINE d.o.o. za poslovanje nekretninama - u stečaju, OIB 61449418137, Boškovićeva 4, 10000 Zagreb zastupanog po punomoćniku ZZ Dušan Mišković</izvorni_sadrzaj>
    <derivirana_varijabla naziv="DomainObject.Predmet.ProtustrankaFormatedWithAdressOIB_1"> NOTE NEKRETNINE d.o.o. za poslovanje nekretninama - u stečaju, OIB 61449418137, Boškovićeva 4, 10000 Zagreb zastupanog po punomoćniku ZZ Dušan Mišković</derivirana_varijabla>
  </DomainObject.Predmet.ProtustrankaFormatedWithAdressOIB>
  <DomainObject.Predmet.ProtustrankaWithAdress>
    <izvorni_sadrzaj>NOTE NEKRETNINE d.o.o. za poslovanje nekretninama - u stečaju Boškovićeva 4, 10000 Zagreb</izvorni_sadrzaj>
    <derivirana_varijabla naziv="DomainObject.Predmet.ProtustrankaWithAdress_1">NOTE NEKRETNINE d.o.o. za poslovanje nekretninama - u stečaju Boškovićeva 4, 10000 Zagreb</derivirana_varijabla>
  </DomainObject.Predmet.ProtustrankaWithAdress>
  <DomainObject.Predmet.ProtustrankaWithAdressOIB>
    <izvorni_sadrzaj>NOTE NEKRETNINE d.o.o. za poslovanje nekretninama - u stečaju, OIB 61449418137, Boškovićeva 4, 10000 Zagreb</izvorni_sadrzaj>
    <derivirana_varijabla naziv="DomainObject.Predmet.ProtustrankaWithAdressOIB_1">NOTE NEKRETNINE d.o.o. za poslovanje nekretninama - u stečaju, OIB 61449418137, Boškovićeva 4, 10000 Zagreb</derivirana_varijabla>
  </DomainObject.Predmet.ProtustrankaWithAdressOIB>
  <DomainObject.Predmet.ProtustrankaNazivFormated>
    <izvorni_sadrzaj>NOTE NEKRETNINE d.o.o. za poslovanje nekretninama - u stečaju</izvorni_sadrzaj>
    <derivirana_varijabla naziv="DomainObject.Predmet.ProtustrankaNazivFormated_1">NOTE NEKRETNINE d.o.o. za poslovanje nekretninama - u stečaju</derivirana_varijabla>
  </DomainObject.Predmet.ProtustrankaNazivFormated>
  <DomainObject.Predmet.ProtustrankaNazivFormatedOIB>
    <izvorni_sadrzaj>NOTE NEKRETNINE d.o.o. za poslovanje nekretninama - u stečaju, OIB 61449418137</izvorni_sadrzaj>
    <derivirana_varijabla naziv="DomainObject.Predmet.ProtustrankaNazivFormatedOIB_1">NOTE NEKRETNINE d.o.o. za poslovanje nekretninama - u stečaju, OIB 61449418137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ANĐELO MILOŠ; PBZ CARD društvo s ograničenom odgovornošću za poslovanje kreditnim karticama, putnička agencija</izvorni_sadrzaj>
    <derivirana_varijabla naziv="DomainObject.Predmet.StrankaFormated_1">  ANĐELO MILOŠ; PBZ CARD društvo s ograničenom odgovornošću za poslovanje kreditnim karticama, putnička agencija</derivirana_varijabla>
  </DomainObject.Predmet.StrankaFormated>
  <DomainObject.Predmet.StrankaFormatedOIB>
    <izvorni_sadrzaj>  ANĐELO MILOŠ, OIB 53316274307; PBZ CARD društvo s ograničenom odgovornošću za poslovanje kreditnim karticama, putnička agencija, OIB 28495895537</izvorni_sadrzaj>
    <derivirana_varijabla naziv="DomainObject.Predmet.StrankaFormatedOIB_1">  ANĐELO MILOŠ, OIB 53316274307; PBZ CARD društvo s ograničenom odgovornošću za poslovanje kreditnim karticama, putnička agencija, OIB 28495895537</derivirana_varijabla>
  </DomainObject.Predmet.StrankaFormatedOIB>
  <DomainObject.Predmet.StrankaFormatedWithAdress>
    <izvorni_sadrzaj> ANĐELO MILOŠ, BOŠKOVIĆEVA 4, 10000 Zagreb; PBZ CARD društvo s ograničenom odgovornošću za poslovanje kreditnim karticama, putnička agencija, Radnička cesta 44, 10000 Zagreb</izvorni_sadrzaj>
    <derivirana_varijabla naziv="DomainObject.Predmet.StrankaFormatedWithAdress_1"> ANĐELO MILOŠ, BOŠKOVIĆEVA 4, 10000 Zagreb; PBZ CARD društvo s ograničenom odgovornošću za poslovanje kreditnim karticama, putnička agencija, Radnička cesta 44, 10000 Zagreb</derivirana_varijabla>
  </DomainObject.Predmet.StrankaFormatedWithAdress>
  <DomainObject.Predmet.StrankaFormatedWithAdressOIB>
    <izvorni_sadrzaj> ANĐELO MILOŠ, OIB 53316274307, BOŠKOVIĆEVA 4, 10000 Zagreb; PBZ CARD društvo s ograničenom odgovornošću za poslovanje kreditnim karticama, putnička agencija, OIB 28495895537, Radnička cesta 44, 10000 Zagreb</izvorni_sadrzaj>
    <derivirana_varijabla naziv="DomainObject.Predmet.StrankaFormatedWithAdressOIB_1"> ANĐELO MILOŠ, OIB 53316274307, BOŠKOVIĆEVA 4, 10000 Zagreb; PBZ CARD društvo s ograničenom odgovornošću za poslovanje kreditnim karticama, putnička agencija, OIB 28495895537, Radnička cesta 44, 10000 Zagreb</derivirana_varijabla>
  </DomainObject.Predmet.StrankaFormatedWithAdressOIB>
  <DomainObject.Predmet.StrankaWithAdress>
    <izvorni_sadrzaj>ANĐELO MILOŠ BOŠKOVIĆEVA 4,10000 Zagreb,PBZ CARD društvo s ograničenom odgovornošću za poslovanje kreditnim karticama, putnička agencija Radnička cesta 44,10000 Zagreb</izvorni_sadrzaj>
    <derivirana_varijabla naziv="DomainObject.Predmet.StrankaWithAdress_1">ANĐELO MILOŠ BOŠKOVIĆEVA 4,10000 Zagreb,PBZ CARD društvo s ograničenom odgovornošću za poslovanje kreditnim karticama, putnička agencija Radnička cesta 44,10000 Zagreb</derivirana_varijabla>
  </DomainObject.Predmet.StrankaWithAdress>
  <DomainObject.Predmet.StrankaWithAdressOIB>
    <izvorni_sadrzaj>ANĐELO MILOŠ, OIB 53316274307, BOŠKOVIĆEVA 4,10000 Zagreb,PBZ CARD društvo s ograničenom odgovornošću za poslovanje kreditnim karticama, putnička agencija, OIB 28495895537, Radnička cesta 44,10000 Zagreb</izvorni_sadrzaj>
    <derivirana_varijabla naziv="DomainObject.Predmet.StrankaWithAdressOIB_1">ANĐELO MILOŠ, OIB 53316274307, BOŠKOVIĆEVA 4,10000 Zagreb,PBZ CARD društvo s ograničenom odgovornošću za poslovanje kreditnim karticama, putnička agencija, OIB 28495895537, Radnička cesta 44,10000 Zagreb</derivirana_varijabla>
  </DomainObject.Predmet.StrankaWithAdressOIB>
  <DomainObject.Predmet.StrankaNazivFormated>
    <izvorni_sadrzaj>ANĐELO MILOŠ,PBZ CARD društvo s ograničenom odgovornošću za poslovanje kreditnim karticama, putnička agencija</izvorni_sadrzaj>
    <derivirana_varijabla naziv="DomainObject.Predmet.StrankaNazivFormated_1">ANĐELO MILOŠ,PBZ CARD društvo s ograničenom odgovornošću za poslovanje kreditnim karticama, putnička agencija</derivirana_varijabla>
  </DomainObject.Predmet.StrankaNazivFormated>
  <DomainObject.Predmet.StrankaNazivFormatedOIB>
    <izvorni_sadrzaj>ANĐELO MILOŠ, OIB 53316274307,PBZ CARD društvo s ograničenom odgovornošću za poslovanje kreditnim karticama, putnička agencija, OIB 28495895537</izvorni_sadrzaj>
    <derivirana_varijabla naziv="DomainObject.Predmet.StrankaNazivFormatedOIB_1">ANĐELO MILOŠ, OIB 53316274307,PBZ CARD društvo s ograničenom odgovornošću za poslovanje kreditnim karticama, putnička agencija, OIB 28495895537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ANĐELO MILOŠ</item>
      <item>PBZ CARD društvo s ograničenom odgovornošću za poslovanje kreditnim karticama, putnička agencija</item>
    </izvorni_sadrzaj>
    <derivirana_varijabla naziv="DomainObject.Predmet.StrankaListFormated_1">
      <item>ANĐELO MILOŠ</item>
      <item>PBZ CARD društvo s ograničenom odgovornošću za poslovanje kreditnim karticama, putnička agencija</item>
    </derivirana_varijabla>
  </DomainObject.Predmet.StrankaListFormated>
  <DomainObject.Predmet.StrankaListFormatedOIB>
    <izvorni_sadrzaj>
      <item>ANĐELO MILOŠ, OIB 53316274307</item>
      <item>PBZ CARD društvo s ograničenom odgovornošću za poslovanje kreditnim karticama, putnička agencija, OIB 28495895537</item>
    </izvorni_sadrzaj>
    <derivirana_varijabla naziv="DomainObject.Predmet.StrankaListFormatedOIB_1">
      <item>ANĐELO MILOŠ, OIB 53316274307</item>
      <item>PBZ CARD društvo s ograničenom odgovornošću za poslovanje kreditnim karticama, putnička agencija, OIB 28495895537</item>
    </derivirana_varijabla>
  </DomainObject.Predmet.StrankaListFormatedOIB>
  <DomainObject.Predmet.StrankaListFormatedWithAdress>
    <izvorni_sadrzaj>
      <item>ANĐELO MILOŠ, BOŠKOVIĆEVA 4, 10000 Zagreb</item>
      <item>PBZ CARD društvo s ograničenom odgovornošću za poslovanje kreditnim karticama, putnička agencija, Radnička cesta 44, 10000 Zagreb</item>
    </izvorni_sadrzaj>
    <derivirana_varijabla naziv="DomainObject.Predmet.StrankaListFormatedWithAdress_1">
      <item>ANĐELO MILOŠ, BOŠKOVIĆEVA 4, 10000 Zagreb</item>
      <item>PBZ CARD društvo s ograničenom odgovornošću za poslovanje kreditnim karticama, putnička agencija, Radnička cesta 44, 10000 Zagreb</item>
    </derivirana_varijabla>
  </DomainObject.Predmet.StrankaListFormatedWithAdress>
  <DomainObject.Predmet.StrankaListFormatedWithAdressOIB>
    <izvorni_sadrzaj>
      <item>ANĐELO MILOŠ, OIB 53316274307, BOŠKOVIĆEVA 4, 10000 Zagreb</item>
      <item>PBZ CARD društvo s ograničenom odgovornošću za poslovanje kreditnim karticama, putnička agencija, OIB 28495895537, Radnička cesta 44, 10000 Zagreb</item>
    </izvorni_sadrzaj>
    <derivirana_varijabla naziv="DomainObject.Predmet.StrankaListFormatedWithAdressOIB_1">
      <item>ANĐELO MILOŠ, OIB 53316274307, BOŠKOVIĆEVA 4, 10000 Zagreb</item>
      <item>PBZ CARD društvo s ograničenom odgovornošću za poslovanje kreditnim karticama, putnička agencija, OIB 28495895537, Radnička cesta 44, 10000 Zagreb</item>
    </derivirana_varijabla>
  </DomainObject.Predmet.StrankaListFormatedWithAdressOIB>
  <DomainObject.Predmet.StrankaListNazivFormated>
    <izvorni_sadrzaj>
      <item>ANĐELO MILOŠ</item>
      <item>PBZ CARD društvo s ograničenom odgovornošću za poslovanje kreditnim karticama, putnička agencija</item>
    </izvorni_sadrzaj>
    <derivirana_varijabla naziv="DomainObject.Predmet.StrankaListNazivFormated_1">
      <item>ANĐELO MILOŠ</item>
      <item>PBZ CARD društvo s ograničenom odgovornošću za poslovanje kreditnim karticama, putnička agencija</item>
    </derivirana_varijabla>
  </DomainObject.Predmet.StrankaListNazivFormated>
  <DomainObject.Predmet.StrankaListNazivFormatedOIB>
    <izvorni_sadrzaj>
      <item>ANĐELO MILOŠ, OIB 53316274307</item>
      <item>PBZ CARD društvo s ograničenom odgovornošću za poslovanje kreditnim karticama, putnička agencija, OIB 28495895537</item>
    </izvorni_sadrzaj>
    <derivirana_varijabla naziv="DomainObject.Predmet.StrankaListNazivFormatedOIB_1">
      <item>ANĐELO MILOŠ, OIB 53316274307</item>
      <item>PBZ CARD društvo s ograničenom odgovornošću za poslovanje kreditnim karticama, putnička agencija, OIB 28495895537</item>
    </derivirana_varijabla>
  </DomainObject.Predmet.StrankaListNazivFormatedOIB>
  <DomainObject.Predmet.ProtuStrankaListFormated>
    <izvorni_sadrzaj>
      <item>NOTE NEKRETNINE d.o.o. za poslovanje nekretninama - u stečaju zastupanog po punomoćniku ZZ Dušan Mišković</item>
    </izvorni_sadrzaj>
    <derivirana_varijabla naziv="DomainObject.Predmet.ProtuStrankaListFormated_1">
      <item>NOTE NEKRETNINE d.o.o. za poslovanje nekretninama - u stečaju zastupanog po punomoćniku ZZ Dušan Mišković</item>
    </derivirana_varijabla>
  </DomainObject.Predmet.ProtuStrankaListFormated>
  <DomainObject.Predmet.ProtuStrankaListFormatedOIB>
    <izvorni_sadrzaj>
      <item>NOTE NEKRETNINE d.o.o. za poslovanje nekretninama - u stečaju, OIB 61449418137 zastupanog po punomoćniku ZZ Dušan Mišković</item>
    </izvorni_sadrzaj>
    <derivirana_varijabla naziv="DomainObject.Predmet.ProtuStrankaListFormatedOIB_1">
      <item>NOTE NEKRETNINE d.o.o. za poslovanje nekretninama - u stečaju, OIB 61449418137 zastupanog po punomoćniku ZZ Dušan Mišković</item>
    </derivirana_varijabla>
  </DomainObject.Predmet.ProtuStrankaListFormatedOIB>
  <DomainObject.Predmet.ProtuStrankaListFormatedWithAdress>
    <izvorni_sadrzaj>
      <item>NOTE NEKRETNINE d.o.o. za poslovanje nekretninama - u stečaju, Boškovićeva 4, 10000 Zagreb zastupanog po punomoćniku ZZ Dušan Mišković</item>
    </izvorni_sadrzaj>
    <derivirana_varijabla naziv="DomainObject.Predmet.ProtuStrankaListFormatedWithAdress_1">
      <item>NOTE NEKRETNINE d.o.o. za poslovanje nekretninama - u stečaju, Boškovićeva 4, 10000 Zagreb zastupanog po punomoćniku ZZ Dušan Mišković</item>
    </derivirana_varijabla>
  </DomainObject.Predmet.ProtuStrankaListFormatedWithAdress>
  <DomainObject.Predmet.ProtuStrankaListFormatedWithAdressOIB>
    <izvorni_sadrzaj>
      <item>NOTE NEKRETNINE d.o.o. za poslovanje nekretninama - u stečaju, OIB 61449418137, Boškovićeva 4, 10000 Zagreb zastupanog po punomoćniku ZZ Dušan Mišković</item>
    </izvorni_sadrzaj>
    <derivirana_varijabla naziv="DomainObject.Predmet.ProtuStrankaListFormatedWithAdressOIB_1">
      <item>NOTE NEKRETNINE d.o.o. za poslovanje nekretninama - u stečaju, OIB 61449418137, Boškovićeva 4, 10000 Zagreb zastupanog po punomoćniku ZZ Dušan Mišković</item>
    </derivirana_varijabla>
  </DomainObject.Predmet.ProtuStrankaListFormatedWithAdressOIB>
  <DomainObject.Predmet.ProtuStrankaListNazivFormated>
    <izvorni_sadrzaj>
      <item>NOTE NEKRETNINE d.o.o. za poslovanje nekretninama - u stečaju</item>
    </izvorni_sadrzaj>
    <derivirana_varijabla naziv="DomainObject.Predmet.ProtuStrankaListNazivFormated_1">
      <item>NOTE NEKRETNINE d.o.o. za poslovanje nekretninama - u stečaju</item>
    </derivirana_varijabla>
  </DomainObject.Predmet.ProtuStrankaListNazivFormated>
  <DomainObject.Predmet.ProtuStrankaListNazivFormatedOIB>
    <izvorni_sadrzaj>
      <item>NOTE NEKRETNINE d.o.o. za poslovanje nekretninama - u stečaju, OIB 61449418137</item>
    </izvorni_sadrzaj>
    <derivirana_varijabla naziv="DomainObject.Predmet.ProtuStrankaListNazivFormatedOIB_1">
      <item>NOTE NEKRETNINE d.o.o. za poslovanje nekretninama - u stečaju, OIB 61449418137</item>
    </derivirana_varijabla>
  </DomainObject.Predmet.ProtuStrankaListNazivFormatedOIB>
  <DomainObject.Predmet.OstaliListFormated>
    <izvorni_sadrzaj>
      <item>ZZ 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</izvorni_sadrzaj>
    <derivirana_varijabla naziv="DomainObject.Predmet.OstaliListFormated_1">
      <item>ZZ 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</derivirana_varijabla>
  </DomainObject.Predmet.OstaliListFormated>
  <DomainObject.Predmet.OstaliListFormatedOIB>
    <izvorni_sadrzaj>
      <item>ZZ 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 Župić i partneri</item>
    </izvorni_sadrzaj>
    <derivirana_varijabla naziv="DomainObject.Predmet.OstaliListFormatedOIB_1">
      <item>ZZ 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 Župić i partneri</item>
    </derivirana_varijabla>
  </DomainObject.Predmet.OstaliListFormatedOIB>
  <DomainObject.Predmet.OstaliListFormatedWithAdress>
    <izvorni_sadrzaj>
      <item>ZZ 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Trnjanska cesta 23, 10000 Zagreb</item>
      <item>Vjerovnici</item>
      <item>OD Župić i partneri, Ul. grada Vukovara 269f, 10000 Zagreb</item>
    </izvorni_sadrzaj>
    <derivirana_varijabla naziv="DomainObject.Predmet.OstaliListFormatedWithAdress_1">
      <item>ZZ 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Trnjanska cesta 23, 10000 Zagreb</item>
      <item>Vjerovnici</item>
      <item>OD Župić i partneri, Ul. grada Vukovara 269f, 10000 Zagreb</item>
    </derivirana_varijabla>
  </DomainObject.Predmet.OstaliListFormatedWithAdress>
  <DomainObject.Predmet.OstaliListFormatedWithAdressOIB>
    <izvorni_sadrzaj>
      <item>ZZ 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OIB 41347934153, Trnjanska cesta 23, 10000 Zagreb</item>
      <item>Vjerovnici</item>
      <item>OD Župić i partneri, Ul. grada Vukovara 269f, 10000 Zagreb</item>
    </izvorni_sadrzaj>
    <derivirana_varijabla naziv="DomainObject.Predmet.OstaliListFormatedWithAdressOIB_1">
      <item>ZZ 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OIB 41347934153, Trnjanska cesta 23, 10000 Zagreb</item>
      <item>Vjerovnici</item>
      <item>OD Župić i partneri, Ul. grada Vukovara 269f, 10000 Zagreb</item>
    </derivirana_varijabla>
  </DomainObject.Predmet.OstaliListFormatedWithAdressOIB>
  <DomainObject.Predmet.OstaliListNazivFormated>
    <izvorni_sadrzaj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</izvorni_sadrzaj>
    <derivirana_varijabla naziv="DomainObject.Predmet.OstaliListNazivFormated_1"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</derivirana_varijabla>
  </DomainObject.Predmet.OstaliListNazivFormated>
  <DomainObject.Predmet.OstaliListNazivFormatedOIB>
    <izvorni_sadrzaj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 Župić i partneri</item>
    </izvorni_sadrzaj>
    <derivirana_varijabla naziv="DomainObject.Predmet.OstaliListNazivFormatedOIB_1"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 Župić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ANĐELO MILOŠ i dr.</izvorni_sadrzaj>
    <derivirana_varijabla naziv="DomainObject.Predmet.StrankaIDrugi_1">ANĐELO MILOŠ i dr.</derivirana_varijabla>
  </DomainObject.Predmet.StrankaIDrugi>
  <DomainObject.Predmet.ProtustrankaIDrugi>
    <izvorni_sadrzaj>NOTE NEKRETNINE d.o.o. za poslovanje nekretninama - u stečaju</izvorni_sadrzaj>
    <derivirana_varijabla naziv="DomainObject.Predmet.ProtustrankaIDrugi_1">NOTE NEKRETNINE d.o.o. za poslovanje nekretninama - u stečaju</derivirana_varijabla>
  </DomainObject.Predmet.ProtustrankaIDrugi>
  <DomainObject.Predmet.StrankaIDrugiAdressOIB>
    <izvorni_sadrzaj>ANĐELO MILOŠ, OIB 53316274307, BOŠKOVIĆEVA 4, 10000 Zagreb i dr.</izvorni_sadrzaj>
    <derivirana_varijabla naziv="DomainObject.Predmet.StrankaIDrugiAdressOIB_1">ANĐELO MILOŠ, OIB 53316274307, BOŠKOVIĆEVA 4, 10000 Zagreb i dr.</derivirana_varijabla>
  </DomainObject.Predmet.StrankaIDrugiAdressOIB>
  <DomainObject.Predmet.ProtustrankaIDrugiAdressOIB>
    <izvorni_sadrzaj>NOTE NEKRETNINE d.o.o. za poslovanje nekretninama - u stečaju, OIB 61449418137, Boškovićeva 4, 10000 Zagreb</izvorni_sadrzaj>
    <derivirana_varijabla naziv="DomainObject.Predmet.ProtustrankaIDrugiAdressOIB_1">NOTE NEKRETNINE d.o.o. za poslovanje nekretninama - u stečaju, OIB 61449418137, Boškovićeva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ANĐELO MILOŠ</item>
      <item>NOTE NEKRETNINE d.o.o. za poslovanje nekretninama - u stečaju</item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  <item>PBZ CARD društvo s ograničenom odgovornošću za poslovanje kreditnim karticama, putnička agencija</item>
    </izvorni_sadrzaj>
    <derivirana_varijabla naziv="DomainObject.Predmet.SudioniciListNaziv_1">
      <item>ANĐELO MILOŠ</item>
      <item>NOTE NEKRETNINE d.o.o. za poslovanje nekretninama - u stečaju</item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  <item>PBZ CARD društvo s ograničenom odgovornošću za poslovanje kreditnim karticama, putnička agencija</item>
    </derivirana_varijabla>
  </DomainObject.Predmet.SudioniciListNaziv>
  <DomainObject.Predmet.SudioniciListAdressOIB>
    <izvorni_sadrzaj>
      <item>ANĐELO MILOŠ, OIB 53316274307, BOŠKOVIĆEVA 4,10000 Zagreb</item>
      <item>NOTE NEKRETNINE d.o.o. za poslovanje nekretninama - u stečaju, OIB 61449418137, Boškovićeva 4,10000 Zagreb</item>
      <item>ZZ Dušan Mišković, Julija Benešića 22,32236 Ilok</item>
      <item>JAVNOST</item>
      <item>Trgovački sud u Zagreb - sudski registar</item>
      <item>Trgovački sud u Zagrebu - stečajni upisnik</item>
      <item>DAMIR MIKULJAN, Dalmatinska 2,10000 Zagreb</item>
      <item>ŽDO -Građnsko-upravni odjel</item>
      <item>Prezna uprava Zagreb, </item>
      <item>Ministarstvo pravosuđa RH, Ulica grada Vukovara 49,10000 Zagreb</item>
      <item>FINA</item>
      <item>Općinski građanski sud u Zagrebu zk. odjel</item>
      <item>Damir Mikić, OIB 41347934153, Trnjanska cesta 23,10000 Zagreb</item>
      <item>Vjerovnici</item>
      <item>OD Župić i partneri, Ul. grada Vukovara 269f,10000 Zagreb</item>
      <item>PBZ CARD društvo s ograničenom odgovornošću za poslovanje kreditnim karticama, putnička agencija, OIB 28495895537, Radnička cesta 44,10000 Zagreb</item>
    </izvorni_sadrzaj>
    <derivirana_varijabla naziv="DomainObject.Predmet.SudioniciListAdressOIB_1">
      <item>ANĐELO MILOŠ, OIB 53316274307, BOŠKOVIĆEVA 4,10000 Zagreb</item>
      <item>NOTE NEKRETNINE d.o.o. za poslovanje nekretninama - u stečaju, OIB 61449418137, Boškovićeva 4,10000 Zagreb</item>
      <item>ZZ Dušan Mišković, Julija Benešića 22,32236 Ilok</item>
      <item>JAVNOST</item>
      <item>Trgovački sud u Zagreb - sudski registar</item>
      <item>Trgovački sud u Zagrebu - stečajni upisnik</item>
      <item>DAMIR MIKULJAN, Dalmatinska 2,10000 Zagreb</item>
      <item>ŽDO -Građnsko-upravni odjel</item>
      <item>Prezna uprava Zagreb, </item>
      <item>Ministarstvo pravosuđa RH, Ulica grada Vukovara 49,10000 Zagreb</item>
      <item>FINA</item>
      <item>Općinski građanski sud u Zagrebu zk. odjel</item>
      <item>Damir Mikić, OIB 41347934153, Trnjanska cesta 23,10000 Zagreb</item>
      <item>Vjerovnici</item>
      <item>OD Župić i partneri, Ul. grada Vukovara 269f,10000 Zagreb</item>
      <item>PBZ CARD društvo s ograničenom odgovornošću za poslovanje kreditnim karticama, putnička agencija, OIB 28495895537, Radnička cesta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53316274307</item>
      <item>, OIB 61449418137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41347934153</item>
      <item>, OIB null</item>
      <item>, OIB null</item>
      <item>, OIB 28495895537</item>
    </izvorni_sadrzaj>
    <derivirana_varijabla naziv="DomainObject.Predmet.SudioniciListNazivOIB_1">
      <item>, OIB 53316274307</item>
      <item>, OIB 61449418137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41347934153</item>
      <item>, OIB null</item>
      <item>, OIB null</item>
      <item>, OIB 28495895537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1277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2017-10-03T06:59:00Z</dcterms:created>
  <dc:creator>Damir</dc:creator>
  <cp:lastModifiedBy>Katica Franjić</cp:lastModifiedBy>
  <dcterms:modified xmlns:xsi="http://www.w3.org/2001/XMLSchema-instance" xsi:type="dcterms:W3CDTF">2017-10-03T07:02:00Z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St-1553/2013-61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