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0bba" w14:paraId="6d50bba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9A01A3">
        <w:t>762</w:t>
      </w:r>
      <w:r w:rsidR="00496E35">
        <w:t>/16</w:t>
      </w:r>
      <w:r w:rsidR="00946625">
        <w:t>-</w:t>
      </w:r>
      <w:r w:rsidR="009A01A3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9A01A3">
        <w:t>VE-HA-EF d.o.o., Biograd na Moru, Zagrebačka bb, OIB: 37061572125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9A01A3" w:rsidP="002E4032" w:rsidR="00BE6E59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Jozo Jelavić mr.sc. iz Zagreba, Pavla Hatza 9, OIB: 79433837132</w:t>
      </w:r>
      <w:r w:rsidR="00496E35" w:rsidRPr="00772151">
        <w:t>,</w:t>
      </w:r>
      <w:r w:rsidR="00772151">
        <w:t xml:space="preserve"> </w:t>
      </w:r>
      <w:r w:rsidR="005A2E2A">
        <w:t>imenuje</w:t>
      </w:r>
      <w:r>
        <w:t xml:space="preserve"> se za privremenog stečajnog upravitelja</w:t>
      </w:r>
      <w:r w:rsidR="00281BC7" w:rsidRPr="00EF7C9A">
        <w:t xml:space="preserve">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VE-HA-EF d.o.o., Biograd na Moru, Zagrebačka bb, OIB: 37061572125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9A01A3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6A6847">
        <w:t xml:space="preserve"> upravitelj</w:t>
      </w:r>
      <w:r>
        <w:t xml:space="preserve"> dužan</w:t>
      </w:r>
      <w:r w:rsidR="006A6847">
        <w:t xml:space="preserve">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9A01A3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6A6847">
        <w:t xml:space="preserve"> upravitelj</w:t>
      </w:r>
      <w:r>
        <w:t xml:space="preserve"> dužan</w:t>
      </w:r>
      <w:r w:rsidR="006A6847">
        <w:t xml:space="preserve"> je svoje izvješće dostaviti sudu u roku od </w:t>
      </w:r>
      <w:r w:rsidR="00170940">
        <w:t>30</w:t>
      </w:r>
      <w:r w:rsidR="006A6847"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9A01A3">
        <w:t>VE-HA-EF d.o.o., Biograd na Moru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</w:p>
    <w:p w:rsidRDefault="008F3AD6" w:rsidP="00E2438C" w:rsidR="00B54522">
      <w:pPr>
        <w:ind w:firstLine="708"/>
        <w:jc w:val="both"/>
      </w:pPr>
      <w:r w:rsidRPr="00772151">
        <w:t>Na ročišt</w:t>
      </w:r>
      <w:r w:rsidR="00E2438C" w:rsidRPr="00772151">
        <w:t>u</w:t>
      </w:r>
      <w:r w:rsidR="009B4456" w:rsidRPr="00772151">
        <w:t xml:space="preserve"> </w:t>
      </w:r>
      <w:r w:rsidRPr="00772151">
        <w:t>za utvrđivanje uvjeta za otvaranje stečajnog postupka</w:t>
      </w:r>
      <w:r w:rsidR="00BC26D1" w:rsidRPr="00772151">
        <w:t xml:space="preserve"> zastupni</w:t>
      </w:r>
      <w:r w:rsidR="00772151" w:rsidRPr="00772151">
        <w:t xml:space="preserve">k </w:t>
      </w:r>
      <w:r w:rsidR="00F27195" w:rsidRPr="00772151">
        <w:t>po zakonu stečajnog dužnika</w:t>
      </w:r>
      <w:r w:rsidR="00F47A12" w:rsidRPr="00772151">
        <w:t xml:space="preserve"> </w:t>
      </w:r>
      <w:r w:rsidR="009A01A3">
        <w:t>je naveo</w:t>
      </w:r>
      <w:r w:rsidR="007A2AEF" w:rsidRPr="00772151">
        <w:t xml:space="preserve"> da</w:t>
      </w:r>
      <w:r w:rsidR="002E4032">
        <w:t xml:space="preserve"> će podmiriti sva dugovanja i time otkloniti stečajni razlog.</w:t>
      </w:r>
      <w:r w:rsidR="009A01A3">
        <w:t xml:space="preserve"> </w:t>
      </w:r>
      <w:r w:rsidR="002E4032">
        <w:t xml:space="preserve"> Međutim</w:t>
      </w:r>
      <w:r w:rsidR="00B54522">
        <w:t xml:space="preserve"> na ro</w:t>
      </w:r>
      <w:r w:rsidR="009A01A3">
        <w:t>čištu od 6. rujna 2016. iskazao je da nije uspio</w:t>
      </w:r>
      <w:r w:rsidR="00B54522">
        <w:t xml:space="preserve"> podmiriti dugove.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 w:rsidR="009A01A3">
        <w:t xml:space="preserve">.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2E4032">
        <w:t>6. rujna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2E4032" w:rsidR="0006623B">
      <w:pPr>
        <w:jc w:val="right"/>
      </w:pPr>
      <w:r>
        <w:t>Sudac</w:t>
      </w:r>
    </w:p>
    <w:p w:rsidRDefault="0006623B" w:rsidP="002E4032" w:rsidR="0006623B">
      <w:pPr>
        <w:jc w:val="right"/>
      </w:pPr>
      <w:r>
        <w:t>Ardena Bajlo</w:t>
      </w:r>
    </w:p>
    <w:p w:rsidRDefault="00717AA5" w:rsidP="006F6B60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6F6B60" w:rsidP="006F6B60" w:rsidR="006F6B60" w:rsidRPr="00EF7C9A">
      <w:r w:rsidRPr="00EF7C9A">
        <w:t xml:space="preserve">Dostaviti : </w:t>
      </w:r>
    </w:p>
    <w:p w:rsidRDefault="009A01A3" w:rsidP="006F6B60" w:rsidR="006F6B60">
      <w:pPr>
        <w:numPr>
          <w:ilvl w:val="0"/>
          <w:numId w:val="1"/>
        </w:numPr>
      </w:pPr>
      <w:r>
        <w:t>Privremenom stečajnom upravitelju</w:t>
      </w:r>
      <w:r w:rsidR="006F6B60" w:rsidRPr="00EF7C9A">
        <w:t xml:space="preserve"> uz izjavu i potvrdu o imenovanju</w:t>
      </w:r>
      <w:r w:rsidR="006F6B60">
        <w:t xml:space="preserve"> – e-mailom </w:t>
      </w:r>
    </w:p>
    <w:p w:rsidRDefault="006F6B60" w:rsidP="006F6B60" w:rsidR="006F6B60" w:rsidRPr="00EF7C9A">
      <w:pPr>
        <w:numPr>
          <w:ilvl w:val="0"/>
          <w:numId w:val="1"/>
        </w:numPr>
      </w:pPr>
      <w:r>
        <w:t>sudski registar</w:t>
      </w:r>
    </w:p>
    <w:p w:rsidRDefault="006F6B60" w:rsidP="006F6B60" w:rsidR="006F6B6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F6B60" w:rsidP="006F6B60" w:rsidR="006F6B6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48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9A01A3">
          <w:t>762</w:t>
        </w:r>
        <w:r w:rsidR="00D26084">
          <w:t>/16-</w:t>
        </w:r>
        <w:r w:rsidR="00B54522">
          <w:t>11</w:t>
        </w:r>
      </w:p>
      <w:p w:rsidRDefault="00E12FEA" w:rsidP="009C0FF2" w:rsidR="00E12FEA" w:rsidRPr="00EF7C9A">
        <w:pPr>
          <w:jc w:val="right"/>
        </w:pPr>
      </w:p>
      <w:p w:rsidRDefault="0078148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148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A01A3"/>
    <w:rsid w:val="009B4456"/>
    <w:rsid w:val="009C0FF2"/>
    <w:rsid w:val="009C1D6E"/>
    <w:rsid w:val="009F62F2"/>
    <w:rsid w:val="00A520DC"/>
    <w:rsid w:val="00A5292A"/>
    <w:rsid w:val="00A56386"/>
    <w:rsid w:val="00AA6990"/>
    <w:rsid w:val="00AB08B3"/>
    <w:rsid w:val="00AE7788"/>
    <w:rsid w:val="00B310F0"/>
    <w:rsid w:val="00B54522"/>
    <w:rsid w:val="00BA7CDC"/>
    <w:rsid w:val="00BB4F73"/>
    <w:rsid w:val="00BC26D1"/>
    <w:rsid w:val="00BC6535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VE-HA-EF društvo za graditeljstvo, prijevoz robe i trgovinu d.o.o.</izvorni_sadrzaj>
    <derivirana_varijabla naziv="DomainObject.Predmet.ProtustrankaFormated_1">  VE-HA-EF društvo za graditeljstvo, prijevoz robe i trgovinu d.o.o.</derivirana_varijabla>
  </DomainObject.Predmet.ProtustrankaFormated>
  <DomainObject.Predmet.ProtustrankaFormatedOIB>
    <izvorni_sadrzaj>  VE-HA-EF društvo za graditeljstvo, prijevoz robe i trgovinu d.o.o., OIB 37061572125</izvorni_sadrzaj>
    <derivirana_varijabla naziv="DomainObject.Predmet.ProtustrankaFormatedOIB_1">  VE-HA-EF društvo za graditeljstvo, prijevoz robe i trgovinu d.o.o., OIB 37061572125</derivirana_varijabla>
  </DomainObject.Predmet.ProtustrankaFormatedOIB>
  <DomainObject.Predmet.ProtustrankaFormatedWithAdress>
    <izvorni_sadrzaj> VE-HA-EF društvo za graditeljstvo, prijevoz robe i trgovinu d.o.o., Zagrebačka/bb, 23210 Biograd Na Moru</izvorni_sadrzaj>
    <derivirana_varijabla naziv="DomainObject.Predmet.ProtustrankaFormatedWithAdress_1"> VE-HA-EF društvo za graditeljstvo, prijevoz robe i trgovinu d.o.o., Zagrebačka/bb, 23210 Biograd Na Moru</derivirana_varijabla>
  </DomainObject.Predmet.ProtustrankaFormatedWithAdress>
  <DomainObject.Predmet.ProtustrankaFormatedWithAdressOIB>
    <izvorni_sadrzaj> VE-HA-EF društvo za graditeljstvo, prijevoz robe i trgovinu d.o.o., OIB 37061572125, Zagrebačka/bb, 23210 Biograd Na Moru</izvorni_sadrzaj>
    <derivirana_varijabla naziv="DomainObject.Predmet.ProtustrankaFormatedWithAdressOIB_1"> VE-HA-EF društvo za graditeljstvo, prijevoz robe i trgovinu d.o.o., OIB 37061572125, Zagrebačka/bb, 23210 Biograd Na Moru</derivirana_varijabla>
  </DomainObject.Predmet.ProtustrankaFormatedWithAdressOIB>
  <DomainObject.Predmet.ProtustrankaWithAdress>
    <izvorni_sadrzaj>VE-HA-EF društvo za graditeljstvo, prijevoz robe i trgovinu d.o.o. Zagrebačka/bb, 23210 Biograd Na Moru</izvorni_sadrzaj>
    <derivirana_varijabla naziv="DomainObject.Predmet.ProtustrankaWithAdress_1">VE-HA-EF društvo za graditeljstvo, prijevoz robe i trgovinu d.o.o. Zagrebačka/bb, 23210 Biograd Na Moru</derivirana_varijabla>
  </DomainObject.Predmet.ProtustrankaWithAdress>
  <DomainObject.Predmet.ProtustrankaWithAdressOIB>
    <izvorni_sadrzaj>VE-HA-EF društvo za graditeljstvo, prijevoz robe i trgovinu d.o.o., OIB 37061572125, Zagrebačka/bb, 23210 Biograd Na Moru</izvorni_sadrzaj>
    <derivirana_varijabla naziv="DomainObject.Predmet.ProtustrankaWithAdressOIB_1">VE-HA-EF društvo za graditeljstvo, prijevoz robe i trgovinu d.o.o., OIB 37061572125, Zagrebačka/bb, 23210 Biograd Na Moru</derivirana_varijabla>
  </DomainObject.Predmet.ProtustrankaWithAdressOIB>
  <DomainObject.Predmet.ProtustrankaNazivFormated>
    <izvorni_sadrzaj>VE-HA-EF društvo za graditeljstvo, prijevoz robe i trgovinu d.o.o.</izvorni_sadrzaj>
    <derivirana_varijabla naziv="DomainObject.Predmet.ProtustrankaNazivFormated_1">VE-HA-EF društvo za graditeljstvo, prijevoz robe i trgovinu d.o.o.</derivirana_varijabla>
  </DomainObject.Predmet.ProtustrankaNazivFormated>
  <DomainObject.Predmet.ProtustrankaNazivFormatedOIB>
    <izvorni_sadrzaj>VE-HA-EF društvo za graditeljstvo, prijevoz robe i trgovinu d.o.o., OIB 37061572125</izvorni_sadrzaj>
    <derivirana_varijabla naziv="DomainObject.Predmet.ProtustrankaNazivFormatedOIB_1">VE-HA-EF društvo za graditeljstvo, prijevoz robe i trgovinu d.o.o., OIB 37061572125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522785.20</izvorni_sadrzaj>
    <derivirana_varijabla naziv="DomainObject.Predmet.TrenutnaVrijednost_1">522785.20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VE-HA-EF društvo za graditeljstvo, prijevoz robe i trgovinu d.o.o.</item>
    </izvorni_sadrzaj>
    <derivirana_varijabla naziv="DomainObject.Predmet.ProtuStrankaListFormated_1">
      <item>VE-HA-EF društvo za graditeljstvo, prijevoz robe i trgovinu d.o.o.</item>
    </derivirana_varijabla>
  </DomainObject.Predmet.ProtuStrankaListFormated>
  <DomainObject.Predmet.ProtuStrankaListFormatedOIB>
    <izvorni_sadrzaj>
      <item>VE-HA-EF društvo za graditeljstvo, prijevoz robe i trgovinu d.o.o., OIB 37061572125</item>
    </izvorni_sadrzaj>
    <derivirana_varijabla naziv="DomainObject.Predmet.ProtuStrankaListFormatedOIB_1">
      <item>VE-HA-EF društvo za graditeljstvo, prijevoz robe i trgovinu d.o.o., OIB 37061572125</item>
    </derivirana_varijabla>
  </DomainObject.Predmet.ProtuStrankaListFormatedOIB>
  <DomainObject.Predmet.ProtuStrankaListFormatedWithAdress>
    <izvorni_sadrzaj>
      <item>VE-HA-EF društvo za graditeljstvo, prijevoz robe i trgovinu d.o.o., Zagrebačka/bb, 23210 Biograd Na Moru</item>
    </izvorni_sadrzaj>
    <derivirana_varijabla naziv="DomainObject.Predmet.ProtuStrankaListFormatedWithAdress_1">
      <item>VE-HA-EF društvo za graditeljstvo, prijevoz robe i trgovinu d.o.o., Zagrebačka/bb, 23210 Biograd Na Moru</item>
    </derivirana_varijabla>
  </DomainObject.Predmet.ProtuStrankaListFormatedWithAdress>
  <DomainObject.Predmet.ProtuStrankaListFormatedWithAdressOIB>
    <izvorni_sadrzaj>
      <item>VE-HA-EF društvo za graditeljstvo, prijevoz robe i trgovinu d.o.o., OIB 37061572125, Zagrebačka/bb, 23210 Biograd Na Moru</item>
    </izvorni_sadrzaj>
    <derivirana_varijabla naziv="DomainObject.Predmet.ProtuStrankaListFormatedWithAdressOIB_1">
      <item>VE-HA-EF društvo za graditeljstvo, prijevoz robe i trgovinu d.o.o., OIB 37061572125, Zagrebačka/bb, 23210 Biograd Na Moru</item>
    </derivirana_varijabla>
  </DomainObject.Predmet.ProtuStrankaListFormatedWithAdressOIB>
  <DomainObject.Predmet.ProtuStrankaListNazivFormated>
    <izvorni_sadrzaj>
      <item>VE-HA-EF društvo za graditeljstvo, prijevoz robe i trgovinu d.o.o.</item>
    </izvorni_sadrzaj>
    <derivirana_varijabla naziv="DomainObject.Predmet.ProtuStrankaListNazivFormated_1">
      <item>VE-HA-EF društvo za graditeljstvo, prijevoz robe i trgovinu d.o.o.</item>
    </derivirana_varijabla>
  </DomainObject.Predmet.ProtuStrankaListNazivFormated>
  <DomainObject.Predmet.ProtuStrankaListNazivFormatedOIB>
    <izvorni_sadrzaj>
      <item>VE-HA-EF društvo za graditeljstvo, prijevoz robe i trgovinu d.o.o., OIB 37061572125</item>
    </izvorni_sadrzaj>
    <derivirana_varijabla naziv="DomainObject.Predmet.ProtuStrankaListNazivFormatedOIB_1">
      <item>VE-HA-EF društvo za graditeljstvo, prijevoz robe i trgovinu d.o.o., OIB 37061572125</item>
    </derivirana_varijabla>
  </DomainObject.Predmet.ProtuStrankaListNazivFormatedOIB>
  <DomainObject.Predmet.OstaliListFormated>
    <izvorni_sadrzaj>
      <item>Željko Zrilić</item>
    </izvorni_sadrzaj>
    <derivirana_varijabla naziv="DomainObject.Predmet.OstaliListFormated_1">
      <item>Željko Zrilić</item>
    </derivirana_varijabla>
  </DomainObject.Predmet.OstaliListFormated>
  <DomainObject.Predmet.OstaliListFormatedOIB>
    <izvorni_sadrzaj>
      <item>Željko Zrilić, OIB 61212843383</item>
    </izvorni_sadrzaj>
    <derivirana_varijabla naziv="DomainObject.Predmet.OstaliListFormatedOIB_1">
      <item>Željko Zrilić, OIB 61212843383</item>
    </derivirana_varijabla>
  </DomainObject.Predmet.OstaliListFormatedOIB>
  <DomainObject.Predmet.OstaliListFormatedWithAdress>
    <izvorni_sadrzaj>
      <item>Željko Zrilić, Savska 2, 23210 Biograd Na Moru</item>
    </izvorni_sadrzaj>
    <derivirana_varijabla naziv="DomainObject.Predmet.OstaliListFormatedWithAdress_1">
      <item>Željko Zrilić, Savska 2, 23210 Biograd Na Moru</item>
    </derivirana_varijabla>
  </DomainObject.Predmet.OstaliListFormatedWithAdress>
  <DomainObject.Predmet.OstaliListFormatedWithAdressOIB>
    <izvorni_sadrzaj>
      <item>Željko Zrilić, OIB 61212843383, Savska 2, 23210 Biograd Na Moru</item>
    </izvorni_sadrzaj>
    <derivirana_varijabla naziv="DomainObject.Predmet.OstaliListFormatedWithAdressOIB_1">
      <item>Željko Zrilić, OIB 61212843383, Savska 2, 23210 Biograd Na Moru</item>
    </derivirana_varijabla>
  </DomainObject.Predmet.OstaliListFormatedWithAdressOIB>
  <DomainObject.Predmet.OstaliListNazivFormated>
    <izvorni_sadrzaj>
      <item>Željko Zrilić</item>
    </izvorni_sadrzaj>
    <derivirana_varijabla naziv="DomainObject.Predmet.OstaliListNazivFormated_1">
      <item>Željko Zrilić</item>
    </derivirana_varijabla>
  </DomainObject.Predmet.OstaliListNazivFormated>
  <DomainObject.Predmet.OstaliListNazivFormatedOIB>
    <izvorni_sadrzaj>
      <item>Željko Zrilić, OIB 61212843383</item>
    </izvorni_sadrzaj>
    <derivirana_varijabla naziv="DomainObject.Predmet.OstaliListNazivFormatedOIB_1">
      <item>Željko Zrilić, OIB 61212843383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VE-HA-EF društvo za graditeljstvo, prijevoz robe i trgovinu d.o.o.</izvorni_sadrzaj>
    <derivirana_varijabla naziv="DomainObject.Predmet.ProtustrankaIDrugi_1">VE-HA-EF društvo za graditeljstvo, prijevoz robe i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VE-HA-EF društvo za graditeljstvo, prijevoz robe i trgovinu d.o.o., OIB 37061572125, Zagrebačka/bb, 23210 Biograd Na Moru</izvorni_sadrzaj>
    <derivirana_varijabla naziv="DomainObject.Predmet.ProtustrankaIDrugiAdressOIB_1">VE-HA-EF društvo za graditeljstvo, prijevoz robe i trgovinu d.o.o., OIB 37061572125, Zagrebačka/bb,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VE-HA-EF društvo za graditeljstvo, prijevoz robe i trgovinu d.o.o.</item>
      <item>Željko Zrilić</item>
    </izvorni_sadrzaj>
    <derivirana_varijabla naziv="DomainObject.Predmet.SudioniciListNaziv_1">
      <item>Financijska agencija</item>
      <item>VE-HA-EF društvo za graditeljstvo, prijevoz robe i trgovinu d.o.o.</item>
      <item>Željko Zrilić</item>
    </derivirana_varijabla>
  </DomainObject.Predmet.SudioniciListNaziv>
  <DomainObject.Predmet.SudioniciListAdressOIB>
    <izvorni_sadrzaj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izvorni_sadrzaj>
    <derivirana_varijabla naziv="DomainObject.Predmet.SudioniciListAdressOIB_1"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37061572125</item>
      <item>, OIB 61212843383</item>
    </izvorni_sadrzaj>
    <derivirana_varijabla naziv="DomainObject.Predmet.SudioniciListNazivOIB_1">
      <item>, OIB 85821130368</item>
      <item>, OIB 37061572125</item>
      <item>, OIB 61212843383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1740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2016-09-06T10:59:00Z</dcterms:created>
  <dc:creator>Ardena Bajlo</dc:creator>
  <cp:lastModifiedBy>Nena Mužanović</cp:lastModifiedBy>
  <cp:lastPrinted>2016-09-05T07:37:00Z</cp:lastPrinted>
  <dcterms:modified xmlns:xsi="http://www.w3.org/2001/XMLSchema-instance" xsi:type="dcterms:W3CDTF">2016-09-06T13:06:00Z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