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62b2" w14:paraId="85662b2" w:rsidRDefault="00C61F9C" w:rsidP="00C61F9C" w:rsidR="00C61F9C">
      <w:pPr>
        <w15:collapsed w:val="false"/>
        <w:rPr>
          <w:rFonts w:eastAsia="Calibri"/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1F9C" w:rsidR="00C61F9C">
        <w:tc>
          <w:tcPr>
            <w:tcW w:type="dxa" w:w="2985"/>
            <w:hideMark/>
          </w:tcPr>
          <w:p w:rsidRDefault="00C61F9C" w:rsidR="00C61F9C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1F9C" w:rsidR="00C61F9C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C61F9C" w:rsidR="00C61F9C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C61F9C" w:rsidR="00C61F9C">
            <w:pPr>
              <w:spacing w:lineRule="auto" w:line="276"/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C61F9C" w:rsidP="00C61F9C" w:rsidR="00C61F9C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1F9C" w:rsidR="00C61F9C">
        <w:trPr>
          <w:jc w:val="right"/>
        </w:trPr>
        <w:tc>
          <w:tcPr>
            <w:tcW w:type="dxa" w:w="4320"/>
            <w:hideMark/>
          </w:tcPr>
          <w:p w:rsidRDefault="00C61F9C" w:rsidP="00C61F9C" w:rsidR="00C61F9C">
            <w:pPr>
              <w:spacing w:lineRule="auto" w:line="276"/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St-4</w:t>
            </w:r>
            <w:r>
              <w:rPr>
                <w:lang w:eastAsia="hr-HR" w:val="hr-HR"/>
              </w:rPr>
              <w:t>26</w:t>
            </w:r>
            <w:r>
              <w:rPr>
                <w:lang w:eastAsia="hr-HR" w:val="hr-HR"/>
              </w:rPr>
              <w:t>/18-3</w:t>
            </w:r>
          </w:p>
        </w:tc>
      </w:tr>
    </w:tbl>
    <w:p w:rsidRDefault="00C61F9C" w:rsidP="00C61F9C" w:rsidR="00C61F9C">
      <w:pPr>
        <w:jc w:val="center"/>
        <w:rPr>
          <w:lang w:val="hr-HR"/>
        </w:rPr>
      </w:pPr>
    </w:p>
    <w:p w:rsidRDefault="00C61F9C" w:rsidP="00C61F9C" w:rsidR="00C61F9C">
      <w:pPr>
        <w:jc w:val="center"/>
        <w:rPr>
          <w:lang w:val="hr-HR"/>
        </w:rPr>
      </w:pPr>
    </w:p>
    <w:p w:rsidRDefault="00C61F9C" w:rsidP="00C61F9C" w:rsidR="00C61F9C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sucu toga suda Hugu </w:t>
      </w:r>
      <w:proofErr w:type="spellStart"/>
      <w:r>
        <w:rPr>
          <w:lang w:val="hr-HR"/>
        </w:rPr>
        <w:t>Wedemeyeru</w:t>
      </w:r>
      <w:proofErr w:type="spellEnd"/>
      <w:r>
        <w:rPr>
          <w:lang w:val="hr-HR"/>
        </w:rPr>
        <w:t xml:space="preserve">, a temeljem prijedloga više sudske savjetnice toga suda Ivane Starčević, u predmetu povodom zahtjeva Financijske agencije, Regionalni centar Zagreb, Podružnica Varaždin, Augusta Cesarca 2, Varaždin, za pokretanje skraćenog stečajnog postupka protiv dužnika </w:t>
      </w:r>
      <w:r>
        <w:rPr>
          <w:lang w:val="hr-HR"/>
        </w:rPr>
        <w:t>MTS TRADE d.o.o., OIB: 84545936159 sa sjedištem u Zavojna ulica 9, Varaždin</w:t>
      </w:r>
      <w:r>
        <w:rPr>
          <w:lang w:val="hr-HR"/>
        </w:rPr>
        <w:t>, dana 08. studenog 2018., temeljem čl. 430. Stečajnog zakona ("Narodne novine" 71/15, 104/17, u daljnjem tekstu SZ) objavljuje slijedeći</w:t>
      </w:r>
    </w:p>
    <w:p w:rsidRDefault="00C61F9C" w:rsidP="00C61F9C" w:rsidR="00C61F9C">
      <w:pPr>
        <w:jc w:val="both"/>
        <w:rPr>
          <w:lang w:val="hr-HR"/>
        </w:rPr>
      </w:pPr>
    </w:p>
    <w:p w:rsidRDefault="00C61F9C" w:rsidP="00C61F9C" w:rsidR="00C61F9C">
      <w:pPr>
        <w:jc w:val="center"/>
        <w:rPr>
          <w:sz w:val="28"/>
          <w:szCs w:val="28"/>
          <w:lang w:val="hr-HR"/>
        </w:rPr>
      </w:pPr>
    </w:p>
    <w:p w:rsidRDefault="00C61F9C" w:rsidP="00C61F9C" w:rsidR="00C61F9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C61F9C" w:rsidP="00C61F9C" w:rsidR="00C61F9C">
      <w:pPr>
        <w:jc w:val="both"/>
        <w:rPr>
          <w:lang w:val="hr-HR"/>
        </w:rPr>
      </w:pPr>
    </w:p>
    <w:p w:rsidRDefault="00C61F9C" w:rsidP="00C61F9C" w:rsidR="00C61F9C">
      <w:pPr>
        <w:jc w:val="both"/>
        <w:rPr>
          <w:lang w:val="hr-HR"/>
        </w:rPr>
      </w:pPr>
    </w:p>
    <w:p w:rsidRDefault="00C61F9C" w:rsidP="00C61F9C" w:rsidR="00C61F9C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</w:t>
      </w:r>
      <w:r w:rsidR="007364D3">
        <w:rPr>
          <w:lang w:val="hr-HR"/>
        </w:rPr>
        <w:t>MTS TRADE d.o.o., OIB: 84545936159 sa sjedištem u Zavojna ulica 9, Varaždin</w:t>
      </w:r>
      <w:r>
        <w:rPr>
          <w:lang w:val="hr-HR"/>
        </w:rPr>
        <w:t xml:space="preserve">, iznosi </w:t>
      </w:r>
      <w:r w:rsidR="007364D3">
        <w:rPr>
          <w:lang w:val="hr-HR"/>
        </w:rPr>
        <w:t>51.000,00</w:t>
      </w:r>
      <w:r>
        <w:rPr>
          <w:lang w:val="hr-HR"/>
        </w:rPr>
        <w:t xml:space="preserve"> kuna. </w:t>
      </w:r>
    </w:p>
    <w:p w:rsidRDefault="00C61F9C" w:rsidP="00C61F9C" w:rsidR="00C61F9C">
      <w:pPr>
        <w:jc w:val="both"/>
        <w:rPr>
          <w:lang w:val="hr-HR"/>
        </w:rPr>
      </w:pPr>
    </w:p>
    <w:p w:rsidRDefault="00C61F9C" w:rsidP="00C61F9C" w:rsidR="00C61F9C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proofErr w:type="spellStart"/>
      <w:r w:rsidR="007364D3">
        <w:rPr>
          <w:lang w:val="hr-HR"/>
        </w:rPr>
        <w:t>Samantha</w:t>
      </w:r>
      <w:proofErr w:type="spellEnd"/>
      <w:r w:rsidR="007364D3">
        <w:rPr>
          <w:lang w:val="hr-HR"/>
        </w:rPr>
        <w:t xml:space="preserve"> </w:t>
      </w:r>
      <w:proofErr w:type="spellStart"/>
      <w:r w:rsidR="007364D3">
        <w:rPr>
          <w:lang w:val="hr-HR"/>
        </w:rPr>
        <w:t>Hošab</w:t>
      </w:r>
      <w:proofErr w:type="spellEnd"/>
      <w:r w:rsidR="007364D3">
        <w:rPr>
          <w:lang w:val="hr-HR"/>
        </w:rPr>
        <w:t xml:space="preserve">, OIB: 59971509505, Veliki </w:t>
      </w:r>
      <w:proofErr w:type="spellStart"/>
      <w:r w:rsidR="007364D3">
        <w:rPr>
          <w:lang w:val="hr-HR"/>
        </w:rPr>
        <w:t>Pašijan</w:t>
      </w:r>
      <w:proofErr w:type="spellEnd"/>
      <w:r w:rsidR="007364D3">
        <w:rPr>
          <w:lang w:val="hr-HR"/>
        </w:rPr>
        <w:t xml:space="preserve">, Veliki </w:t>
      </w:r>
      <w:proofErr w:type="spellStart"/>
      <w:r w:rsidR="007364D3">
        <w:rPr>
          <w:lang w:val="hr-HR"/>
        </w:rPr>
        <w:t>Pašijan</w:t>
      </w:r>
      <w:proofErr w:type="spellEnd"/>
      <w:r w:rsidR="007364D3">
        <w:rPr>
          <w:lang w:val="hr-HR"/>
        </w:rPr>
        <w:t xml:space="preserve"> 21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C61F9C" w:rsidP="00C61F9C" w:rsidR="00C61F9C">
      <w:pPr>
        <w:jc w:val="both"/>
        <w:rPr>
          <w:lang w:val="hr-HR"/>
        </w:rPr>
      </w:pPr>
    </w:p>
    <w:p w:rsidRDefault="00C61F9C" w:rsidP="00C61F9C" w:rsidR="00C61F9C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C61F9C" w:rsidP="00C61F9C" w:rsidR="00C61F9C">
      <w:pPr>
        <w:jc w:val="both"/>
        <w:rPr>
          <w:lang w:val="hr-HR"/>
        </w:rPr>
      </w:pPr>
    </w:p>
    <w:p w:rsidRDefault="00C61F9C" w:rsidP="00C61F9C" w:rsidR="00C61F9C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61F9C" w:rsidP="00C61F9C" w:rsidR="00C61F9C">
      <w:pPr>
        <w:ind w:firstLine="720"/>
        <w:jc w:val="both"/>
        <w:rPr>
          <w:lang w:val="hr-HR"/>
        </w:rPr>
      </w:pPr>
    </w:p>
    <w:p w:rsidRDefault="00C61F9C" w:rsidP="00C61F9C" w:rsidR="00C61F9C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C61F9C" w:rsidP="00C61F9C" w:rsidR="00C61F9C">
      <w:pPr>
        <w:jc w:val="both"/>
        <w:rPr>
          <w:lang w:val="hr-HR"/>
        </w:rPr>
      </w:pPr>
    </w:p>
    <w:p w:rsidRDefault="00C61F9C" w:rsidP="00C61F9C" w:rsidR="00C61F9C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C61F9C" w:rsidP="00C61F9C" w:rsidR="00C61F9C">
      <w:pPr>
        <w:outlineLvl w:val="0"/>
        <w:rPr>
          <w:lang w:val="hr-HR"/>
        </w:rPr>
      </w:pPr>
    </w:p>
    <w:p w:rsidRDefault="00C61F9C" w:rsidP="00C61F9C" w:rsidR="00C61F9C">
      <w:pPr>
        <w:jc w:val="both"/>
        <w:outlineLvl w:val="0"/>
        <w:rPr>
          <w:lang w:val="hr-HR"/>
        </w:rPr>
      </w:pPr>
    </w:p>
    <w:p w:rsidRDefault="00C61F9C" w:rsidP="00C61F9C" w:rsidR="00C61F9C">
      <w:pPr>
        <w:jc w:val="center"/>
        <w:outlineLvl w:val="0"/>
        <w:rPr>
          <w:lang w:val="hr-HR"/>
        </w:rPr>
      </w:pPr>
    </w:p>
    <w:p w:rsidRDefault="00C61F9C" w:rsidP="00C61F9C" w:rsidR="00C61F9C">
      <w:pPr>
        <w:jc w:val="center"/>
        <w:outlineLvl w:val="0"/>
        <w:rPr>
          <w:lang w:val="hr-HR"/>
        </w:rPr>
      </w:pPr>
      <w:r>
        <w:rPr>
          <w:lang w:val="hr-HR"/>
        </w:rPr>
        <w:t>U Varaždinu 08. studenog 2018.</w:t>
      </w:r>
    </w:p>
    <w:p w:rsidRDefault="00C61F9C" w:rsidP="00C61F9C" w:rsidR="00C61F9C">
      <w:pPr>
        <w:jc w:val="center"/>
        <w:outlineLvl w:val="0"/>
        <w:rPr>
          <w:lang w:val="hr-HR"/>
        </w:rPr>
      </w:pPr>
    </w:p>
    <w:p w:rsidRDefault="00C61F9C" w:rsidP="00C61F9C" w:rsidR="00C61F9C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C61F9C" w:rsidP="00C61F9C" w:rsidR="00C61F9C">
      <w:pPr>
        <w:ind w:left="5040"/>
        <w:jc w:val="center"/>
        <w:outlineLvl w:val="0"/>
        <w:rPr>
          <w:lang w:val="hr-HR"/>
        </w:rPr>
      </w:pPr>
    </w:p>
    <w:p w:rsidRDefault="00C61F9C" w:rsidP="00C61F9C" w:rsidR="00C61F9C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 xml:space="preserve">Hugo </w:t>
      </w:r>
      <w:proofErr w:type="spellStart"/>
      <w:r>
        <w:rPr>
          <w:lang w:val="hr-HR"/>
        </w:rPr>
        <w:t>Wedemeyer</w:t>
      </w:r>
      <w:proofErr w:type="spellEnd"/>
    </w:p>
    <w:p w:rsidRDefault="00C61F9C" w:rsidP="00C61F9C" w:rsidR="00C61F9C">
      <w:pPr>
        <w:ind w:left="5040"/>
        <w:jc w:val="center"/>
        <w:outlineLvl w:val="0"/>
        <w:rPr>
          <w:color w:val="000000"/>
          <w:lang w:val="hr-HR"/>
        </w:rPr>
      </w:pPr>
    </w:p>
    <w:p w:rsidRDefault="00C61F9C" w:rsidP="00C61F9C" w:rsidR="00C61F9C">
      <w:pPr>
        <w:jc w:val="center"/>
        <w:outlineLvl w:val="0"/>
        <w:rPr>
          <w:lang w:val="hr-HR"/>
        </w:rPr>
      </w:pPr>
    </w:p>
    <w:p w:rsidRDefault="00C61F9C" w:rsidP="00C61F9C" w:rsidR="00C61F9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61F9C" w:rsidP="00C61F9C" w:rsidR="00C61F9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C61F9C" w:rsidP="00C61F9C" w:rsidR="00C61F9C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C61F9C" w:rsidP="00C61F9C" w:rsidR="00C61F9C"/>
    <w:p w:rsidRDefault="00AE649C" w:rsidP="00C61F9C" w:rsidR="00AE649C" w:rsidRPr="00C61F9C"/>
    <w:sectPr w:rsidSect="0032366B" w:rsidR="00AE649C" w:rsidRPr="00C61F9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11E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4D3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F9C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127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61F9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61F9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56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St-426/2018-3</izvorni_sadrzaj>
    <derivirana_varijabla naziv="DomainObject.Oznaka_1">St-426/2018-3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St-426/2018</izvorni_sadrzaj>
    <derivirana_varijabla naziv="DomainObject.Predmet.OznakaBroj_1">St-426/2018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MTS TRADE društvo s ograničenom odgovornošću za trgovinu, usluge i marketing zastupanog po punomoćniku Samantha Hošab</izvorni_sadrzaj>
    <derivirana_varijabla naziv="DomainObject.Predmet.ProtustrankaFormated_1">  MTS TRADE društvo s ograničenom odgovornošću za trgovinu, usluge i marketing zastupanog po punomoćniku Samantha Hošab</derivirana_varijabla>
  </DomainObject.Predmet.ProtustrankaFormated>
  <DomainObject.Predmet.ProtustrankaFormatedOIB>
    <izvorni_sadrzaj>  MTS TRADE društvo s ograničenom odgovornošću za trgovinu, usluge i marketing, OIB 84545936159 zastupanog po punomoćniku Samantha Hošab</izvorni_sadrzaj>
    <derivirana_varijabla naziv="DomainObject.Predmet.ProtustrankaFormatedOIB_1">  MTS TRADE društvo s ograničenom odgovornošću za trgovinu, usluge i marketing, OIB 84545936159 zastupanog po punomoćniku Samantha Hošab</derivirana_varijabla>
  </DomainObject.Predmet.ProtustrankaFormatedOIB>
  <DomainObject.Predmet.ProtustrankaFormatedWithAdress>
    <izvorni_sadrzaj> MTS TRADE društvo s ograničenom odgovornošću za trgovinu, usluge i marketing, Zavojna ulica 9, 42000 Varaždin zastupanog po punomoćniku Samantha Hošab</izvorni_sadrzaj>
    <derivirana_varijabla naziv="DomainObject.Predmet.ProtustrankaFormatedWithAdress_1"> MTS TRADE društvo s ograničenom odgovornošću za trgovinu, usluge i marketing, Zavojna ulica 9, 42000 Varaždin zastupanog po punomoćniku Samantha Hošab</derivirana_varijabla>
  </DomainObject.Predmet.ProtustrankaFormatedWithAdress>
  <DomainObject.Predmet.ProtustrankaFormatedWithAdressOIB>
    <izvorni_sadrzaj> MTS TRADE društvo s ograničenom odgovornošću za trgovinu, usluge i marketing, OIB 84545936159, Zavojna ulica 9, 42000 Varaždin zastupanog po punomoćniku Samantha Hošab</izvorni_sadrzaj>
    <derivirana_varijabla naziv="DomainObject.Predmet.ProtustrankaFormatedWithAdressOIB_1"> MTS TRADE društvo s ograničenom odgovornošću za trgovinu, usluge i marketing, OIB 84545936159, Zavojna ulica 9, 42000 Varaždin zastupanog po punomoćniku Samantha Hošab</derivirana_varijabla>
  </DomainObject.Predmet.ProtustrankaFormatedWithAdressOIB>
  <DomainObject.Predmet.ProtustrankaWithAdress>
    <izvorni_sadrzaj>MTS TRADE društvo s ograničenom odgovornošću za trgovinu, usluge i marketing Zavojna ulica 9, 42000 Varaždin</izvorni_sadrzaj>
    <derivirana_varijabla naziv="DomainObject.Predmet.ProtustrankaWithAdress_1">MTS TRADE društvo s ograničenom odgovornošću za trgovinu, usluge i marketing Zavojna ulica 9, 42000 Varaždin</derivirana_varijabla>
  </DomainObject.Predmet.ProtustrankaWithAdress>
  <DomainObject.Predmet.ProtustrankaWithAdressOIB>
    <izvorni_sadrzaj>MTS TRADE društvo s ograničenom odgovornošću za trgovinu, usluge i marketing, OIB 84545936159, Zavojna ulica 9, 42000 Varaždin</izvorni_sadrzaj>
    <derivirana_varijabla naziv="DomainObject.Predmet.ProtustrankaWithAdressOIB_1">MTS TRADE društvo s ograničenom odgovornošću za trgovinu, usluge i marketing, OIB 84545936159, Zavojna ulica 9, 42000 Varaždin</derivirana_varijabla>
  </DomainObject.Predmet.ProtustrankaWithAdressOIB>
  <DomainObject.Predmet.ProtustrankaNazivFormated>
    <izvorni_sadrzaj>MTS TRADE društvo s ograničenom odgovornošću za trgovinu, usluge i marketing</izvorni_sadrzaj>
    <derivirana_varijabla naziv="DomainObject.Predmet.ProtustrankaNazivFormated_1">MTS TRADE društvo s ograničenom odgovornošću za trgovinu, usluge i marketing</derivirana_varijabla>
  </DomainObject.Predmet.ProtustrankaNazivFormated>
  <DomainObject.Predmet.ProtustrankaNazivFormatedOIB>
    <izvorni_sadrzaj>MTS TRADE društvo s ograničenom odgovornošću za trgovinu, usluge i marketing, OIB 84545936159</izvorni_sadrzaj>
    <derivirana_varijabla naziv="DomainObject.Predmet.ProtustrankaNazivFormatedOIB_1">MTS TRADE društvo s ograničenom odgovornošću za trgovinu, usluge i marketing, OIB 84545936159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51000.00</izvorni_sadrzaj>
    <derivirana_varijabla naziv="DomainObject.Predmet.TrenutnaVrijednost_1">51000.00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MTS TRADE društvo s ograničenom odgovornošću za trgovinu, usluge i marketing zastupanog po punomoćniku Samantha Hošab</item>
    </izvorni_sadrzaj>
    <derivirana_varijabla naziv="DomainObject.Predmet.ProtuStrankaListFormated_1">
      <item>MTS TRADE društvo s ograničenom odgovornošću za trgovinu, usluge i marketing zastupanog po punomoćniku Samantha Hošab</item>
    </derivirana_varijabla>
  </DomainObject.Predmet.ProtuStrankaListFormated>
  <DomainObject.Predmet.ProtuStrankaListFormatedOIB>
    <izvorni_sadrzaj>
      <item>MTS TRADE društvo s ograničenom odgovornošću za trgovinu, usluge i marketing, OIB 84545936159 zastupanog po punomoćniku Samantha Hošab</item>
    </izvorni_sadrzaj>
    <derivirana_varijabla naziv="DomainObject.Predmet.ProtuStrankaListFormatedOIB_1">
      <item>MTS TRADE društvo s ograničenom odgovornošću za trgovinu, usluge i marketing, OIB 84545936159 zastupanog po punomoćniku Samantha Hošab</item>
    </derivirana_varijabla>
  </DomainObject.Predmet.ProtuStrankaListFormatedOIB>
  <DomainObject.Predmet.ProtuStrankaListFormatedWithAdress>
    <izvorni_sadrzaj>
      <item>MTS TRADE društvo s ograničenom odgovornošću za trgovinu, usluge i marketing, Zavojna ulica 9, 42000 Varaždin zastupanog po punomoćniku Samantha Hošab</item>
    </izvorni_sadrzaj>
    <derivirana_varijabla naziv="DomainObject.Predmet.ProtuStrankaListFormatedWithAdress_1">
      <item>MTS TRADE društvo s ograničenom odgovornošću za trgovinu, usluge i marketing, Zavojna ulica 9, 42000 Varaždin zastupanog po punomoćniku Samantha Hošab</item>
    </derivirana_varijabla>
  </DomainObject.Predmet.ProtuStrankaListFormatedWithAdress>
  <DomainObject.Predmet.ProtuStrankaListFormatedWithAdressOIB>
    <izvorni_sadrzaj>
      <item>MTS TRADE društvo s ograničenom odgovornošću za trgovinu, usluge i marketing, OIB 84545936159, Zavojna ulica 9, 42000 Varaždin zastupanog po punomoćniku Samantha Hošab</item>
    </izvorni_sadrzaj>
    <derivirana_varijabla naziv="DomainObject.Predmet.ProtuStrankaListFormatedWithAdressOIB_1">
      <item>MTS TRADE društvo s ograničenom odgovornošću za trgovinu, usluge i marketing, OIB 84545936159, Zavojna ulica 9, 42000 Varaždin zastupanog po punomoćniku Samantha Hošab</item>
    </derivirana_varijabla>
  </DomainObject.Predmet.ProtuStrankaListFormatedWithAdressOIB>
  <DomainObject.Predmet.ProtuStrankaListNazivFormated>
    <izvorni_sadrzaj>
      <item>MTS TRADE društvo s ograničenom odgovornošću za trgovinu, usluge i marketing</item>
    </izvorni_sadrzaj>
    <derivirana_varijabla naziv="DomainObject.Predmet.ProtuStrankaListNazivFormated_1">
      <item>MTS TRADE društvo s ograničenom odgovornošću za trgovinu, usluge i marketing</item>
    </derivirana_varijabla>
  </DomainObject.Predmet.ProtuStrankaListNazivFormated>
  <DomainObject.Predmet.ProtuStrankaListNazivFormatedOIB>
    <izvorni_sadrzaj>
      <item>MTS TRADE društvo s ograničenom odgovornošću za trgovinu, usluge i marketing, OIB 84545936159</item>
    </izvorni_sadrzaj>
    <derivirana_varijabla naziv="DomainObject.Predmet.ProtuStrankaListNazivFormatedOIB_1">
      <item>MTS TRADE društvo s ograničenom odgovornošću za trgovinu, usluge i marketing, OIB 84545936159</item>
    </derivirana_varijabla>
  </DomainObject.Predmet.ProtuStrankaListNazivFormatedOIB>
  <DomainObject.Predmet.OstaliListFormated>
    <izvorni_sadrzaj>
      <item>Samantha Hošab punomoćnica sudionika u postupku MTS TRADE društvo s ograničenom odgovornošću za trgovinu, usluge i marketing</item>
      <item>Sudski registar</item>
    </izvorni_sadrzaj>
    <derivirana_varijabla naziv="DomainObject.Predmet.OstaliListFormated_1">
      <item>Samantha Hošab punomoćnica sudionika u postupku MTS TRADE društvo s ograničenom odgovornošću za trgovinu, usluge i marketing</item>
      <item>Sudski registar</item>
    </derivirana_varijabla>
  </DomainObject.Predmet.OstaliListFormated>
  <DomainObject.Predmet.OstaliListFormatedOIB>
    <izvorni_sadrzaj>
      <item>Samantha Hošab, OIB 59971509505 punomoćnica sudionika u postupku MTS TRADE društvo s ograničenom odgovornošću za trgovinu, usluge i marketing</item>
      <item>Sudski registar</item>
    </izvorni_sadrzaj>
    <derivirana_varijabla naziv="DomainObject.Predmet.OstaliListFormatedOIB_1">
      <item>Samantha Hošab, OIB 59971509505 punomoćnica sudionika u postupku MTS TRADE društvo s ograničenom odgovornošću za trgovinu, usluge i marketing</item>
      <item>Sudski registar</item>
    </derivirana_varijabla>
  </DomainObject.Predmet.OstaliListFormatedOIB>
  <DomainObject.Predmet.OstaliListFormatedWithAdress>
    <izvorni_sadrzaj>
      <item>Samantha Hošab, Veliki Pašijan 21, 43280 Veliki Pašijan punomoćnica sudionika u postupku MTS TRADE društvo s ograničenom odgovornošću za trgovinu, usluge i marketing</item>
      <item>Sudski registar</item>
    </izvorni_sadrzaj>
    <derivirana_varijabla naziv="DomainObject.Predmet.OstaliListFormatedWithAdress_1">
      <item>Samantha Hošab, Veliki Pašijan 21, 43280 Veliki Pašijan punomoćnica sudionika u postupku MTS TRADE društvo s ograničenom odgovornošću za trgovinu, usluge i marketing</item>
      <item>Sudski registar</item>
    </derivirana_varijabla>
  </DomainObject.Predmet.OstaliListFormatedWithAdress>
  <DomainObject.Predmet.OstaliListFormatedWithAdressOIB>
    <izvorni_sadrzaj>
      <item>Samantha Hošab, OIB 59971509505, Veliki Pašijan 21, 43280 Veliki Pašijan punomoćnica sudionika u postupku MTS TRADE društvo s ograničenom odgovornošću za trgovinu, usluge i marketing</item>
      <item>Sudski registar</item>
    </izvorni_sadrzaj>
    <derivirana_varijabla naziv="DomainObject.Predmet.OstaliListFormatedWithAdressOIB_1">
      <item>Samantha Hošab, OIB 59971509505, Veliki Pašijan 21, 43280 Veliki Pašijan punomoćnica sudionika u postupku MTS TRADE društvo s ograničenom odgovornošću za trgovinu, usluge i marketing</item>
      <item>Sudski registar</item>
    </derivirana_varijabla>
  </DomainObject.Predmet.OstaliListFormatedWithAdressOIB>
  <DomainObject.Predmet.OstaliListNazivFormated>
    <izvorni_sadrzaj>
      <item>Samantha Hošab</item>
      <item>Sudski registar</item>
    </izvorni_sadrzaj>
    <derivirana_varijabla naziv="DomainObject.Predmet.OstaliListNazivFormated_1">
      <item>Samantha Hošab</item>
      <item>Sudski registar</item>
    </derivirana_varijabla>
  </DomainObject.Predmet.OstaliListNazivFormated>
  <DomainObject.Predmet.OstaliListNazivFormatedOIB>
    <izvorni_sadrzaj>
      <item>Samantha Hošab, OIB 59971509505</item>
      <item>Sudski registar</item>
    </izvorni_sadrzaj>
    <derivirana_varijabla naziv="DomainObject.Predmet.OstaliListNazivFormatedOIB_1">
      <item>Samantha Hošab, OIB 59971509505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St-426/2018-3</izvorni_sadrzaj>
    <derivirana_varijabla naziv="DomainObject.PoslovniBrojDokumenta_1">St-426/2018-3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MTS TRADE društvo s ograničenom odgovornošću za trgovinu, usluge i marketing</izvorni_sadrzaj>
    <derivirana_varijabla naziv="DomainObject.Predmet.ProtustrankaIDrugi_1">MTS TRADE društvo s ograničenom odgovornošću za trgovinu, usluge i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MTS TRADE društvo s ograničenom odgovornošću za trgovinu, usluge i marketing, OIB 84545936159, Zavojna ulica 9, 42000 Varaždin</izvorni_sadrzaj>
    <derivirana_varijabla naziv="DomainObject.Predmet.ProtustrankaIDrugiAdressOIB_1">MTS TRADE društvo s ograničenom odgovornošću za trgovinu, usluge i marketing, OIB 84545936159, Zavojna ulica 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MTS TRADE društvo s ograničenom odgovornošću za trgovinu, usluge i marketing</item>
      <item>Samantha Hošab</item>
      <item>Sudski registar</item>
    </izvorni_sadrzaj>
    <derivirana_varijabla naziv="DomainObject.Predmet.SudioniciListNaziv_1">
      <item>Financijska agencija</item>
      <item>MTS TRADE društvo s ograničenom odgovornošću za trgovinu, usluge i marketing</item>
      <item>Samantha Hošab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MTS TRADE društvo s ograničenom odgovornošću za trgovinu, usluge i marketing, OIB 84545936159, Zavojna ulica 9,42000 Varaždin</item>
      <item>Samantha Hošab, OIB 59971509505, Veliki Pašijan 21,43280 Veliki Pašijan</item>
      <item>Sudski registar</item>
    </izvorni_sadrzaj>
    <derivirana_varijabla naziv="DomainObject.Predmet.SudioniciListAdressOIB_1">
      <item>Financijska agencija, OIB 85821130368, A. Cesarca 2,42000 Varaždin</item>
      <item>MTS TRADE društvo s ograničenom odgovornošću za trgovinu, usluge i marketing, OIB 84545936159, Zavojna ulica 9,42000 Varaždin</item>
      <item>Samantha Hošab, OIB 59971509505, Veliki Pašijan 21,43280 Veliki Pašijan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0BA4A-F074-41F8-8F76-C7967709C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2104</properties:Characters>
  <properties:Lines>62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2018-11-08T08:20:00Z</cp:lastPrinted>
  <dcterms:modified xmlns:xsi="http://www.w3.org/2001/XMLSchema-instance" xsi:type="dcterms:W3CDTF">2018-11-08T08:20:00Z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St-426/2018-3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