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8342" w14:paraId="84c8342" w:rsidRDefault="00D568BE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99D" w:rsidP="007B218F" w:rsidR="0032599D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D134B2">
        <w:rPr>
          <w:b/>
          <w:lang w:val="hr-HR"/>
        </w:rPr>
        <w:t>72</w:t>
      </w:r>
      <w:r w:rsidR="00EC3E7B">
        <w:rPr>
          <w:b/>
          <w:lang w:val="hr-HR"/>
        </w:rPr>
        <w:t>8</w:t>
      </w:r>
      <w:r w:rsidR="001117FD" w:rsidRPr="001117FD">
        <w:rPr>
          <w:b/>
          <w:lang w:val="hr-HR"/>
        </w:rPr>
        <w:t>/201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Slavonski Brod,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>za otvaranje stečajnog postupka nad stečajnim dužnikom</w:t>
      </w:r>
      <w:r w:rsidR="00EB2F7C">
        <w:rPr>
          <w:lang w:val="hr-HR"/>
        </w:rPr>
        <w:t xml:space="preserve"> </w:t>
      </w:r>
      <w:r w:rsidR="00EC3E7B">
        <w:rPr>
          <w:lang w:val="hr-HR"/>
        </w:rPr>
        <w:t xml:space="preserve">SERIUS GRADNJA j.d.o.o. za gradnju i usluge, skraćena tvrtka: SERIUS GRADNJA j.d.o.o., </w:t>
      </w:r>
      <w:proofErr w:type="spellStart"/>
      <w:r w:rsidR="00EC3E7B">
        <w:rPr>
          <w:lang w:val="hr-HR"/>
        </w:rPr>
        <w:t>Vidovci</w:t>
      </w:r>
      <w:proofErr w:type="spellEnd"/>
      <w:r w:rsidR="00EC3E7B">
        <w:rPr>
          <w:lang w:val="hr-HR"/>
        </w:rPr>
        <w:t xml:space="preserve"> ( Grad Požega ), Vilima </w:t>
      </w:r>
      <w:proofErr w:type="spellStart"/>
      <w:r w:rsidR="00EC3E7B">
        <w:rPr>
          <w:lang w:val="hr-HR"/>
        </w:rPr>
        <w:t>Korajca</w:t>
      </w:r>
      <w:proofErr w:type="spellEnd"/>
      <w:r w:rsidR="00EC3E7B">
        <w:rPr>
          <w:lang w:val="hr-HR"/>
        </w:rPr>
        <w:t xml:space="preserve"> 18, OIB 93312251774</w:t>
      </w:r>
      <w:r w:rsidR="00D134B2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D134B2">
        <w:rPr>
          <w:lang w:val="hr-HR"/>
        </w:rPr>
        <w:t>31</w:t>
      </w:r>
      <w:r w:rsidR="00E27A70">
        <w:rPr>
          <w:lang w:val="hr-HR"/>
        </w:rPr>
        <w:t>. svibnja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264613" w:rsidP="00264613" w:rsidR="007B218F" w:rsidRPr="00D13568">
      <w:pPr>
        <w:numPr>
          <w:ilvl w:val="0"/>
          <w:numId w:val="6"/>
        </w:numPr>
        <w:jc w:val="center"/>
        <w:rPr>
          <w:b/>
          <w:lang w:val="hr-HR"/>
        </w:rPr>
      </w:pPr>
      <w:r>
        <w:rPr>
          <w:b/>
          <w:lang w:val="hr-HR"/>
        </w:rPr>
        <w:t>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27A70">
        <w:rPr>
          <w:b/>
          <w:lang w:val="hr-HR"/>
        </w:rPr>
        <w:t>0</w:t>
      </w:r>
      <w:r w:rsidR="00EC3E7B"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 w:rsidR="00EC3E7B"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264613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264613">
        <w:rPr>
          <w:lang w:val="hr-HR"/>
        </w:rPr>
        <w:t>1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D134B2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6345E0">
        <w:rPr>
          <w:lang w:val="hr-HR"/>
        </w:rPr>
        <w:t>jednu</w:t>
      </w:r>
      <w:r w:rsidR="0000106C">
        <w:rPr>
          <w:lang w:val="hr-HR"/>
        </w:rPr>
        <w:t xml:space="preserve"> zaposlen</w:t>
      </w:r>
      <w:r w:rsidR="006345E0">
        <w:rPr>
          <w:lang w:val="hr-HR"/>
        </w:rPr>
        <w:t>u</w:t>
      </w:r>
      <w:r w:rsidR="0000106C">
        <w:rPr>
          <w:lang w:val="hr-HR"/>
        </w:rPr>
        <w:t xml:space="preserve"> osob</w:t>
      </w:r>
      <w:r w:rsidR="006345E0">
        <w:rPr>
          <w:lang w:val="hr-HR"/>
        </w:rPr>
        <w:t>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 xml:space="preserve">ima otvoren poslovni račun kod </w:t>
      </w:r>
      <w:r w:rsidR="00EC3E7B">
        <w:rPr>
          <w:lang w:val="hr-HR"/>
        </w:rPr>
        <w:t>Splitske banke</w:t>
      </w:r>
      <w:r w:rsidR="00D134B2">
        <w:rPr>
          <w:lang w:val="hr-HR"/>
        </w:rPr>
        <w:t xml:space="preserve"> d.d.</w:t>
      </w:r>
    </w:p>
    <w:p w:rsidRDefault="00B73EED" w:rsidP="00E22421" w:rsidR="00B73EED">
      <w:pPr>
        <w:jc w:val="both"/>
        <w:rPr>
          <w:lang w:val="hr-HR"/>
        </w:rPr>
      </w:pPr>
    </w:p>
    <w:p w:rsidRDefault="0032599D" w:rsidP="00491C34" w:rsidR="0032599D">
      <w:pPr>
        <w:jc w:val="center"/>
        <w:rPr>
          <w:b/>
          <w:lang w:val="hr-HR"/>
        </w:rPr>
      </w:pPr>
    </w:p>
    <w:p w:rsidRDefault="00FB4D6C" w:rsidP="00FB4D6C" w:rsidR="00FB4D6C">
      <w:pPr>
        <w:jc w:val="right"/>
        <w:rPr>
          <w:b/>
          <w:lang w:val="hr-HR"/>
        </w:rPr>
      </w:pPr>
      <w:r w:rsidRPr="00FB4D6C">
        <w:rPr>
          <w:b/>
          <w:lang w:val="hr-HR"/>
        </w:rPr>
        <w:t>Broj: 7/St</w:t>
      </w:r>
      <w:r w:rsidR="006345E0">
        <w:rPr>
          <w:b/>
          <w:lang w:val="hr-HR"/>
        </w:rPr>
        <w:t>-</w:t>
      </w:r>
      <w:r w:rsidR="00D134B2">
        <w:rPr>
          <w:b/>
          <w:lang w:val="hr-HR"/>
        </w:rPr>
        <w:t>72</w:t>
      </w:r>
      <w:r w:rsidR="00EC3E7B">
        <w:rPr>
          <w:b/>
          <w:lang w:val="hr-HR"/>
        </w:rPr>
        <w:t>8</w:t>
      </w:r>
      <w:r w:rsidRPr="00FB4D6C">
        <w:rPr>
          <w:b/>
          <w:lang w:val="hr-HR"/>
        </w:rPr>
        <w:t>/2016-3</w:t>
      </w:r>
    </w:p>
    <w:p w:rsidRDefault="00550B9D" w:rsidP="00491C34" w:rsidR="00550B9D">
      <w:pPr>
        <w:jc w:val="right"/>
        <w:rPr>
          <w:lang w:val="hr-HR"/>
        </w:rPr>
      </w:pP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D134B2">
        <w:rPr>
          <w:lang w:val="hr-HR"/>
        </w:rPr>
        <w:t>31</w:t>
      </w:r>
      <w:r w:rsidR="00E27A70">
        <w:rPr>
          <w:lang w:val="hr-HR"/>
        </w:rPr>
        <w:t>. svibnja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720AEA" w:rsidR="008F0165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>
        <w:rPr>
          <w:lang w:val="hr-HR"/>
        </w:rPr>
        <w:t>Mirna Vujčić</w:t>
      </w: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331E7"/>
    <w:rsid w:val="00086331"/>
    <w:rsid w:val="000A5A3C"/>
    <w:rsid w:val="001117FD"/>
    <w:rsid w:val="00166D71"/>
    <w:rsid w:val="001B7320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4436AF"/>
    <w:rsid w:val="004777F4"/>
    <w:rsid w:val="00491C34"/>
    <w:rsid w:val="00526308"/>
    <w:rsid w:val="005479D3"/>
    <w:rsid w:val="00550B9D"/>
    <w:rsid w:val="00550C24"/>
    <w:rsid w:val="00552EF9"/>
    <w:rsid w:val="00611CF7"/>
    <w:rsid w:val="006345E0"/>
    <w:rsid w:val="0067445B"/>
    <w:rsid w:val="007110CC"/>
    <w:rsid w:val="00720AEA"/>
    <w:rsid w:val="00764F52"/>
    <w:rsid w:val="00775014"/>
    <w:rsid w:val="007B218F"/>
    <w:rsid w:val="007E4D86"/>
    <w:rsid w:val="00803F3D"/>
    <w:rsid w:val="00851F19"/>
    <w:rsid w:val="0085247E"/>
    <w:rsid w:val="008735D8"/>
    <w:rsid w:val="00880A21"/>
    <w:rsid w:val="008C0ABB"/>
    <w:rsid w:val="008E3CD8"/>
    <w:rsid w:val="008F0165"/>
    <w:rsid w:val="009405CF"/>
    <w:rsid w:val="00953C42"/>
    <w:rsid w:val="00AC4B89"/>
    <w:rsid w:val="00B113C9"/>
    <w:rsid w:val="00B3199A"/>
    <w:rsid w:val="00B576D6"/>
    <w:rsid w:val="00B73EED"/>
    <w:rsid w:val="00BF0BC9"/>
    <w:rsid w:val="00BF6EAE"/>
    <w:rsid w:val="00CA33FA"/>
    <w:rsid w:val="00CB17E5"/>
    <w:rsid w:val="00D134B2"/>
    <w:rsid w:val="00D13568"/>
    <w:rsid w:val="00D568BE"/>
    <w:rsid w:val="00D716EA"/>
    <w:rsid w:val="00DA381F"/>
    <w:rsid w:val="00E22421"/>
    <w:rsid w:val="00E27A70"/>
    <w:rsid w:val="00EB2F7C"/>
    <w:rsid w:val="00EB317E"/>
    <w:rsid w:val="00EC3E7B"/>
    <w:rsid w:val="00ED31A8"/>
    <w:rsid w:val="00F168D4"/>
    <w:rsid w:val="00F62E57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1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F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1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F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SERIUS GRADNJA j.d.o.o. za gradnju i usluge zastupanog po punomoćniku Dalibor Vučković</izvorni_sadrzaj>
    <derivirana_varijabla naziv="DomainObject.Predmet.ProtustrankaFormated_1">  SERIUS GRADNJA j.d.o.o. za gradnju i usluge zastupanog po punomoćniku Dalibor Vučković</derivirana_varijabla>
  </DomainObject.Predmet.ProtustrankaFormated>
  <DomainObject.Predmet.ProtustrankaFormatedOIB>
    <izvorni_sadrzaj>  SERIUS GRADNJA j.d.o.o. za gradnju i usluge, OIB 93312251774 zastupanog po punomoćniku Dalibor Vučković</izvorni_sadrzaj>
    <derivirana_varijabla naziv="DomainObject.Predmet.ProtustrankaFormatedOIB_1">  SERIUS GRADNJA j.d.o.o. za gradnju i usluge, OIB 93312251774 zastupanog po punomoćniku Dalibor Vučković</derivirana_varijabla>
  </DomainObject.Predmet.ProtustrankaFormatedOIB>
  <DomainObject.Predmet.ProtustrankaFormatedWithAdress>
    <izvorni_sadrzaj> SERIUS GRADNJA j.d.o.o. za gradnju i usluge, Vilima Korajca 18, 34000 Vidovci zastupanog po punomoćniku Dalibor Vučković</izvorni_sadrzaj>
    <derivirana_varijabla naziv="DomainObject.Predmet.ProtustrankaFormatedWithAdress_1"> SERIUS GRADNJA j.d.o.o. za gradnju i usluge, Vilima Korajca 18, 34000 Vidovci zastupanog po punomoćniku Dalibor Vučković</derivirana_varijabla>
  </DomainObject.Predmet.ProtustrankaFormatedWithAdress>
  <DomainObject.Predmet.ProtustrankaFormatedWithAdressOIB>
    <izvorni_sadrzaj> SERIUS GRADNJA j.d.o.o. za gradnju i usluge, OIB 93312251774, Vilima Korajca 18, 34000 Vidovci zastupanog po punomoćniku Dalibor Vučković</izvorni_sadrzaj>
    <derivirana_varijabla naziv="DomainObject.Predmet.ProtustrankaFormatedWithAdressOIB_1"> SERIUS GRADNJA j.d.o.o. za gradnju i usluge, OIB 93312251774, Vilima Korajca 18, 34000 Vidovci zastupanog po punomoćniku Dalibor Vučković</derivirana_varijabla>
  </DomainObject.Predmet.ProtustrankaFormatedWithAdressOIB>
  <DomainObject.Predmet.ProtustrankaWithAdress>
    <izvorni_sadrzaj>SERIUS GRADNJA j.d.o.o. za gradnju i usluge Vilima Korajca 18, 34000 Vidovci</izvorni_sadrzaj>
    <derivirana_varijabla naziv="DomainObject.Predmet.ProtustrankaWithAdress_1">SERIUS GRADNJA j.d.o.o. za gradnju i usluge Vilima Korajca 18, 34000 Vidovci</derivirana_varijabla>
  </DomainObject.Predmet.ProtustrankaWithAdress>
  <DomainObject.Predmet.ProtustrankaWithAdressOIB>
    <izvorni_sadrzaj>SERIUS GRADNJA j.d.o.o. za gradnju i usluge, OIB 93312251774, Vilima Korajca 18, 34000 Vidovci</izvorni_sadrzaj>
    <derivirana_varijabla naziv="DomainObject.Predmet.ProtustrankaWithAdressOIB_1">SERIUS GRADNJA j.d.o.o. za gradnju i usluge, OIB 93312251774, Vilima Korajca 18, 34000 Vidovci</derivirana_varijabla>
  </DomainObject.Predmet.ProtustrankaWithAdressOIB>
  <DomainObject.Predmet.ProtustrankaNazivFormated>
    <izvorni_sadrzaj>SERIUS GRADNJA j.d.o.o. za gradnju i usluge</izvorni_sadrzaj>
    <derivirana_varijabla naziv="DomainObject.Predmet.ProtustrankaNazivFormated_1">SERIUS GRADNJA j.d.o.o. za gradnju i usluge</derivirana_varijabla>
  </DomainObject.Predmet.ProtustrankaNazivFormated>
  <DomainObject.Predmet.ProtustrankaNazivFormatedOIB>
    <izvorni_sadrzaj>SERIUS GRADNJA j.d.o.o. za gradnju i usluge, OIB 93312251774</izvorni_sadrzaj>
    <derivirana_varijabla naziv="DomainObject.Predmet.ProtustrankaNazivFormatedOIB_1">SERIUS GRADNJA j.d.o.o. za gradnju i usluge, OIB 93312251774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21272.50</izvorni_sadrzaj>
    <derivirana_varijabla naziv="DomainObject.Predmet.TrenutnaVrijednost_1">21272.50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SERIUS GRADNJA j.d.o.o. za gradnju i usluge zastupanog po punomoćniku Dalibor Vučković</item>
    </izvorni_sadrzaj>
    <derivirana_varijabla naziv="DomainObject.Predmet.ProtuStrankaListFormated_1">
      <item>SERIUS GRADNJA j.d.o.o. za gradnju i usluge zastupanog po punomoćniku Dalibor Vučković</item>
    </derivirana_varijabla>
  </DomainObject.Predmet.ProtuStrankaListFormated>
  <DomainObject.Predmet.ProtuStrankaListFormatedOIB>
    <izvorni_sadrzaj>
      <item>SERIUS GRADNJA j.d.o.o. za gradnju i usluge, OIB 93312251774 zastupanog po punomoćniku Dalibor Vučković</item>
    </izvorni_sadrzaj>
    <derivirana_varijabla naziv="DomainObject.Predmet.ProtuStrankaListFormatedOIB_1">
      <item>SERIUS GRADNJA j.d.o.o. za gradnju i usluge, OIB 93312251774 zastupanog po punomoćniku Dalibor Vučković</item>
    </derivirana_varijabla>
  </DomainObject.Predmet.ProtuStrankaListFormatedOIB>
  <DomainObject.Predmet.ProtuStrankaListFormatedWithAdress>
    <izvorni_sadrzaj>
      <item>SERIUS GRADNJA j.d.o.o. za gradnju i usluge, Vilima Korajca 18, 34000 Vidovci zastupanog po punomoćniku Dalibor Vučković</item>
    </izvorni_sadrzaj>
    <derivirana_varijabla naziv="DomainObject.Predmet.ProtuStrankaListFormatedWithAdress_1">
      <item>SERIUS GRADNJA j.d.o.o. za gradnju i usluge, Vilima Korajca 18, 34000 Vidovci zastupanog po punomoćniku Dalibor Vučković</item>
    </derivirana_varijabla>
  </DomainObject.Predmet.ProtuStrankaListFormatedWithAdress>
  <DomainObject.Predmet.ProtuStrankaListFormatedWithAdressOIB>
    <izvorni_sadrzaj>
      <item>SERIUS GRADNJA j.d.o.o. za gradnju i usluge, OIB 93312251774, Vilima Korajca 18, 34000 Vidovci zastupanog po punomoćniku Dalibor Vučković</item>
    </izvorni_sadrzaj>
    <derivirana_varijabla naziv="DomainObject.Predmet.ProtuStrankaListFormatedWithAdressOIB_1">
      <item>SERIUS GRADNJA j.d.o.o. za gradnju i usluge, OIB 93312251774, Vilima Korajca 18, 34000 Vidovci zastupanog po punomoćniku Dalibor Vučković</item>
    </derivirana_varijabla>
  </DomainObject.Predmet.ProtuStrankaListFormatedWithAdressOIB>
  <DomainObject.Predmet.ProtuStrankaListNazivFormated>
    <izvorni_sadrzaj>
      <item>SERIUS GRADNJA j.d.o.o. za gradnju i usluge</item>
    </izvorni_sadrzaj>
    <derivirana_varijabla naziv="DomainObject.Predmet.ProtuStrankaListNazivFormated_1">
      <item>SERIUS GRADNJA j.d.o.o. za gradnju i usluge</item>
    </derivirana_varijabla>
  </DomainObject.Predmet.ProtuStrankaListNazivFormated>
  <DomainObject.Predmet.ProtuStrankaListNazivFormatedOIB>
    <izvorni_sadrzaj>
      <item>SERIUS GRADNJA j.d.o.o. za gradnju i usluge, OIB 93312251774</item>
    </izvorni_sadrzaj>
    <derivirana_varijabla naziv="DomainObject.Predmet.ProtuStrankaListNazivFormatedOIB_1">
      <item>SERIUS GRADNJA j.d.o.o. za gradnju i usluge, OIB 93312251774</item>
    </derivirana_varijabla>
  </DomainObject.Predmet.ProtuStrankaListNazivFormatedOIB>
  <DomainObject.Predmet.OstaliListFormated>
    <izvorni_sadrzaj>
      <item>Dalibor Vučković punomoćnik sudionika u postupku SERIUS GRADNJA j.d.o.o. za gradnju i usluge</item>
    </izvorni_sadrzaj>
    <derivirana_varijabla naziv="DomainObject.Predmet.OstaliListFormated_1">
      <item>Dalibor Vučković punomoćnik sudionika u postupku SERIUS GRADNJA j.d.o.o. za gradnju i usluge</item>
    </derivirana_varijabla>
  </DomainObject.Predmet.OstaliListFormated>
  <DomainObject.Predmet.OstaliListFormatedOIB>
    <izvorni_sadrzaj>
      <item>Dalibor Vučković, OIB 24087649617 punomoćnik sudionika u postupku SERIUS GRADNJA j.d.o.o. za gradnju i usluge</item>
    </izvorni_sadrzaj>
    <derivirana_varijabla naziv="DomainObject.Predmet.OstaliListFormatedOIB_1">
      <item>Dalibor Vučković, OIB 24087649617 punomoćnik sudionika u postupku SERIUS GRADNJA j.d.o.o. za gradnju i usluge</item>
    </derivirana_varijabla>
  </DomainObject.Predmet.OstaliListFormatedOIB>
  <DomainObject.Predmet.OstaliListFormatedWithAdress>
    <izvorni_sadrzaj>
      <item>Dalibor Vučković, Vilima Korajca 18, 34000 Vidovci punomoćnik sudionika u postupku SERIUS GRADNJA j.d.o.o. za gradnju i usluge</item>
    </izvorni_sadrzaj>
    <derivirana_varijabla naziv="DomainObject.Predmet.OstaliListFormatedWithAdress_1">
      <item>Dalibor Vučković, Vilima Korajca 18, 34000 Vidovci punomoćnik sudionika u postupku SERIUS GRADNJA j.d.o.o. za gradnju i usluge</item>
    </derivirana_varijabla>
  </DomainObject.Predmet.OstaliListFormatedWithAdress>
  <DomainObject.Predmet.OstaliListFormatedWithAdressOIB>
    <izvorni_sadrzaj>
      <item>Dalibor Vučković, OIB 24087649617, Vilima Korajca 18, 34000 Vidovci punomoćnik sudionika u postupku SERIUS GRADNJA j.d.o.o. za gradnju i usluge</item>
    </izvorni_sadrzaj>
    <derivirana_varijabla naziv="DomainObject.Predmet.OstaliListFormatedWithAdressOIB_1">
      <item>Dalibor Vučković, OIB 24087649617, Vilima Korajca 18, 34000 Vidovci punomoćnik sudionika u postupku SERIUS GRADNJA j.d.o.o. za gradnju i usluge</item>
    </derivirana_varijabla>
  </DomainObject.Predmet.OstaliListFormatedWithAdressOIB>
  <DomainObject.Predmet.OstaliListNazivFormated>
    <izvorni_sadrzaj>
      <item>Dalibor Vučković</item>
    </izvorni_sadrzaj>
    <derivirana_varijabla naziv="DomainObject.Predmet.OstaliListNazivFormated_1">
      <item>Dalibor Vučković</item>
    </derivirana_varijabla>
  </DomainObject.Predmet.OstaliListNazivFormated>
  <DomainObject.Predmet.OstaliListNazivFormatedOIB>
    <izvorni_sadrzaj>
      <item>Dalibor Vučković, OIB 24087649617</item>
    </izvorni_sadrzaj>
    <derivirana_varijabla naziv="DomainObject.Predmet.OstaliListNazivFormatedOIB_1">
      <item>Dalibor Vučković, OIB 24087649617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SERIUS GRADNJA j.d.o.o. za gradnju i usluge</izvorni_sadrzaj>
    <derivirana_varijabla naziv="DomainObject.Predmet.ProtustrankaIDrugi_1">SERIUS GRADNJA j.d.o.o.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SERIUS GRADNJA j.d.o.o. za gradnju i usluge, OIB 93312251774, Vilima Korajca 18, 34000 Vidovci</izvorni_sadrzaj>
    <derivirana_varijabla naziv="DomainObject.Predmet.ProtustrankaIDrugiAdressOIB_1">SERIUS GRADNJA j.d.o.o. za gradnju i usluge, OIB 93312251774, Vilima Korajca 18,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SERIUS GRADNJA j.d.o.o. za gradnju i usluge</item>
      <item>Dalibor Vučković</item>
    </izvorni_sadrzaj>
    <derivirana_varijabla naziv="DomainObject.Predmet.SudioniciListNaziv_1">
      <item>Financijska agencija</item>
      <item>SERIUS GRADNJA j.d.o.o. za gradnju i usluge</item>
      <item>Dalibor Vučković</item>
    </derivirana_varijabla>
  </DomainObject.Predmet.SudioniciListNaziv>
  <DomainObject.Predmet.SudioniciListAdressOIB>
    <izvorni_sadrzaj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izvorni_sadrzaj>
    <derivirana_varijabla naziv="DomainObject.Predmet.SudioniciListAdressOIB_1">
      <item>Financijska agencija, OIB 85821130368, Ulica grada Vukovara 70,10000 Zagreb</item>
      <item>SERIUS GRADNJA j.d.o.o. za gradnju i usluge, OIB 93312251774, Vilima Korajca 18,34000 Vidovci</item>
      <item>Dalibor Vučković, OIB 24087649617, Vilima Korajca 18,34000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93312251774</item>
      <item>, OIB 24087649617</item>
    </izvorni_sadrzaj>
    <derivirana_varijabla naziv="DomainObject.Predmet.SudioniciListNazivOIB_1">
      <item>, OIB 85821130368</item>
      <item>, OIB 93312251774</item>
      <item>, OIB 24087649617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409</properties:Words>
  <properties:Characters>2288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2016-05-31T09:10:00Z</dcterms:created>
  <dc:creator>zbiondic</dc:creator>
  <cp:lastModifiedBy>wsadmin</cp:lastModifiedBy>
  <cp:lastPrinted>2016-05-31T09:07:00Z</cp:lastPrinted>
  <dcterms:modified xmlns:xsi="http://www.w3.org/2001/XMLSchema-instance" xsi:type="dcterms:W3CDTF">2016-05-31T09:22:00Z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