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f52a" w14:paraId="dbaf52a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6E5E40">
        <w:rPr>
          <w:b/>
        </w:rPr>
        <w:t>1073</w:t>
      </w:r>
      <w:r w:rsidR="009A167C">
        <w:rPr>
          <w:b/>
        </w:rPr>
        <w:t>/2016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A33CB">
        <w:t>PROFIL PLUS d.o.o., Makarska, Zagrebačka 25, OIB: 73054881635, MBS: 060225130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A33CB">
        <w:t>PROFIL PLUS d.o.o., Makarska, Zagrebačka 25, OIB: 73054881635, MBS: 060225130</w:t>
      </w:r>
      <w:r w:rsidRPr="008F7C03">
        <w:t>, da u roku od 15 dana solidarno uplate na sudski depozit ovog suda br. HR1623900011300000664, otvoren kod Hrvatske poštanske banke d.d. Zagreb, pozivom na broj 10-</w:t>
      </w:r>
      <w:r w:rsidR="005A33CB">
        <w:t>1073</w:t>
      </w:r>
      <w:r w:rsidR="00665B92">
        <w:t>16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5A33CB">
        <w:t>1073</w:t>
      </w:r>
      <w:r w:rsidR="007A6503">
        <w:t>/201</w:t>
      </w:r>
      <w:r w:rsidR="00665B92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5A33CB" w:rsidP="005A33CB" w:rsidR="005A33CB">
      <w:pPr>
        <w:ind w:firstLine="708"/>
        <w:jc w:val="both"/>
      </w:pPr>
      <w:r>
        <w:t>Predlagatelj Financijska agencija, RC Split je prijedlogom zaprimljenim na Trgovačkom sudu u Splitu, dana 15. travnja 2016. godine predložio otvaranje stečajnog postupka nad dužnikom PROFIL PLUS d.o.o., Makarska, Zagrebačka 25, OIB: 73054881635, MBS: 060225130. U prijedlogu se u bitnome navodi da temeljem čl. 110. st. 1. SZ-a podnosi prijedlog, te da na dan 01.09.2015.g. dužnik ima u očevidniku redoslijeda osnova za plaćanje evidentirane osnove za plaćanje u neprekinutom razdoblju od 904 dana u ukupnom iznosu od 111.047,93 kuna u koji iznos je uračunata kamata i naknada predlagatelja za provedbu ovrhe na novčanim sredstvima. Navodi se da dužnik ima 1 zaposlenog, te da ima otvoren račun kod &amp; Splitske banke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5A33CB">
        <w:t>1073</w:t>
      </w:r>
      <w:r>
        <w:t>/201</w:t>
      </w:r>
      <w:r w:rsidR="00665B92">
        <w:t>6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19. prosinca 2017.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nisu u roku postupili po traženju suda.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5A33CB">
        <w:t>05.01</w:t>
      </w:r>
      <w:r w:rsidR="007A6503">
        <w:t>.2017</w:t>
      </w:r>
      <w:r w:rsidRPr="008F7C03">
        <w:t xml:space="preserve">.g. (l.s. </w:t>
      </w:r>
      <w:r w:rsidR="005A33CB">
        <w:t>17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5A33CB">
        <w:t>1760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500C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A167C">
      <w:rPr>
        <w:rFonts w:hAnsi="Book Antiqua" w:ascii="Book Antiqua"/>
        <w:b/>
        <w:sz w:val="20"/>
        <w:szCs w:val="20"/>
      </w:rPr>
      <w:t>1257/2016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13C09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33CB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5B92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E5E40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67C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00CA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173BE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50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0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0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0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0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50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0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0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0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0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7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96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234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PROFIL PLUS društvo s ograničenom odgovornošću za proizvodnju i trgovinu</izvorni_sadrzaj>
    <derivirana_varijabla naziv="DomainObject.Predmet.ProtustrankaFormated_1">  PROFIL PLUS društvo s ograničenom odgovornošću za proizvodnju i trgovinu</derivirana_varijabla>
  </DomainObject.Predmet.ProtustrankaFormated>
  <DomainObject.Predmet.ProtustrankaFormatedOIB>
    <izvorni_sadrzaj>  PROFIL PLUS društvo s ograničenom odgovornošću za proizvodnju i trgovinu, OIB 73054881635</izvorni_sadrzaj>
    <derivirana_varijabla naziv="DomainObject.Predmet.ProtustrankaFormatedOIB_1">  PROFIL PLUS društvo s ograničenom odgovornošću za proizvodnju i trgovinu, OIB 73054881635</derivirana_varijabla>
  </DomainObject.Predmet.ProtustrankaFormatedOIB>
  <DomainObject.Predmet.ProtustrankaFormatedWithAdress>
    <izvorni_sadrzaj> PROFIL PLUS društvo s ograničenom odgovornošću za proizvodnju i trgovinu, Zagrebačka 25, 21300 Makarska</izvorni_sadrzaj>
    <derivirana_varijabla naziv="DomainObject.Predmet.ProtustrankaFormatedWithAdress_1"> PROFIL PLUS društvo s ograničenom odgovornošću za proizvodnju i trgovinu, Zagrebačka 25, 21300 Makarska</derivirana_varijabla>
  </DomainObject.Predmet.ProtustrankaFormatedWithAdress>
  <DomainObject.Predmet.ProtustrankaFormatedWithAdressOIB>
    <izvorni_sadrzaj> PROFIL PLUS društvo s ograničenom odgovornošću za proizvodnju i trgovinu, OIB 73054881635, Zagrebačka 25, 21300 Makarska</izvorni_sadrzaj>
    <derivirana_varijabla naziv="DomainObject.Predmet.ProtustrankaFormatedWithAdressOIB_1"> PROFIL PLUS društvo s ograničenom odgovornošću za proizvodnju i trgovinu, OIB 73054881635, Zagrebačka 25, 21300 Makarska</derivirana_varijabla>
  </DomainObject.Predmet.ProtustrankaFormatedWithAdressOIB>
  <DomainObject.Predmet.ProtustrankaWithAdress>
    <izvorni_sadrzaj>PROFIL PLUS društvo s ograničenom odgovornošću za proizvodnju i trgovinu Zagrebačka 25, 21300 Makarska</izvorni_sadrzaj>
    <derivirana_varijabla naziv="DomainObject.Predmet.ProtustrankaWithAdress_1">PROFIL PLUS društvo s ograničenom odgovornošću za proizvodnju i trgovinu Zagrebačka 25, 21300 Makarska</derivirana_varijabla>
  </DomainObject.Predmet.ProtustrankaWithAdress>
  <DomainObject.Predmet.ProtustrankaWithAdressOIB>
    <izvorni_sadrzaj>PROFIL PLUS društvo s ograničenom odgovornošću za proizvodnju i trgovinu, OIB 73054881635, Zagrebačka 25, 21300 Makarska</izvorni_sadrzaj>
    <derivirana_varijabla naziv="DomainObject.Predmet.ProtustrankaWithAdressOIB_1">PROFIL PLUS društvo s ograničenom odgovornošću za proizvodnju i trgovinu, OIB 73054881635, Zagrebačka 25, 21300 Makarska</derivirana_varijabla>
  </DomainObject.Predmet.ProtustrankaWithAdressOIB>
  <DomainObject.Predmet.ProtustrankaNazivFormated>
    <izvorni_sadrzaj>PROFIL PLUS društvo s ograničenom odgovornošću za proizvodnju i trgovinu</izvorni_sadrzaj>
    <derivirana_varijabla naziv="DomainObject.Predmet.ProtustrankaNazivFormated_1">PROFIL PLUS društvo s ograničenom odgovornošću za proizvodnju i trgovinu</derivirana_varijabla>
  </DomainObject.Predmet.ProtustrankaNazivFormated>
  <DomainObject.Predmet.ProtustrankaNazivFormatedOIB>
    <izvorni_sadrzaj>PROFIL PLUS društvo s ograničenom odgovornošću za proizvodnju i trgovinu, OIB 73054881635</izvorni_sadrzaj>
    <derivirana_varijabla naziv="DomainObject.Predmet.ProtustrankaNazivFormatedOIB_1">PROFIL PLUS društvo s ograničenom odgovornošću za proizvodnju i trgovinu, OIB 73054881635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111047.93</izvorni_sadrzaj>
    <derivirana_varijabla naziv="DomainObject.Predmet.TrenutnaVrijednost_1">111047.93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PROFIL PLUS društvo s ograničenom odgovornošću za proizvodnju i trgovinu</item>
    </izvorni_sadrzaj>
    <derivirana_varijabla naziv="DomainObject.Predmet.ProtuStrankaListFormated_1">
      <item>PROFIL PLUS društvo s ograničenom odgovornošću za proizvodnju i trgovinu</item>
    </derivirana_varijabla>
  </DomainObject.Predmet.ProtuStrankaListFormated>
  <DomainObject.Predmet.ProtuStrankaListFormatedOIB>
    <izvorni_sadrzaj>
      <item>PROFIL PLUS društvo s ograničenom odgovornošću za proizvodnju i trgovinu, OIB 73054881635</item>
    </izvorni_sadrzaj>
    <derivirana_varijabla naziv="DomainObject.Predmet.ProtuStrankaListFormatedOIB_1">
      <item>PROFIL PLUS društvo s ograničenom odgovornošću za proizvodnju i trgovinu, OIB 73054881635</item>
    </derivirana_varijabla>
  </DomainObject.Predmet.ProtuStrankaListFormatedOIB>
  <DomainObject.Predmet.ProtuStrankaListFormatedWithAdress>
    <izvorni_sadrzaj>
      <item>PROFIL PLUS društvo s ograničenom odgovornošću za proizvodnju i trgovinu, Zagrebačka 25, 21300 Makarska</item>
    </izvorni_sadrzaj>
    <derivirana_varijabla naziv="DomainObject.Predmet.ProtuStrankaListFormatedWithAdress_1">
      <item>PROFIL PLUS društvo s ograničenom odgovornošću za proizvodnju i trgovinu, Zagrebačka 25, 21300 Makarska</item>
    </derivirana_varijabla>
  </DomainObject.Predmet.ProtuStrankaListFormatedWithAdress>
  <DomainObject.Predmet.ProtuStrankaListFormatedWithAdressOIB>
    <izvorni_sadrzaj>
      <item>PROFIL PLUS društvo s ograničenom odgovornošću za proizvodnju i trgovinu, OIB 73054881635, Zagrebačka 25, 21300 Makarska</item>
    </izvorni_sadrzaj>
    <derivirana_varijabla naziv="DomainObject.Predmet.ProtuStrankaListFormatedWithAdressOIB_1">
      <item>PROFIL PLUS društvo s ograničenom odgovornošću za proizvodnju i trgovinu, OIB 73054881635, Zagrebačka 25, 21300 Makarska</item>
    </derivirana_varijabla>
  </DomainObject.Predmet.ProtuStrankaListFormatedWithAdressOIB>
  <DomainObject.Predmet.ProtuStrankaListNazivFormated>
    <izvorni_sadrzaj>
      <item>PROFIL PLUS društvo s ograničenom odgovornošću za proizvodnju i trgovinu</item>
    </izvorni_sadrzaj>
    <derivirana_varijabla naziv="DomainObject.Predmet.ProtuStrankaListNazivFormated_1">
      <item>PROFIL PLUS društvo s ograničenom odgovornošću za proizvodnju i trgovinu</item>
    </derivirana_varijabla>
  </DomainObject.Predmet.ProtuStrankaListNazivFormated>
  <DomainObject.Predmet.ProtuStrankaListNazivFormatedOIB>
    <izvorni_sadrzaj>
      <item>PROFIL PLUS društvo s ograničenom odgovornošću za proizvodnju i trgovinu, OIB 73054881635</item>
    </izvorni_sadrzaj>
    <derivirana_varijabla naziv="DomainObject.Predmet.ProtuStrankaListNazivFormatedOIB_1">
      <item>PROFIL PLUS društvo s ograničenom odgovornošću za proizvodnju i trgovinu, OIB 73054881635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PROFIL PLUS društvo s ograničenom odgovornošću za proizvodnju i trgovinu</izvorni_sadrzaj>
    <derivirana_varijabla naziv="DomainObject.Predmet.ProtustrankaIDrugi_1">PROFIL PLUS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PROFIL PLUS društvo s ograničenom odgovornošću za proizvodnju i trgovinu, OIB 73054881635, Zagrebačka 25, 21300 Makarska</izvorni_sadrzaj>
    <derivirana_varijabla naziv="DomainObject.Predmet.ProtustrankaIDrugiAdressOIB_1">PROFIL PLUS društvo s ograničenom odgovornošću za proizvodnju i trgovinu, OIB 73054881635, Zagrebačka 25,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PLUS društvo s ograničenom odgovornošću za proizvodnju i trgovinu</item>
      <item>FINANCIJSKA AGENCIJA, RC SPLIT</item>
    </izvorni_sadrzaj>
    <derivirana_varijabla naziv="DomainObject.Predmet.SudioniciListNaziv_1">
      <item>PROFIL PLUS društvo s ograničenom odgovornošću za proizvodnju i trgovinu</item>
      <item>FINANCIJSKA AGENCIJA, RC SPLIT</item>
    </derivirana_varijabla>
  </DomainObject.Predmet.SudioniciListNaziv>
  <DomainObject.Predmet.SudioniciListAdressOIB>
    <izvorni_sadrzaj>
      <item>PROFIL PLUS društvo s ograničenom odgovornošću za proizvodnju i trgovinu, OIB 73054881635, Zagrebačka 25,21300 Makarska</item>
      <item>FINANCIJSKA AGENCIJA, RC SPLIT, OIB 85821130368, Mažuranićevo šetalište 24 b,21000 Split</item>
    </izvorni_sadrzaj>
    <derivirana_varijabla naziv="DomainObject.Predmet.SudioniciListAdressOIB_1">
      <item>PROFIL PLUS društvo s ograničenom odgovornošću za proizvodnju i trgovinu, OIB 73054881635, Zagrebačka 25,21300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73054881635</item>
      <item>, OIB 85821130368</item>
    </izvorni_sadrzaj>
    <derivirana_varijabla naziv="DomainObject.Predmet.SudioniciListNazivOIB_1">
      <item>, OIB 73054881635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920</properties:Words>
  <properties:Characters>5186</properties:Characters>
  <properties:Lines>131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2018-01-08T08:19:00Z</dcterms:created>
  <dc:creator>Katarina Franković</dc:creator>
  <cp:lastModifiedBy>Paško Bačić</cp:lastModifiedBy>
  <cp:lastPrinted>2018-01-08T08:22:00Z</cp:lastPrinted>
  <dcterms:modified xmlns:xsi="http://www.w3.org/2001/XMLSchema-instance" xsi:type="dcterms:W3CDTF">2018-01-08T08:27:00Z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