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3944" w14:paraId="e333944" w:rsidRDefault="00A23ED8" w:rsidP="00A23ED8" w:rsidR="00A23ED8">
      <w:pPr>
        <w:spacing w:after="0"/>
        <w:jc w:val="both"/>
        <w15:collapsed w:val="false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23ED8" w:rsidP="00A23ED8" w:rsidR="00A23ED8">
      <w:pPr>
        <w:spacing w:after="0"/>
        <w:jc w:val="both"/>
      </w:pPr>
      <w:r>
        <w:t xml:space="preserve">       REPUBLIKA HRVATSKA</w:t>
      </w:r>
    </w:p>
    <w:p w:rsidRDefault="00A23ED8" w:rsidP="00A23ED8" w:rsidR="00A23ED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23ED8" w:rsidP="00A23ED8" w:rsidR="00A23ED8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A23ED8" w:rsidP="00A23ED8" w:rsidR="00A23ED8">
      <w:pPr>
        <w:spacing w:after="0"/>
        <w:rPr>
          <w:bCs/>
        </w:rPr>
      </w:pPr>
    </w:p>
    <w:p w:rsidRDefault="00A23ED8" w:rsidP="00A23ED8" w:rsidR="00A23ED8">
      <w:pPr>
        <w:spacing w:after="0"/>
        <w:ind w:left="5664"/>
      </w:pPr>
    </w:p>
    <w:p w:rsidRDefault="00A23ED8" w:rsidP="00A23ED8" w:rsidR="00A23ED8">
      <w:pPr>
        <w:spacing w:after="0"/>
        <w:ind w:left="5664"/>
      </w:pPr>
    </w:p>
    <w:p w:rsidRDefault="00A23ED8" w:rsidP="00A23ED8" w:rsidR="00A23ED8">
      <w:pPr>
        <w:spacing w:after="0"/>
        <w:jc w:val="center"/>
      </w:pPr>
      <w:r>
        <w:t>R E P U B L I K A   H R V A T S K A</w:t>
      </w:r>
    </w:p>
    <w:p w:rsidRDefault="00A23ED8" w:rsidP="00A23ED8" w:rsidR="00A23ED8">
      <w:pPr>
        <w:spacing w:after="0"/>
        <w:rPr>
          <w:b/>
        </w:rPr>
      </w:pPr>
    </w:p>
    <w:p w:rsidRDefault="00A23ED8" w:rsidP="00A23ED8" w:rsidR="00A23ED8">
      <w:pPr>
        <w:spacing w:after="0"/>
        <w:jc w:val="center"/>
      </w:pPr>
      <w:r>
        <w:t>R J E Š E N J E</w:t>
      </w:r>
    </w:p>
    <w:p w:rsidRDefault="00A23ED8" w:rsidP="00A23ED8" w:rsidR="00A23ED8">
      <w:pPr>
        <w:spacing w:after="0"/>
        <w:jc w:val="center"/>
      </w:pPr>
    </w:p>
    <w:p w:rsidRDefault="00A23ED8" w:rsidP="00A23ED8" w:rsidR="00A23ED8">
      <w:pPr>
        <w:spacing w:after="0"/>
        <w:jc w:val="center"/>
      </w:pPr>
    </w:p>
    <w:p w:rsidRDefault="00A23ED8" w:rsidP="00A23ED8" w:rsidR="00A23ED8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TERMO-SMOLEK društvo s ograničenom odgovornošću za proizvodnju, trgovinu i usluge, skraćena tvrtka TERMO-SMOLEK d.o.o., OIB: 85194737763, MBS: 070030470, Prvomajska 3, </w:t>
      </w:r>
      <w:proofErr w:type="spellStart"/>
      <w:r>
        <w:t>Hodošan</w:t>
      </w:r>
      <w:proofErr w:type="spellEnd"/>
      <w:r>
        <w:t xml:space="preserve">, radi otvaranja stečajnog postupka nad dužnikom, dana 27. ožujka 2017. godine, </w:t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center"/>
      </w:pPr>
      <w:r>
        <w:t xml:space="preserve">r i j e š i o    j e </w:t>
      </w:r>
    </w:p>
    <w:p w:rsidRDefault="00A23ED8" w:rsidP="00A23ED8" w:rsidR="00A23ED8">
      <w:pPr>
        <w:spacing w:after="0"/>
        <w:jc w:val="center"/>
      </w:pPr>
    </w:p>
    <w:p w:rsidRDefault="00A23ED8" w:rsidP="00A23ED8" w:rsidR="00A23ED8">
      <w:pPr>
        <w:spacing w:after="0"/>
      </w:pPr>
    </w:p>
    <w:p w:rsidRDefault="00A23ED8" w:rsidP="00A23ED8" w:rsidR="00A23ED8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</w:t>
      </w:r>
      <w:r w:rsidRPr="00A23ED8">
        <w:t xml:space="preserve">TERMO-SMOLEK d.o.o., OIB: 85194737763, MBS: 070030470, Prvomajska 3, </w:t>
      </w:r>
      <w:proofErr w:type="spellStart"/>
      <w:r w:rsidRPr="00A23ED8">
        <w:t>Hodošan</w:t>
      </w:r>
      <w:proofErr w:type="spellEnd"/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center"/>
      </w:pPr>
      <w:r>
        <w:t>Obrazloženje</w:t>
      </w:r>
    </w:p>
    <w:p w:rsidRDefault="00A23ED8" w:rsidP="00A23ED8" w:rsidR="00A23ED8">
      <w:pPr>
        <w:spacing w:after="0"/>
        <w:jc w:val="center"/>
      </w:pPr>
    </w:p>
    <w:p w:rsidRDefault="00A23ED8" w:rsidP="00A23ED8" w:rsidR="00A23ED8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A23ED8" w:rsidP="00A23ED8" w:rsidR="00A23ED8">
      <w:pPr>
        <w:spacing w:after="0"/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center"/>
      </w:pPr>
      <w:r>
        <w:t>U Varaždinu, 27. ožujka 2017.</w:t>
      </w:r>
    </w:p>
    <w:p w:rsidRDefault="00A23ED8" w:rsidP="00A23ED8" w:rsidR="00A23ED8">
      <w:pPr>
        <w:spacing w:after="0"/>
        <w:jc w:val="center"/>
      </w:pPr>
    </w:p>
    <w:p w:rsidRDefault="00A23ED8" w:rsidP="00A23ED8" w:rsidR="00A23ED8">
      <w:pPr>
        <w:spacing w:after="0"/>
        <w:jc w:val="center"/>
      </w:pPr>
    </w:p>
    <w:p w:rsidRDefault="00A23ED8" w:rsidP="00A23ED8" w:rsidR="00A23ED8">
      <w:pPr>
        <w:spacing w:after="0"/>
        <w:jc w:val="center"/>
      </w:pPr>
    </w:p>
    <w:p w:rsidRDefault="00A23ED8" w:rsidP="00A23ED8" w:rsidR="00A23ED8">
      <w:pPr>
        <w:spacing w:after="0"/>
        <w:jc w:val="both"/>
      </w:pPr>
      <w:r>
        <w:t xml:space="preserve">                                                                                            </w:t>
      </w:r>
      <w:r w:rsidR="00550329">
        <w:t xml:space="preserve">     </w:t>
      </w:r>
      <w:r>
        <w:t>STEČAJNI SUDAC:</w:t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  <w:r>
        <w:t xml:space="preserve">                                                                                                 </w:t>
      </w:r>
      <w:r w:rsidR="00550329">
        <w:t xml:space="preserve">   </w:t>
      </w:r>
      <w:r w:rsidR="000A2EE1">
        <w:t xml:space="preserve"> </w:t>
      </w:r>
      <w:bookmarkStart w:name="_GoBack" w:id="0"/>
      <w:bookmarkEnd w:id="0"/>
      <w:r w:rsidR="00544B05">
        <w:t xml:space="preserve"> </w:t>
      </w:r>
      <w:r>
        <w:t>Jasna Lekić</w:t>
      </w:r>
      <w:r w:rsidR="000A2EE1">
        <w:t>, v.r.</w:t>
      </w:r>
    </w:p>
    <w:p w:rsidRDefault="00550329" w:rsidP="00A23ED8" w:rsidR="00550329">
      <w:pPr>
        <w:spacing w:after="0"/>
        <w:jc w:val="both"/>
      </w:pPr>
    </w:p>
    <w:p w:rsidRDefault="00550329" w:rsidP="00A23ED8" w:rsidR="0055032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  <w:r>
        <w:t>UPUTA O PRAVNOM LIJEKU:</w:t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  <w:r>
        <w:t xml:space="preserve">Protiv ovog rješenja posebna žalba nije dopuštena. </w:t>
      </w: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A23ED8" w:rsidP="00A23ED8" w:rsidR="00A23ED8">
      <w:pPr>
        <w:spacing w:after="0"/>
        <w:jc w:val="both"/>
      </w:pPr>
    </w:p>
    <w:p w:rsidRDefault="00544B05" w:rsidP="00A23ED8" w:rsidR="00544B05">
      <w:pPr>
        <w:spacing w:after="0"/>
        <w:jc w:val="both"/>
      </w:pPr>
      <w:r>
        <w:t>DNA:</w:t>
      </w:r>
    </w:p>
    <w:p w:rsidRDefault="00544B05" w:rsidP="00A23ED8" w:rsidR="00A23ED8">
      <w:pPr>
        <w:spacing w:after="0"/>
        <w:jc w:val="both"/>
      </w:pPr>
      <w:r>
        <w:t>1</w:t>
      </w:r>
      <w:r w:rsidR="00A23ED8">
        <w:t xml:space="preserve">. E-oglasna ploča ovog suda </w:t>
      </w:r>
    </w:p>
    <w:p w:rsidRDefault="00AE649C" w:rsidP="00A23ED8" w:rsidR="00AE649C" w:rsidRPr="00B76F3C">
      <w:pPr>
        <w:pStyle w:val="NormaleSPIS"/>
        <w:spacing w:after="0"/>
      </w:pPr>
    </w:p>
    <w:p w:rsidRDefault="00AB4602" w:rsidP="00A23ED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23ED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87B" w:rsidP="00537B78" w:rsidR="0002487B">
      <w:r>
        <w:separator/>
      </w:r>
    </w:p>
  </w:endnote>
  <w:endnote w:id="0" w:type="continuationSeparator">
    <w:p w:rsidRDefault="0002487B" w:rsidP="00537B78" w:rsidR="00024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87B" w:rsidP="00537B78" w:rsidR="0002487B">
      <w:r>
        <w:separator/>
      </w:r>
    </w:p>
  </w:footnote>
  <w:footnote w:id="0" w:type="continuationSeparator">
    <w:p w:rsidRDefault="0002487B" w:rsidP="00537B78" w:rsidR="00024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ED8" w:rsidR="008333A9">
    <w:pPr>
      <w:pStyle w:val="Zaglavlje"/>
    </w:pPr>
    <w:r>
      <w:rPr>
        <w:rStyle w:val="PozadinaSvijetloCrvena"/>
        <w:shd w:fill="auto" w:color="auto" w:val="clear"/>
      </w:rPr>
      <w:t>Poslovni broj: 3 St-680/16-9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87B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EE1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4E7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B05"/>
    <w:rsid w:val="00544E5B"/>
    <w:rsid w:val="00547C28"/>
    <w:rsid w:val="00550329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ED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42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St-680/2016-9</izvorni_sadrzaj>
    <derivirana_varijabla naziv="DomainObject.Oznaka_1">St-680/2016-9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TERMO-SMOLEK društvo s ograničenom odgovornošću za proizvodnju, trgovinu i usluge</izvorni_sadrzaj>
    <derivirana_varijabla naziv="DomainObject.Predmet.ProtustrankaFormated_1">  TERMO-SMOLEK društvo s ograničenom odgovornošću za proizvodnju, trgovinu i usluge</derivirana_varijabla>
  </DomainObject.Predmet.ProtustrankaFormated>
  <DomainObject.Predmet.ProtustrankaFormatedOIB>
    <izvorni_sadrzaj>  TERMO-SMOLEK društvo s ograničenom odgovornošću za proizvodnju, trgovinu i usluge, OIB 85194737763</izvorni_sadrzaj>
    <derivirana_varijabla naziv="DomainObject.Predmet.ProtustrankaFormatedOIB_1">  TERMO-SMOLEK društvo s ograničenom odgovornošću za proizvodnju, trgovinu i usluge, OIB 85194737763</derivirana_varijabla>
  </DomainObject.Predmet.ProtustrankaFormatedOIB>
  <DomainObject.Predmet.ProtustrankaFormatedWithAdress>
    <izvorni_sadrzaj> TERMO-SMOLEK društvo s ograničenom odgovornošću za proizvodnju, trgovinu i usluge, Prvomajska 3, 40320 Hodošan</izvorni_sadrzaj>
    <derivirana_varijabla naziv="DomainObject.Predmet.ProtustrankaFormatedWithAdress_1"> TERMO-SMOLEK društvo s ograničenom odgovornošću za proizvodnju, trgovinu i usluge, Prvomajska 3, 40320 Hodošan</derivirana_varijabla>
  </DomainObject.Predmet.ProtustrankaFormatedWithAdress>
  <DomainObject.Predmet.ProtustrankaFormatedWithAdressOIB>
    <izvorni_sadrzaj> TERMO-SMOLEK društvo s ograničenom odgovornošću za proizvodnju, trgovinu i usluge, OIB 85194737763, Prvomajska 3, 40320 Hodošan</izvorni_sadrzaj>
    <derivirana_varijabla naziv="DomainObject.Predmet.ProtustrankaFormatedWithAdressOIB_1"> TERMO-SMOLEK društvo s ograničenom odgovornošću za proizvodnju, trgovinu i usluge, OIB 85194737763, Prvomajska 3, 40320 Hodošan</derivirana_varijabla>
  </DomainObject.Predmet.ProtustrankaFormatedWithAdressOIB>
  <DomainObject.Predmet.ProtustrankaWithAdress>
    <izvorni_sadrzaj>TERMO-SMOLEK društvo s ograničenom odgovornošću za proizvodnju, trgovinu i usluge Prvomajska 3, 40320 Hodošan</izvorni_sadrzaj>
    <derivirana_varijabla naziv="DomainObject.Predmet.ProtustrankaWithAdress_1">TERMO-SMOLEK društvo s ograničenom odgovornošću za proizvodnju, trgovinu i usluge Prvomajska 3, 40320 Hodošan</derivirana_varijabla>
  </DomainObject.Predmet.ProtustrankaWithAdress>
  <DomainObject.Predmet.ProtustrankaWithAdressOIB>
    <izvorni_sadrzaj>TERMO-SMOLEK društvo s ograničenom odgovornošću za proizvodnju, trgovinu i usluge, OIB 85194737763, Prvomajska 3, 40320 Hodošan</izvorni_sadrzaj>
    <derivirana_varijabla naziv="DomainObject.Predmet.ProtustrankaWithAdressOIB_1">TERMO-SMOLEK društvo s ograničenom odgovornošću za proizvodnju, trgovinu i usluge, OIB 85194737763, Prvomajska 3, 40320 Hodošan</derivirana_varijabla>
  </DomainObject.Predmet.ProtustrankaWithAdressOIB>
  <DomainObject.Predmet.ProtustrankaNazivFormated>
    <izvorni_sadrzaj>TERMO-SMOLEK društvo s ograničenom odgovornošću za proizvodnju, trgovinu i usluge</izvorni_sadrzaj>
    <derivirana_varijabla naziv="DomainObject.Predmet.ProtustrankaNazivFormated_1">TERMO-SMOLEK društvo s ograničenom odgovornošću za proizvodnju, trgovinu i usluge</derivirana_varijabla>
  </DomainObject.Predmet.ProtustrankaNazivFormated>
  <DomainObject.Predmet.ProtustrankaNazivFormatedOIB>
    <izvorni_sadrzaj>TERMO-SMOLEK društvo s ograničenom odgovornošću za proizvodnju, trgovinu i usluge, OIB 85194737763</izvorni_sadrzaj>
    <derivirana_varijabla naziv="DomainObject.Predmet.ProtustrankaNazivFormatedOIB_1">TERMO-SMOLEK društvo s ograničenom odgovornošću za proizvodnju, trgovinu i usluge, OIB 85194737763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205724.38</izvorni_sadrzaj>
    <derivirana_varijabla naziv="DomainObject.Predmet.TrenutnaVrijednost_1">205724.38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TERMO-SMOLEK društvo s ograničenom odgovornošću za proizvodnju, trgovinu i usluge</item>
    </izvorni_sadrzaj>
    <derivirana_varijabla naziv="DomainObject.Predmet.ProtuStrankaListFormated_1">
      <item>TERMO-SMOLEK društvo s ograničenom odgovornošću za proizvodnju, trgovinu i usluge</item>
    </derivirana_varijabla>
  </DomainObject.Predmet.ProtuStrankaListFormated>
  <DomainObject.Predmet.ProtuStrankaListFormatedOIB>
    <izvorni_sadrzaj>
      <item>TERMO-SMOLEK društvo s ograničenom odgovornošću za proizvodnju, trgovinu i usluge, OIB 85194737763</item>
    </izvorni_sadrzaj>
    <derivirana_varijabla naziv="DomainObject.Predmet.ProtuStrankaListFormatedOIB_1">
      <item>TERMO-SMOLEK društvo s ograničenom odgovornošću za proizvodnju, trgovinu i usluge, OIB 85194737763</item>
    </derivirana_varijabla>
  </DomainObject.Predmet.ProtuStrankaListFormatedOIB>
  <DomainObject.Predmet.ProtuStrankaListFormatedWithAdress>
    <izvorni_sadrzaj>
      <item>TERMO-SMOLEK društvo s ograničenom odgovornošću za proizvodnju, trgovinu i usluge, Prvomajska 3, 40320 Hodošan</item>
    </izvorni_sadrzaj>
    <derivirana_varijabla naziv="DomainObject.Predmet.ProtuStrankaListFormatedWithAdress_1">
      <item>TERMO-SMOLEK društvo s ograničenom odgovornošću za proizvodnju, trgovinu i usluge, Prvomajska 3, 40320 Hodošan</item>
    </derivirana_varijabla>
  </DomainObject.Predmet.ProtuStrankaListFormatedWithAdress>
  <DomainObject.Predmet.ProtuStrankaListFormatedWithAdressOIB>
    <izvorni_sadrzaj>
      <item>TERMO-SMOLEK društvo s ograničenom odgovornošću za proizvodnju, trgovinu i usluge, OIB 85194737763, Prvomajska 3, 40320 Hodošan</item>
    </izvorni_sadrzaj>
    <derivirana_varijabla naziv="DomainObject.Predmet.ProtuStrankaListFormatedWithAdressOIB_1">
      <item>TERMO-SMOLEK društvo s ograničenom odgovornošću za proizvodnju, trgovinu i usluge, OIB 85194737763, Prvomajska 3, 40320 Hodošan</item>
    </derivirana_varijabla>
  </DomainObject.Predmet.ProtuStrankaListFormatedWithAdressOIB>
  <DomainObject.Predmet.ProtuStrankaListNazivFormated>
    <izvorni_sadrzaj>
      <item>TERMO-SMOLEK društvo s ograničenom odgovornošću za proizvodnju, trgovinu i usluge</item>
    </izvorni_sadrzaj>
    <derivirana_varijabla naziv="DomainObject.Predmet.ProtuStrankaListNazivFormated_1">
      <item>TERMO-SMOLEK društvo s ograničenom odgovornošću za proizvodnju, trgovinu i usluge</item>
    </derivirana_varijabla>
  </DomainObject.Predmet.ProtuStrankaListNazivFormated>
  <DomainObject.Predmet.ProtuStrankaListNazivFormatedOIB>
    <izvorni_sadrzaj>
      <item>TERMO-SMOLEK društvo s ograničenom odgovornošću za proizvodnju, trgovinu i usluge, OIB 85194737763</item>
    </izvorni_sadrzaj>
    <derivirana_varijabla naziv="DomainObject.Predmet.ProtuStrankaListNazivFormatedOIB_1">
      <item>TERMO-SMOLEK društvo s ograničenom odgovornošću za proizvodnju, trgovinu i usluge, OIB 85194737763</item>
    </derivirana_varijabla>
  </DomainObject.Predmet.ProtuStrankaListNazivFormatedOIB>
  <DomainObject.Predmet.OstaliListFormated>
    <izvorni_sadrzaj>
      <item>sudski registar</item>
      <item>Đuro Smolek</item>
      <item>Županijsko državno odvjetništvo u Varaždinu</item>
    </izvorni_sadrzaj>
    <derivirana_varijabla naziv="DomainObject.Predmet.OstaliListFormated_1">
      <item>sudski registar</item>
      <item>Đuro Smolek</item>
      <item>Županijsko državno odvjetništvo u Varaždinu</item>
    </derivirana_varijabla>
  </DomainObject.Predmet.OstaliListFormated>
  <DomainObject.Predmet.OstaliListFormatedOIB>
    <izvorni_sadrzaj>
      <item>sudski registar</item>
      <item>Đuro Smolek, OIB 48616169617</item>
      <item>Županijsko državno odvjetništvo u Varaždinu</item>
    </izvorni_sadrzaj>
    <derivirana_varijabla naziv="DomainObject.Predmet.OstaliListFormatedOIB_1">
      <item>sudski registar</item>
      <item>Đuro Smolek, OIB 48616169617</item>
      <item>Županijsko državno odvjetništvo u Varaždinu</item>
    </derivirana_varijabla>
  </DomainObject.Predmet.OstaliListFormatedOIB>
  <DomainObject.Predmet.OstaliListFormatedWithAdress>
    <izvorni_sadrzaj>
      <item>sudski registar</item>
      <item>Đuro Smolek, Glavna Ulica 45/2, 40320 Hodošan</item>
      <item>Županijsko državno odvjetništvo u Varaždinu</item>
    </izvorni_sadrzaj>
    <derivirana_varijabla naziv="DomainObject.Predmet.OstaliListFormatedWithAdress_1">
      <item>sudski registar</item>
      <item>Đuro Smolek, Glavna Ulica 45/2, 40320 Hodošan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Đuro Smolek, OIB 48616169617, Glavna Ulica 45/2, 40320 Hodošan</item>
      <item>Županijsko državno odvjetništvo u Varaždinu</item>
    </izvorni_sadrzaj>
    <derivirana_varijabla naziv="DomainObject.Predmet.OstaliListFormatedWithAdressOIB_1">
      <item>sudski registar</item>
      <item>Đuro Smolek, OIB 48616169617, Glavna Ulica 45/2, 40320 Hodošan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Đuro Smolek</item>
      <item>Županijsko državno odvjetništvo u Varaždinu</item>
    </izvorni_sadrzaj>
    <derivirana_varijabla naziv="DomainObject.Predmet.OstaliListNazivFormated_1">
      <item>sudski registar</item>
      <item>Đuro Smolek</item>
      <item>Županijsko državno odvjetništvo u Varaždinu</item>
    </derivirana_varijabla>
  </DomainObject.Predmet.OstaliListNazivFormated>
  <DomainObject.Predmet.OstaliListNazivFormatedOIB>
    <izvorni_sadrzaj>
      <item>sudski registar</item>
      <item>Đuro Smolek, OIB 48616169617</item>
      <item>Županijsko državno odvjetništvo u Varaždinu</item>
    </izvorni_sadrzaj>
    <derivirana_varijabla naziv="DomainObject.Predmet.OstaliListNazivFormatedOIB_1">
      <item>sudski registar</item>
      <item>Đuro Smolek, OIB 48616169617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St-680/2016-9</izvorni_sadrzaj>
    <derivirana_varijabla naziv="DomainObject.PoslovniBrojDokumenta_1">St-680/2016-9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TERMO-SMOLEK društvo s ograničenom odgovornošću za proizvodnju, trgovinu i usluge</izvorni_sadrzaj>
    <derivirana_varijabla naziv="DomainObject.Predmet.ProtustrankaIDrugi_1">TERMO-SMOLEK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TERMO-SMOLEK društvo s ograničenom odgovornošću za proizvodnju, trgovinu i usluge, OIB 85194737763, Prvomajska 3, 40320 Hodošan</izvorni_sadrzaj>
    <derivirana_varijabla naziv="DomainObject.Predmet.ProtustrankaIDrugiAdressOIB_1">TERMO-SMOLEK društvo s ograničenom odgovornošću za proizvodnju, trgovinu i usluge, OIB 85194737763, Prvomajska 3,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TERMO-SMOLEK društvo s ograničenom odgovornošću za proizvodnju, trgovinu i usluge</item>
      <item>sudski registar</item>
      <item>Đuro Smolek</item>
      <item>Županijsko državno odvjetništvo u Varaždinu</item>
    </izvorni_sadrzaj>
    <derivirana_varijabla naziv="DomainObject.Predmet.SudioniciListNaziv_1">
      <item>Financijska agencija</item>
      <item>TERMO-SMOLEK društvo s ograničenom odgovornošću za proizvodnju, trgovinu i usluge</item>
      <item>sudski registar</item>
      <item>Đuro Smolek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TERMO-SMOLEK društvo s ograničenom odgovornošću za proizvodnju, trgovinu i usluge, OIB 85194737763, Prvomajska 3,40320 Hodošan</item>
      <item>sudski registar</item>
      <item>Đuro Smolek, OIB 48616169617, Glavna Ulica 45/2,40320 Hodošan</item>
      <item>Županijsko državno odvjetništvo u Varaždinu</item>
    </izvorni_sadrzaj>
    <derivirana_varijabla naziv="DomainObject.Predmet.SudioniciListAdressOIB_1">
      <item>Financijska agencija, OIB 85821130368</item>
      <item>TERMO-SMOLEK društvo s ograničenom odgovornošću za proizvodnju, trgovinu i usluge, OIB 85194737763, Prvomajska 3,40320 Hodošan</item>
      <item>sudski registar</item>
      <item>Đuro Smolek, OIB 48616169617, Glavna Ulica 45/2,40320 Hodošan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8CA66-79BB-41F7-AA22-C67E05650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1641</properties:Characters>
  <properties:Lines>75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2017-03-27T12:34:00Z</cp:lastPrinted>
  <dcterms:modified xmlns:xsi="http://www.w3.org/2001/XMLSchema-instance" xsi:type="dcterms:W3CDTF">2017-03-27T12:36:00Z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St-680/2016-9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