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8ee12" w14:paraId="1f8ee12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F446C5" w:rsidP="00F446C5" w:rsidR="00ED6AA8">
      <w:pPr>
        <w:jc w:val="right"/>
      </w:pPr>
      <w:r>
        <w:t>24. St-</w:t>
      </w:r>
      <w:r w:rsidR="00994C12">
        <w:t>4733</w:t>
      </w:r>
      <w:r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5D4DDE">
        <w:t>2</w:t>
      </w:r>
      <w:r w:rsidR="00456C4F">
        <w:t>5</w:t>
      </w:r>
      <w:r w:rsidR="005D4DDE">
        <w:t xml:space="preserve">. </w:t>
      </w:r>
      <w:r w:rsidR="00456C4F">
        <w:t>siječnja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F791B">
        <w:t xml:space="preserve"> </w:t>
      </w:r>
      <w:r w:rsidR="009D24BC">
        <w:t>MIPAD POSEBNE OBUJNICE</w:t>
      </w:r>
      <w:r w:rsidR="00937545">
        <w:t xml:space="preserve"> </w:t>
      </w:r>
      <w:r w:rsidR="00C8385F">
        <w:t xml:space="preserve">d.o.o., </w:t>
      </w:r>
      <w:r w:rsidR="009D24BC">
        <w:t>Prigorje Brdovečko, Nova Cesta 15/I</w:t>
      </w:r>
      <w:r w:rsidR="00685194">
        <w:t xml:space="preserve">, </w:t>
      </w:r>
      <w:r w:rsidR="00144A4E">
        <w:t>MBS: 0</w:t>
      </w:r>
      <w:r w:rsidR="0024122D">
        <w:t>80</w:t>
      </w:r>
      <w:r w:rsidR="009D24BC">
        <w:t>736759</w:t>
      </w:r>
      <w:r w:rsidR="0024122D">
        <w:t>,</w:t>
      </w:r>
      <w:r w:rsidR="00B6235A">
        <w:t xml:space="preserve"> </w:t>
      </w:r>
      <w:r w:rsidR="00EF791B">
        <w:t>OIB:</w:t>
      </w:r>
      <w:r w:rsidR="006C054C">
        <w:t xml:space="preserve"> </w:t>
      </w:r>
      <w:r w:rsidR="009D24BC">
        <w:t>54993585239</w:t>
      </w:r>
      <w:r w:rsidR="00BD3BC4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9D24BC">
        <w:t>3.091.581,28</w:t>
      </w:r>
      <w:r w:rsidR="00A07877">
        <w:t xml:space="preserve"> </w:t>
      </w:r>
      <w:r w:rsidR="005D4DDE">
        <w:t>k</w:t>
      </w:r>
      <w:r w:rsidR="003538DF">
        <w:t>u</w:t>
      </w:r>
      <w:r w:rsidR="00AC4528">
        <w:t>n</w:t>
      </w:r>
      <w:r w:rsidR="00741F4D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5D4DDE">
        <w:t>2</w:t>
      </w:r>
      <w:r w:rsidR="00F446C5">
        <w:t>5</w:t>
      </w:r>
      <w:r w:rsidR="005D4DDE">
        <w:t xml:space="preserve">. </w:t>
      </w:r>
      <w:r w:rsidR="00F446C5">
        <w:t>siječnja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5F0E"/>
    <w:rsid w:val="0003332B"/>
    <w:rsid w:val="00043A39"/>
    <w:rsid w:val="000C1FA3"/>
    <w:rsid w:val="000C6B68"/>
    <w:rsid w:val="00114EAD"/>
    <w:rsid w:val="001269CD"/>
    <w:rsid w:val="00142AE3"/>
    <w:rsid w:val="00144A4E"/>
    <w:rsid w:val="0015450A"/>
    <w:rsid w:val="00185571"/>
    <w:rsid w:val="0019736D"/>
    <w:rsid w:val="001D3860"/>
    <w:rsid w:val="001E3FE5"/>
    <w:rsid w:val="001E50FB"/>
    <w:rsid w:val="001E6E7B"/>
    <w:rsid w:val="001F6933"/>
    <w:rsid w:val="0020414A"/>
    <w:rsid w:val="00230A63"/>
    <w:rsid w:val="0024122D"/>
    <w:rsid w:val="0024170D"/>
    <w:rsid w:val="00263D6D"/>
    <w:rsid w:val="00264D19"/>
    <w:rsid w:val="00275D49"/>
    <w:rsid w:val="00297E94"/>
    <w:rsid w:val="002C4E3A"/>
    <w:rsid w:val="00325398"/>
    <w:rsid w:val="003538DF"/>
    <w:rsid w:val="0036355E"/>
    <w:rsid w:val="0038246E"/>
    <w:rsid w:val="00386D20"/>
    <w:rsid w:val="00391C00"/>
    <w:rsid w:val="0039607E"/>
    <w:rsid w:val="003B3D0C"/>
    <w:rsid w:val="003D35F9"/>
    <w:rsid w:val="003E3A15"/>
    <w:rsid w:val="003E5D1C"/>
    <w:rsid w:val="00413F4C"/>
    <w:rsid w:val="00415A67"/>
    <w:rsid w:val="00456C4F"/>
    <w:rsid w:val="004721E3"/>
    <w:rsid w:val="004B337A"/>
    <w:rsid w:val="004E3AC2"/>
    <w:rsid w:val="004F3962"/>
    <w:rsid w:val="0052045B"/>
    <w:rsid w:val="0053446F"/>
    <w:rsid w:val="00545CDF"/>
    <w:rsid w:val="00572798"/>
    <w:rsid w:val="00590AEF"/>
    <w:rsid w:val="00591994"/>
    <w:rsid w:val="005A0039"/>
    <w:rsid w:val="005A7A07"/>
    <w:rsid w:val="005D191B"/>
    <w:rsid w:val="005D476D"/>
    <w:rsid w:val="005D4DDE"/>
    <w:rsid w:val="005E4AB8"/>
    <w:rsid w:val="005F0073"/>
    <w:rsid w:val="005F4627"/>
    <w:rsid w:val="00621B8F"/>
    <w:rsid w:val="00627F6A"/>
    <w:rsid w:val="00657B8E"/>
    <w:rsid w:val="00672C4E"/>
    <w:rsid w:val="00685194"/>
    <w:rsid w:val="006B5D8C"/>
    <w:rsid w:val="006C054C"/>
    <w:rsid w:val="006D4F8A"/>
    <w:rsid w:val="007315EC"/>
    <w:rsid w:val="007358F0"/>
    <w:rsid w:val="00741F4D"/>
    <w:rsid w:val="00753134"/>
    <w:rsid w:val="00790F6F"/>
    <w:rsid w:val="007B11C5"/>
    <w:rsid w:val="007B5AFD"/>
    <w:rsid w:val="007D5A5D"/>
    <w:rsid w:val="00810301"/>
    <w:rsid w:val="008155EE"/>
    <w:rsid w:val="008613BD"/>
    <w:rsid w:val="00863025"/>
    <w:rsid w:val="00871F01"/>
    <w:rsid w:val="00920CA0"/>
    <w:rsid w:val="00937545"/>
    <w:rsid w:val="009419D8"/>
    <w:rsid w:val="00987D6C"/>
    <w:rsid w:val="00992437"/>
    <w:rsid w:val="00994C12"/>
    <w:rsid w:val="009A43C5"/>
    <w:rsid w:val="009C2305"/>
    <w:rsid w:val="009D24BC"/>
    <w:rsid w:val="00A052E2"/>
    <w:rsid w:val="00A07877"/>
    <w:rsid w:val="00A5680F"/>
    <w:rsid w:val="00A71431"/>
    <w:rsid w:val="00AC4528"/>
    <w:rsid w:val="00AD027A"/>
    <w:rsid w:val="00AF6FBF"/>
    <w:rsid w:val="00B6235A"/>
    <w:rsid w:val="00B82F18"/>
    <w:rsid w:val="00B879B1"/>
    <w:rsid w:val="00BC0A25"/>
    <w:rsid w:val="00BD3BC4"/>
    <w:rsid w:val="00BE4F95"/>
    <w:rsid w:val="00C03E9F"/>
    <w:rsid w:val="00C23CE1"/>
    <w:rsid w:val="00C71535"/>
    <w:rsid w:val="00C836B9"/>
    <w:rsid w:val="00C8385F"/>
    <w:rsid w:val="00C958E9"/>
    <w:rsid w:val="00CE7362"/>
    <w:rsid w:val="00D01B78"/>
    <w:rsid w:val="00D11E77"/>
    <w:rsid w:val="00D66226"/>
    <w:rsid w:val="00D66626"/>
    <w:rsid w:val="00EC3302"/>
    <w:rsid w:val="00ED6AA8"/>
    <w:rsid w:val="00EF791B"/>
    <w:rsid w:val="00F034D3"/>
    <w:rsid w:val="00F117C0"/>
    <w:rsid w:val="00F151E8"/>
    <w:rsid w:val="00F301B2"/>
    <w:rsid w:val="00F40190"/>
    <w:rsid w:val="00F446C5"/>
    <w:rsid w:val="00F56505"/>
    <w:rsid w:val="00F821E6"/>
    <w:rsid w:val="00FD78CF"/>
    <w:rsid w:val="00FF3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15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15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5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5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5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15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15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5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5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5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4733</izvorni_sadrzaj>
    <derivirana_varijabla naziv="DomainObject.Predmet.Broj_1">4733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St-4733/2015</izvorni_sadrzaj>
    <derivirana_varijabla naziv="DomainObject.Predmet.OznakaBroj_1">St-4733/2015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MIPAD POSEBNE OBUJMICE d.o.o.</izvorni_sadrzaj>
    <derivirana_varijabla naziv="DomainObject.Predmet.ProtustrankaFormated_1">  MIPAD POSEBNE OBUJMICE d.o.o.</derivirana_varijabla>
  </DomainObject.Predmet.ProtustrankaFormated>
  <DomainObject.Predmet.ProtustrankaFormatedOIB>
    <izvorni_sadrzaj>  MIPAD POSEBNE OBUJMICE d.o.o., OIB 54993585239</izvorni_sadrzaj>
    <derivirana_varijabla naziv="DomainObject.Predmet.ProtustrankaFormatedOIB_1">  MIPAD POSEBNE OBUJMICE d.o.o., OIB 54993585239</derivirana_varijabla>
  </DomainObject.Predmet.ProtustrankaFormatedOIB>
  <DomainObject.Predmet.ProtustrankaFormatedWithAdress>
    <izvorni_sadrzaj> MIPAD POSEBNE OBUJMICE d.o.o., Nova cesta 15/I, 10291 Prigorje Brdovečko</izvorni_sadrzaj>
    <derivirana_varijabla naziv="DomainObject.Predmet.ProtustrankaFormatedWithAdress_1"> MIPAD POSEBNE OBUJMICE d.o.o., Nova cesta 15/I, 10291 Prigorje Brdovečko</derivirana_varijabla>
  </DomainObject.Predmet.ProtustrankaFormatedWithAdress>
  <DomainObject.Predmet.ProtustrankaFormatedWithAdressOIB>
    <izvorni_sadrzaj> MIPAD POSEBNE OBUJMICE d.o.o., OIB 54993585239, Nova cesta 15/I, 10291 Prigorje Brdovečko</izvorni_sadrzaj>
    <derivirana_varijabla naziv="DomainObject.Predmet.ProtustrankaFormatedWithAdressOIB_1"> MIPAD POSEBNE OBUJMICE d.o.o., OIB 54993585239, Nova cesta 15/I, 10291 Prigorje Brdovečko</derivirana_varijabla>
  </DomainObject.Predmet.ProtustrankaFormatedWithAdressOIB>
  <DomainObject.Predmet.ProtustrankaWithAdress>
    <izvorni_sadrzaj>MIPAD POSEBNE OBUJMICE d.o.o. Nova cesta 15/I, 10291 Prigorje Brdovečko</izvorni_sadrzaj>
    <derivirana_varijabla naziv="DomainObject.Predmet.ProtustrankaWithAdress_1">MIPAD POSEBNE OBUJMICE d.o.o. Nova cesta 15/I, 10291 Prigorje Brdovečko</derivirana_varijabla>
  </DomainObject.Predmet.ProtustrankaWithAdress>
  <DomainObject.Predmet.ProtustrankaWithAdressOIB>
    <izvorni_sadrzaj>MIPAD POSEBNE OBUJMICE d.o.o., OIB 54993585239, Nova cesta 15/I, 10291 Prigorje Brdovečko</izvorni_sadrzaj>
    <derivirana_varijabla naziv="DomainObject.Predmet.ProtustrankaWithAdressOIB_1">MIPAD POSEBNE OBUJMICE d.o.o., OIB 54993585239, Nova cesta 15/I, 10291 Prigorje Brdovečko</derivirana_varijabla>
  </DomainObject.Predmet.ProtustrankaWithAdressOIB>
  <DomainObject.Predmet.ProtustrankaNazivFormated>
    <izvorni_sadrzaj>MIPAD POSEBNE OBUJMICE d.o.o.</izvorni_sadrzaj>
    <derivirana_varijabla naziv="DomainObject.Predmet.ProtustrankaNazivFormated_1">MIPAD POSEBNE OBUJMICE d.o.o.</derivirana_varijabla>
  </DomainObject.Predmet.ProtustrankaNazivFormated>
  <DomainObject.Predmet.ProtustrankaNazivFormatedOIB>
    <izvorni_sadrzaj>MIPAD POSEBNE OBUJMICE d.o.o., OIB 54993585239</izvorni_sadrzaj>
    <derivirana_varijabla naziv="DomainObject.Predmet.ProtustrankaNazivFormatedOIB_1">MIPAD POSEBNE OBUJMICE d.o.o., OIB 54993585239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MIPAD POSEBNE OBUJMICE d.o.o.</item>
    </izvorni_sadrzaj>
    <derivirana_varijabla naziv="DomainObject.Predmet.ProtuStrankaListFormated_1">
      <item>MIPAD POSEBNE OBUJMICE d.o.o.</item>
    </derivirana_varijabla>
  </DomainObject.Predmet.ProtuStrankaListFormated>
  <DomainObject.Predmet.ProtuStrankaListFormatedOIB>
    <izvorni_sadrzaj>
      <item>MIPAD POSEBNE OBUJMICE d.o.o., OIB 54993585239</item>
    </izvorni_sadrzaj>
    <derivirana_varijabla naziv="DomainObject.Predmet.ProtuStrankaListFormatedOIB_1">
      <item>MIPAD POSEBNE OBUJMICE d.o.o., OIB 54993585239</item>
    </derivirana_varijabla>
  </DomainObject.Predmet.ProtuStrankaListFormatedOIB>
  <DomainObject.Predmet.ProtuStrankaListFormatedWithAdress>
    <izvorni_sadrzaj>
      <item>MIPAD POSEBNE OBUJMICE d.o.o., Nova cesta 15/I, 10291 Prigorje Brdovečko</item>
    </izvorni_sadrzaj>
    <derivirana_varijabla naziv="DomainObject.Predmet.ProtuStrankaListFormatedWithAdress_1">
      <item>MIPAD POSEBNE OBUJMICE d.o.o., Nova cesta 15/I, 10291 Prigorje Brdovečko</item>
    </derivirana_varijabla>
  </DomainObject.Predmet.ProtuStrankaListFormatedWithAdress>
  <DomainObject.Predmet.ProtuStrankaListFormatedWithAdressOIB>
    <izvorni_sadrzaj>
      <item>MIPAD POSEBNE OBUJMICE d.o.o., OIB 54993585239, Nova cesta 15/I, 10291 Prigorje Brdovečko</item>
    </izvorni_sadrzaj>
    <derivirana_varijabla naziv="DomainObject.Predmet.ProtuStrankaListFormatedWithAdressOIB_1">
      <item>MIPAD POSEBNE OBUJMICE d.o.o., OIB 54993585239, Nova cesta 15/I, 10291 Prigorje Brdovečko</item>
    </derivirana_varijabla>
  </DomainObject.Predmet.ProtuStrankaListFormatedWithAdressOIB>
  <DomainObject.Predmet.ProtuStrankaListNazivFormated>
    <izvorni_sadrzaj>
      <item>MIPAD POSEBNE OBUJMICE d.o.o.</item>
    </izvorni_sadrzaj>
    <derivirana_varijabla naziv="DomainObject.Predmet.ProtuStrankaListNazivFormated_1">
      <item>MIPAD POSEBNE OBUJMICE d.o.o.</item>
    </derivirana_varijabla>
  </DomainObject.Predmet.ProtuStrankaListNazivFormated>
  <DomainObject.Predmet.ProtuStrankaListNazivFormatedOIB>
    <izvorni_sadrzaj>
      <item>MIPAD POSEBNE OBUJMICE d.o.o., OIB 54993585239</item>
    </izvorni_sadrzaj>
    <derivirana_varijabla naziv="DomainObject.Predmet.ProtuStrankaListNazivFormatedOIB_1">
      <item>MIPAD POSEBNE OBUJMICE d.o.o., OIB 54993585239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MIPAD POSEBNE OBUJMICE d.o.o.</izvorni_sadrzaj>
    <derivirana_varijabla naziv="DomainObject.Predmet.ProtustrankaIDrugi_1">MIPAD POSEBNE OBUJMICE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MIPAD POSEBNE OBUJMICE d.o.o., OIB 54993585239, Nova cesta 15/I, 10291 Prigorje Brdovečko</izvorni_sadrzaj>
    <derivirana_varijabla naziv="DomainObject.Predmet.ProtustrankaIDrugiAdressOIB_1">MIPAD POSEBNE OBUJMICE d.o.o., OIB 54993585239, Nova cesta 15/I, 10291 Prigorje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MIPAD POSEBNE OBUJMICE d.o.o.</item>
    </izvorni_sadrzaj>
    <derivirana_varijabla naziv="DomainObject.Predmet.SudioniciListNaziv_1">
      <item>FINA Regionalni centar Zagreb</item>
      <item>MIPAD POSEBNE OBUJMICE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MIPAD POSEBNE OBUJMICE d.o.o., OIB 54993585239, Nova cesta 15/I,10291 Prigorje Brdovečko</item>
    </izvorni_sadrzaj>
    <derivirana_varijabla naziv="DomainObject.Predmet.SudioniciListAdressOIB_1">
      <item>FINA Regionalni centar Zagreb, OIB 85821130368, Trg svibanjskih žrtava 1995. 1,10000 Zagreb</item>
      <item>MIPAD POSEBNE OBUJMICE d.o.o., OIB 54993585239, Nova cesta 15/I,10291 Prigorje Brdovečko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54993585239</item>
    </izvorni_sadrzaj>
    <derivirana_varijabla naziv="DomainObject.Predmet.SudioniciListNazivOIB_1">
      <item>, OIB 85821130368</item>
      <item>, OIB 54993585239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1346</properties:Characters>
  <properties:Lines>40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2016-01-25T12:53:00Z</dcterms:created>
  <dc:creator>ilukac</dc:creator>
  <cp:lastModifiedBy>Violeta Rihtar</cp:lastModifiedBy>
  <cp:lastPrinted>2016-01-25T08:31:00Z</cp:lastPrinted>
  <dcterms:modified xmlns:xsi="http://www.w3.org/2001/XMLSchema-instance" xsi:type="dcterms:W3CDTF">2016-01-25T12:56:00Z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