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532b" w14:paraId="6dc532b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E4CD4">
        <w:t>33</w:t>
      </w:r>
      <w:r w:rsidR="00491E29">
        <w:t>00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0A4078">
        <w:t>LATINA</w:t>
      </w:r>
      <w:r w:rsidR="00EC34C6">
        <w:t xml:space="preserve"> D.G.</w:t>
      </w:r>
      <w:r w:rsidR="003E4CD4">
        <w:t xml:space="preserve"> d.o.o., </w:t>
      </w:r>
      <w:r w:rsidR="00EC34C6">
        <w:t>Sesvete, Selčinska 18</w:t>
      </w:r>
      <w:r w:rsidR="008A1746">
        <w:t>, MBS:</w:t>
      </w:r>
      <w:r w:rsidR="00C10158">
        <w:t xml:space="preserve"> </w:t>
      </w:r>
      <w:r w:rsidR="008A1746">
        <w:t>080</w:t>
      </w:r>
      <w:r w:rsidR="00EC34C6">
        <w:t>294557</w:t>
      </w:r>
      <w:r w:rsidR="00762966">
        <w:t xml:space="preserve">, </w:t>
      </w:r>
      <w:r w:rsidR="00121BAF">
        <w:t xml:space="preserve">OIB: </w:t>
      </w:r>
      <w:r w:rsidR="00EC34C6">
        <w:t>42599513631</w:t>
      </w:r>
      <w:r w:rsidR="00117D04">
        <w:t xml:space="preserve">, </w:t>
      </w:r>
      <w:r w:rsidR="004C23B3">
        <w:t>dana 1</w:t>
      </w:r>
      <w:r w:rsidR="003E4CD4">
        <w:t>2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EC34C6">
        <w:t>LATINA D.G. d.o.o., Sesvete, Selčinska 18, MBS: 080294557, OIB: 42599513631</w:t>
      </w:r>
      <w:r w:rsidR="003E4CD4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EC34C6">
        <w:t>LATINA D.G. d.o.o., Sesvete, Selčinska 18, MBS: 080294557, OIB: 42599513631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E4CD4" w:rsidP="00A167C6" w:rsidR="00EC159D">
      <w:pPr>
        <w:pStyle w:val="Bezproreda"/>
        <w:jc w:val="center"/>
      </w:pPr>
      <w:r>
        <w:t>U Zagrebu 12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A4078"/>
    <w:rsid w:val="000C5D06"/>
    <w:rsid w:val="00117D04"/>
    <w:rsid w:val="00121BAF"/>
    <w:rsid w:val="00230306"/>
    <w:rsid w:val="002477A3"/>
    <w:rsid w:val="002803B5"/>
    <w:rsid w:val="002B2B78"/>
    <w:rsid w:val="003D29EC"/>
    <w:rsid w:val="003E4CD4"/>
    <w:rsid w:val="003E62B2"/>
    <w:rsid w:val="00491E29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62966"/>
    <w:rsid w:val="007E739E"/>
    <w:rsid w:val="008613CE"/>
    <w:rsid w:val="008A1746"/>
    <w:rsid w:val="0092290B"/>
    <w:rsid w:val="00A167C6"/>
    <w:rsid w:val="00BB2CE8"/>
    <w:rsid w:val="00C0310C"/>
    <w:rsid w:val="00C10158"/>
    <w:rsid w:val="00C32EAE"/>
    <w:rsid w:val="00C54D6F"/>
    <w:rsid w:val="00C57B19"/>
    <w:rsid w:val="00CA77F2"/>
    <w:rsid w:val="00D35A61"/>
    <w:rsid w:val="00D45486"/>
    <w:rsid w:val="00D574B1"/>
    <w:rsid w:val="00DD1D4C"/>
    <w:rsid w:val="00DF43CB"/>
    <w:rsid w:val="00E85293"/>
    <w:rsid w:val="00EA044C"/>
    <w:rsid w:val="00EC159D"/>
    <w:rsid w:val="00EC34C6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61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3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61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3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3300</izvorni_sadrzaj>
    <derivirana_varijabla naziv="DomainObject.Predmet.Broj_1">3300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St-3300/2015</izvorni_sadrzaj>
    <derivirana_varijabla naziv="DomainObject.Predmet.OznakaBroj_1">St-3300/2015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LATINA D.G. d.o.o. zastupanog po punomoćniku Damjan Uglješić</izvorni_sadrzaj>
    <derivirana_varijabla naziv="DomainObject.Predmet.ProtustrankaFormated_1">  LATINA D.G. d.o.o. zastupanog po punomoćniku Damjan Uglješić</derivirana_varijabla>
  </DomainObject.Predmet.ProtustrankaFormated>
  <DomainObject.Predmet.ProtustrankaFormatedOIB>
    <izvorni_sadrzaj>  LATINA D.G. d.o.o., OIB 42599513631 zastupanog po punomoćniku Damjan Uglješić</izvorni_sadrzaj>
    <derivirana_varijabla naziv="DomainObject.Predmet.ProtustrankaFormatedOIB_1">  LATINA D.G. d.o.o., OIB 42599513631 zastupanog po punomoćniku Damjan Uglješić</derivirana_varijabla>
  </DomainObject.Predmet.ProtustrankaFormatedOIB>
  <DomainObject.Predmet.ProtustrankaFormatedWithAdress>
    <izvorni_sadrzaj> LATINA D.G. d.o.o., Selčinska 18, 10360 Sesvete zastupanog po punomoćniku Damjan Uglješić</izvorni_sadrzaj>
    <derivirana_varijabla naziv="DomainObject.Predmet.ProtustrankaFormatedWithAdress_1"> LATINA D.G. d.o.o., Selčinska 18, 10360 Sesvete zastupanog po punomoćniku Damjan Uglješić</derivirana_varijabla>
  </DomainObject.Predmet.ProtustrankaFormatedWithAdress>
  <DomainObject.Predmet.ProtustrankaFormatedWithAdressOIB>
    <izvorni_sadrzaj> LATINA D.G. d.o.o., OIB 42599513631, Selčinska 18, 10360 Sesvete zastupanog po punomoćniku Damjan Uglješić</izvorni_sadrzaj>
    <derivirana_varijabla naziv="DomainObject.Predmet.ProtustrankaFormatedWithAdressOIB_1"> LATINA D.G. d.o.o., OIB 42599513631, Selčinska 18, 10360 Sesvete zastupanog po punomoćniku Damjan Uglješić</derivirana_varijabla>
  </DomainObject.Predmet.ProtustrankaFormatedWithAdressOIB>
  <DomainObject.Predmet.ProtustrankaWithAdress>
    <izvorni_sadrzaj>LATINA D.G. d.o.o. Selčinska 18, 10360 Sesvete</izvorni_sadrzaj>
    <derivirana_varijabla naziv="DomainObject.Predmet.ProtustrankaWithAdress_1">LATINA D.G. d.o.o. Selčinska 18, 10360 Sesvete</derivirana_varijabla>
  </DomainObject.Predmet.ProtustrankaWithAdress>
  <DomainObject.Predmet.ProtustrankaWithAdressOIB>
    <izvorni_sadrzaj>LATINA D.G. d.o.o., OIB 42599513631, Selčinska 18, 10360 Sesvete</izvorni_sadrzaj>
    <derivirana_varijabla naziv="DomainObject.Predmet.ProtustrankaWithAdressOIB_1">LATINA D.G. d.o.o., OIB 42599513631, Selčinska 18, 10360 Sesvete</derivirana_varijabla>
  </DomainObject.Predmet.ProtustrankaWithAdressOIB>
  <DomainObject.Predmet.ProtustrankaNazivFormated>
    <izvorni_sadrzaj>LATINA D.G. d.o.o.</izvorni_sadrzaj>
    <derivirana_varijabla naziv="DomainObject.Predmet.ProtustrankaNazivFormated_1">LATINA D.G. d.o.o.</derivirana_varijabla>
  </DomainObject.Predmet.ProtustrankaNazivFormated>
  <DomainObject.Predmet.ProtustrankaNazivFormatedOIB>
    <izvorni_sadrzaj>LATINA D.G. d.o.o., OIB 42599513631</izvorni_sadrzaj>
    <derivirana_varijabla naziv="DomainObject.Predmet.ProtustrankaNazivFormatedOIB_1">LATINA D.G. d.o.o., OIB 42599513631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LATINA D.G. d.o.o. zastupanog po punomoćniku Damjan Uglješić</item>
    </izvorni_sadrzaj>
    <derivirana_varijabla naziv="DomainObject.Predmet.ProtuStrankaListFormated_1">
      <item>LATINA D.G. d.o.o. zastupanog po punomoćniku Damjan Uglješić</item>
    </derivirana_varijabla>
  </DomainObject.Predmet.ProtuStrankaListFormated>
  <DomainObject.Predmet.ProtuStrankaListFormatedOIB>
    <izvorni_sadrzaj>
      <item>LATINA D.G. d.o.o., OIB 42599513631 zastupanog po punomoćniku Damjan Uglješić</item>
    </izvorni_sadrzaj>
    <derivirana_varijabla naziv="DomainObject.Predmet.ProtuStrankaListFormatedOIB_1">
      <item>LATINA D.G. d.o.o., OIB 42599513631 zastupanog po punomoćniku Damjan Uglješić</item>
    </derivirana_varijabla>
  </DomainObject.Predmet.ProtuStrankaListFormatedOIB>
  <DomainObject.Predmet.ProtuStrankaListFormatedWithAdress>
    <izvorni_sadrzaj>
      <item>LATINA D.G. d.o.o., Selčinska 18, 10360 Sesvete zastupanog po punomoćniku Damjan Uglješić</item>
    </izvorni_sadrzaj>
    <derivirana_varijabla naziv="DomainObject.Predmet.ProtuStrankaListFormatedWithAdress_1">
      <item>LATINA D.G. d.o.o., Selčinska 18, 10360 Sesvete zastupanog po punomoćniku Damjan Uglješić</item>
    </derivirana_varijabla>
  </DomainObject.Predmet.ProtuStrankaListFormatedWithAdress>
  <DomainObject.Predmet.ProtuStrankaListFormatedWithAdressOIB>
    <izvorni_sadrzaj>
      <item>LATINA D.G. d.o.o., OIB 42599513631, Selčinska 18, 10360 Sesvete zastupanog po punomoćniku Damjan Uglješić</item>
    </izvorni_sadrzaj>
    <derivirana_varijabla naziv="DomainObject.Predmet.ProtuStrankaListFormatedWithAdressOIB_1">
      <item>LATINA D.G. d.o.o., OIB 42599513631, Selčinska 18, 10360 Sesvete zastupanog po punomoćniku Damjan Uglješić</item>
    </derivirana_varijabla>
  </DomainObject.Predmet.ProtuStrankaListFormatedWithAdressOIB>
  <DomainObject.Predmet.ProtuStrankaListNazivFormated>
    <izvorni_sadrzaj>
      <item>LATINA D.G. d.o.o.</item>
    </izvorni_sadrzaj>
    <derivirana_varijabla naziv="DomainObject.Predmet.ProtuStrankaListNazivFormated_1">
      <item>LATINA D.G. d.o.o.</item>
    </derivirana_varijabla>
  </DomainObject.Predmet.ProtuStrankaListNazivFormated>
  <DomainObject.Predmet.ProtuStrankaListNazivFormatedOIB>
    <izvorni_sadrzaj>
      <item>LATINA D.G. d.o.o., OIB 42599513631</item>
    </izvorni_sadrzaj>
    <derivirana_varijabla naziv="DomainObject.Predmet.ProtuStrankaListNazivFormatedOIB_1">
      <item>LATINA D.G. d.o.o., OIB 42599513631</item>
    </derivirana_varijabla>
  </DomainObject.Predmet.ProtuStrankaListNazivFormatedOIB>
  <DomainObject.Predmet.OstaliListFormated>
    <izvorni_sadrzaj>
      <item>Damjan Uglješić punomoćnik sudionika u postupku LATINA D.G. d.o.o.</item>
    </izvorni_sadrzaj>
    <derivirana_varijabla naziv="DomainObject.Predmet.OstaliListFormated_1">
      <item>Damjan Uglješić punomoćnik sudionika u postupku LATINA D.G. d.o.o.</item>
    </derivirana_varijabla>
  </DomainObject.Predmet.OstaliListFormated>
  <DomainObject.Predmet.OstaliListFormatedOIB>
    <izvorni_sadrzaj>
      <item>Damjan Uglješić, OIB 70095130860 punomoćnik sudionika u postupku LATINA D.G. d.o.o.</item>
    </izvorni_sadrzaj>
    <derivirana_varijabla naziv="DomainObject.Predmet.OstaliListFormatedOIB_1">
      <item>Damjan Uglješić, OIB 70095130860 punomoćnik sudionika u postupku LATINA D.G. d.o.o.</item>
    </derivirana_varijabla>
  </DomainObject.Predmet.OstaliListFormatedOIB>
  <DomainObject.Predmet.OstaliListFormatedWithAdress>
    <izvorni_sadrzaj>
      <item>Damjan Uglješić, Selčinska Ulica 18, 10360 Sesvete punomoćnik sudionika u postupku LATINA D.G. d.o.o.</item>
    </izvorni_sadrzaj>
    <derivirana_varijabla naziv="DomainObject.Predmet.OstaliListFormatedWithAdress_1">
      <item>Damjan Uglješić, Selčinska Ulica 18, 10360 Sesvete punomoćnik sudionika u postupku LATINA D.G. d.o.o.</item>
    </derivirana_varijabla>
  </DomainObject.Predmet.OstaliListFormatedWithAdress>
  <DomainObject.Predmet.OstaliListFormatedWithAdressOIB>
    <izvorni_sadrzaj>
      <item>Damjan Uglješić, OIB 70095130860, Selčinska Ulica 18, 10360 Sesvete punomoćnik sudionika u postupku LATINA D.G. d.o.o.</item>
    </izvorni_sadrzaj>
    <derivirana_varijabla naziv="DomainObject.Predmet.OstaliListFormatedWithAdressOIB_1">
      <item>Damjan Uglješić, OIB 70095130860, Selčinska Ulica 18, 10360 Sesvete punomoćnik sudionika u postupku LATINA D.G. d.o.o.</item>
    </derivirana_varijabla>
  </DomainObject.Predmet.OstaliListFormatedWithAdressOIB>
  <DomainObject.Predmet.OstaliListNazivFormated>
    <izvorni_sadrzaj>
      <item>Damjan Uglješić</item>
    </izvorni_sadrzaj>
    <derivirana_varijabla naziv="DomainObject.Predmet.OstaliListNazivFormated_1">
      <item>Damjan Uglješić</item>
    </derivirana_varijabla>
  </DomainObject.Predmet.OstaliListNazivFormated>
  <DomainObject.Predmet.OstaliListNazivFormatedOIB>
    <izvorni_sadrzaj>
      <item>Damjan Uglješić, OIB 70095130860</item>
    </izvorni_sadrzaj>
    <derivirana_varijabla naziv="DomainObject.Predmet.OstaliListNazivFormatedOIB_1">
      <item>Damjan Uglješić, OIB 70095130860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LATINA D.G. d.o.o.</izvorni_sadrzaj>
    <derivirana_varijabla naziv="DomainObject.Predmet.ProtustrankaIDrugi_1">LATINA D.G.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LATINA D.G. d.o.o., OIB 42599513631, Selčinska 18, 10360 Sesvete</izvorni_sadrzaj>
    <derivirana_varijabla naziv="DomainObject.Predmet.ProtustrankaIDrugiAdressOIB_1">LATINA D.G. d.o.o., OIB 42599513631, Selčinska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LATINA D.G. d.o.o.</item>
      <item>FINA Regionalni centar Zagreb</item>
      <item>Damjan Uglješić</item>
    </izvorni_sadrzaj>
    <derivirana_varijabla naziv="DomainObject.Predmet.SudioniciListNaziv_1">
      <item>LATINA D.G. d.o.o.</item>
      <item>FINA Regionalni centar Zagreb</item>
      <item>Damjan Uglješić</item>
    </derivirana_varijabla>
  </DomainObject.Predmet.SudioniciListNaziv>
  <DomainObject.Predmet.SudioniciListAdressOIB>
    <izvorni_sadrzaj>
      <item>LATINA D.G. d.o.o., OIB 42599513631, Selčinska 18,10360 Sesvete</item>
      <item>FINA Regionalni centar Zagreb, OIB 85821130368, Trg svibanjskih žrtava 1995. 1,10000 Zagreb</item>
      <item>Damjan Uglješić, OIB 70095130860, Selčinska Ulica 18,10360 Sesvete</item>
    </izvorni_sadrzaj>
    <derivirana_varijabla naziv="DomainObject.Predmet.SudioniciListAdressOIB_1">
      <item>LATINA D.G. d.o.o., OIB 42599513631, Selčinska 18,10360 Sesvete</item>
      <item>FINA Regionalni centar Zagreb, OIB 85821130368, Trg svibanjskih žrtava 1995. 1,10000 Zagreb</item>
      <item>Damjan Uglješić, OIB 70095130860, Selčinska Ulica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42599513631</item>
      <item>, OIB 85821130368</item>
      <item>, OIB 70095130860</item>
    </izvorni_sadrzaj>
    <derivirana_varijabla naziv="DomainObject.Predmet.SudioniciListNazivOIB_1">
      <item>, OIB 42599513631</item>
      <item>, OIB 85821130368</item>
      <item>, OIB 70095130860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53AE5-5F77-4D89-A011-959922F7B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1745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2015-11-12T13:46:00Z</dcterms:created>
  <dc:creator>Maja Jurovicki</dc:creator>
  <cp:lastModifiedBy>Ksenija Nol</cp:lastModifiedBy>
  <cp:lastPrinted>2015-11-10T11:21:00Z</cp:lastPrinted>
  <dcterms:modified xmlns:xsi="http://www.w3.org/2001/XMLSchema-instance" xsi:type="dcterms:W3CDTF">2015-11-12T14:26:00Z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