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d292" w14:paraId="7dcd292" w:rsidRDefault="00A76A0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746760</wp:posOffset>
            </wp:positionV>
            <wp:extent cy="788875" cx="590744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875" cx="590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76A0F" w:rsidP="00A76A0F" w:rsidR="00A76A0F">
      <w:pPr>
        <w:spacing w:after="0"/>
        <w:jc w:val="both"/>
      </w:pPr>
      <w:r>
        <w:t xml:space="preserve">           </w:t>
      </w:r>
      <w:r>
        <w:t>Republika Hrvatska</w:t>
      </w:r>
    </w:p>
    <w:p w:rsidRDefault="00A76A0F" w:rsidP="00A76A0F" w:rsidR="00A76A0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76A0F" w:rsidP="00A76A0F" w:rsidR="00A76A0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A76A0F">
        <w:rPr>
          <w:rFonts w:cs="Times New Roman" w:eastAsia="Times New Roman"/>
          <w:noProof/>
          <w:szCs w:val="20"/>
          <w:lang w:eastAsia="hr-HR"/>
        </w:rPr>
        <w:t>Poslovni broj: 5. St-443/2017-12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76A0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76A0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noProof/>
          <w:szCs w:val="20"/>
          <w:lang w:eastAsia="hr-HR"/>
        </w:rPr>
        <w:tab/>
      </w:r>
      <w:r w:rsidRPr="00A76A0F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Zagreb, Zagreb, Trg svibanjskih žrtava 1995. 1, za otvaranje stečajnog postupka nad dužnikom FIERO j.d.o.o. za trgovinu i usluge, Zagreb, </w:t>
      </w:r>
      <w:proofErr w:type="spellStart"/>
      <w:r w:rsidRPr="00A76A0F">
        <w:rPr>
          <w:rFonts w:cs="Times New Roman" w:eastAsia="Times New Roman"/>
          <w:szCs w:val="20"/>
          <w:lang w:eastAsia="hr-HR"/>
        </w:rPr>
        <w:t>Demerje</w:t>
      </w:r>
      <w:proofErr w:type="spellEnd"/>
      <w:r w:rsidRPr="00A76A0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76A0F">
        <w:rPr>
          <w:rFonts w:cs="Times New Roman" w:eastAsia="Times New Roman"/>
          <w:szCs w:val="20"/>
          <w:lang w:eastAsia="hr-HR"/>
        </w:rPr>
        <w:t>Štuk</w:t>
      </w:r>
      <w:proofErr w:type="spellEnd"/>
      <w:r w:rsidRPr="00A76A0F">
        <w:rPr>
          <w:rFonts w:cs="Times New Roman" w:eastAsia="Times New Roman"/>
          <w:szCs w:val="20"/>
          <w:lang w:eastAsia="hr-HR"/>
        </w:rPr>
        <w:t xml:space="preserve"> 1, OIB: 52169805441, MBS: 080894317, 15. listopada 2018. 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>r i j e š i o   j e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FIERO j.d.o.o. za trgovinu i usluge, Zagreb, </w:t>
      </w:r>
      <w:proofErr w:type="spellStart"/>
      <w:r w:rsidRPr="00A76A0F">
        <w:rPr>
          <w:rFonts w:cs="Times New Roman" w:eastAsia="Times New Roman"/>
          <w:szCs w:val="20"/>
          <w:lang w:eastAsia="hr-HR"/>
        </w:rPr>
        <w:t>Demerje</w:t>
      </w:r>
      <w:proofErr w:type="spellEnd"/>
      <w:r w:rsidRPr="00A76A0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76A0F">
        <w:rPr>
          <w:rFonts w:cs="Times New Roman" w:eastAsia="Times New Roman"/>
          <w:szCs w:val="20"/>
          <w:lang w:eastAsia="hr-HR"/>
        </w:rPr>
        <w:t>Štuk</w:t>
      </w:r>
      <w:proofErr w:type="spellEnd"/>
      <w:r w:rsidRPr="00A76A0F">
        <w:rPr>
          <w:rFonts w:cs="Times New Roman" w:eastAsia="Times New Roman"/>
          <w:szCs w:val="20"/>
          <w:lang w:eastAsia="hr-HR"/>
        </w:rPr>
        <w:t xml:space="preserve"> 1, OIB: 52169805441, MBS: 080894317, da u roku od 15 dana, računajući od isteka osmog dana objave ovog poziva na e-oglasnoj ploči suda, uplate predujam u iznosu od 13.000,00 kn, za namirenje pokrića troškova stečajnog postupka, na račun Trgovačkog suda u Bjelovaru IBAN: HR6123900011300000630</w:t>
      </w:r>
      <w:r w:rsidRPr="00A76A0F">
        <w:rPr>
          <w:rFonts w:cs="Times New Roman" w:eastAsia="Times New Roman"/>
          <w:noProof/>
          <w:szCs w:val="20"/>
          <w:lang w:eastAsia="hr-HR"/>
        </w:rPr>
        <w:t xml:space="preserve"> model HR05 540-443-17.         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>Obrazloženje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 xml:space="preserve">Financijska agencija je, na temelju čl.110. st.1 Stečajnog zakona (Narodne novine br. 71/15 i 104/17, dalje: SZ), 6. travnja 2016. Trgovačkom sudu u Zagrebu podnijela prijedlog za otvaranje stečajnog postupka nad dužnikom FIERO j.d.o.o. za trgovinu i usluge, Zagreb, koji je zaprimljen pod brojem St-3424/2016 i sukladno rješenju predsjednika Visokog trgovačkog suda Republike Hrvatske poslovni broj Su-525/17-9 od 26. lipnja 2017. ustupljen je Trgovačkom sudu u Bjelovaru na daljnji postupak. 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A76A0F">
        <w:rPr>
          <w:rFonts w:cs="Times New Roman" w:eastAsia="Times New Roman"/>
          <w:szCs w:val="20"/>
          <w:lang w:eastAsia="hr-HR"/>
        </w:rPr>
        <w:t xml:space="preserve">15. rujna 2017., temeljem čl.115. st.1. SZ-a pokrenut je postupak radi utvrđivanja uvjeta za otvaranje stečajnog postupka nad </w:t>
      </w:r>
      <w:r w:rsidRPr="00A76A0F">
        <w:rPr>
          <w:rFonts w:cs="Times New Roman" w:eastAsia="Times New Roman"/>
          <w:noProof/>
          <w:szCs w:val="20"/>
          <w:lang w:eastAsia="hr-HR"/>
        </w:rPr>
        <w:t>dužnikom i, t</w:t>
      </w:r>
      <w:r w:rsidRPr="00A76A0F">
        <w:rPr>
          <w:rFonts w:cs="Times New Roman" w:eastAsia="Times New Roman"/>
          <w:szCs w:val="20"/>
          <w:lang w:eastAsia="hr-HR"/>
        </w:rPr>
        <w:t xml:space="preserve">emeljem čl.123. st.1. i čl.128. st.1. i 5. SZ-a, zakazano je ročište radi izjašnjenja o prijedlogu i rasprave o uvjetima za otvaranje stečajnog postupka na koje su pozvani predlagatelj Financijska agencija i zakonska zastupnica dužnika Martina Marić, kojoj je, sukladno čl.117. st.2. SZ, naloženo da sastavi i podnese sudu pisano izvješće o financijsko-gospodarskom stanju dužnika. 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76A0F">
        <w:rPr>
          <w:rFonts w:cs="Times New Roman" w:eastAsia="Times New Roman"/>
          <w:noProof/>
          <w:szCs w:val="20"/>
          <w:lang w:eastAsia="hr-HR"/>
        </w:rPr>
        <w:lastRenderedPageBreak/>
        <w:t xml:space="preserve">Zakonska zastupnica dužnika nije došla na ročište i nije dostavila pisano izvješće </w:t>
      </w:r>
      <w:r w:rsidRPr="00A76A0F">
        <w:rPr>
          <w:rFonts w:cs="Times New Roman" w:eastAsia="Times New Roman"/>
          <w:szCs w:val="20"/>
          <w:lang w:eastAsia="hr-HR"/>
        </w:rPr>
        <w:t xml:space="preserve">o financijsko-gospodarskom stanju te je sud temeljem čl.118. SZ-a po službenoj dužnosti odredio mjeru osiguranja imenovanjem privremenog stečajnog upravitelja kojem je naloženo </w:t>
      </w:r>
      <w:r w:rsidRPr="00A76A0F">
        <w:rPr>
          <w:rFonts w:cs="Times New Roman" w:eastAsia="Times New Roman"/>
          <w:noProof/>
          <w:szCs w:val="20"/>
          <w:lang w:eastAsia="hr-HR"/>
        </w:rPr>
        <w:t>ispitati postoji li razlog za otvaranje stečajnog postupka, kakvi su izgledi za nastavak poslovanja dužnika i mogu li se imovinom dužnika pokriti troškovi postupka.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>Privremeni stečajni upravitelj podnio je pisano izvješće o gospodarsko-financijskom stanju dužnika (list 16-19) iz kojeg proizlazi da je kod dužnika ostvaren stečajni razlog nesposobnosti za plaćanje. Što se tiče imovine dužnika, stečajni upravitelj je pribavio uvjerenje MUP-a PU Zagrebačka od 3. srpnja 2018. (list 26) i uvjerenje Državne geodetske uprave, Središnji ured od 10. srpnja 2018. (list 27).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sud utvrđuje da </w:t>
      </w:r>
      <w:r w:rsidRPr="00A76A0F">
        <w:rPr>
          <w:rFonts w:cs="Times New Roman" w:eastAsia="Times New Roman"/>
          <w:szCs w:val="20"/>
          <w:lang w:eastAsia="hr-HR"/>
        </w:rPr>
        <w:t>dužnik ne raspolaže imovinom koja bi bila dovoljna za namirenje troškova prethodnog i stečajnog postupka te su ispunjeni uvjeti za otvaranje i zaključenje stečajnog postupka koji bi po ocjeni suda iznosili oko 15.000,00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>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13.000,00 kn (s obzirom da je FINA temeljem čl.112. st.1. SZ-a dužniku već zaplijenila iznos od 1.752,49 kn), uz upozorenje da će, ukoliko predujam ne bude plaćen u roku od 15 dana, donijeti rješenje o otvaranju i zaključenju stečajnog postupka nad dužnikom.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 xml:space="preserve">U Bjelovaru 15. listopada </w:t>
      </w:r>
      <w:r w:rsidRPr="00A76A0F">
        <w:rPr>
          <w:rFonts w:cs="Times New Roman" w:eastAsia="Times New Roman"/>
          <w:noProof/>
          <w:szCs w:val="20"/>
          <w:lang w:eastAsia="hr-HR"/>
        </w:rPr>
        <w:t>2018.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 xml:space="preserve">                   Sutkinja 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Marija Petrina Kubica v.r.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76A0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76A0F" w:rsidP="00A76A0F" w:rsidR="00A76A0F" w:rsidRPr="00A76A0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76A0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6A0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76A0F" w:rsidP="00A76A0F" w:rsidR="00A76A0F" w:rsidRPr="00A76A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76A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5497729"/>
      <w:docPartObj>
        <w:docPartGallery w:val="Page Numbers (Top of Page)"/>
        <w:docPartUnique/>
      </w:docPartObj>
    </w:sdtPr>
    <w:sdtContent>
      <w:p w:rsidRDefault="00A76A0F" w:rsidP="00A76A0F" w:rsidR="00A76A0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76A0F" w:rsidP="00A76A0F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A76A0F">
      <w:rPr>
        <w:rFonts w:cs="Times New Roman" w:eastAsia="Times New Roman"/>
        <w:noProof/>
        <w:szCs w:val="20"/>
        <w:lang w:eastAsia="hr-HR"/>
      </w:rPr>
      <w:t>Poslovni broj: 5. St-443/2017-12</w:t>
    </w:r>
  </w:p>
  <w:p w:rsidRDefault="00A76A0F" w:rsidP="00A76A0F" w:rsidR="00A76A0F" w:rsidRPr="00A76A0F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A0F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268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74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St-443/2017-12</izvorni_sadrzaj>
    <derivirana_varijabla naziv="DomainObject.Oznaka_1">St-443/2017-12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FIERO j.d.o.o. zastupanog po punomoćniku Martina Marić</izvorni_sadrzaj>
    <derivirana_varijabla naziv="DomainObject.Predmet.ProtustrankaFormated_1">  FIERO j.d.o.o. zastupanog po punomoćniku Martina Marić</derivirana_varijabla>
  </DomainObject.Predmet.ProtustrankaFormated>
  <DomainObject.Predmet.ProtustrankaFormatedOIB>
    <izvorni_sadrzaj>  FIERO j.d.o.o., OIB 52169805441 zastupanog po punomoćniku Martina Marić</izvorni_sadrzaj>
    <derivirana_varijabla naziv="DomainObject.Predmet.ProtustrankaFormatedOIB_1">  FIERO j.d.o.o., OIB 52169805441 zastupanog po punomoćniku Martina Marić</derivirana_varijabla>
  </DomainObject.Predmet.ProtustrankaFormatedOIB>
  <DomainObject.Predmet.ProtustrankaFormatedWithAdress>
    <izvorni_sadrzaj> FIERO j.d.o.o., Štuk 1, 10251 Demerje zastupanog po punomoćniku Martina Marić</izvorni_sadrzaj>
    <derivirana_varijabla naziv="DomainObject.Predmet.ProtustrankaFormatedWithAdress_1"> FIERO j.d.o.o., Štuk 1, 10251 Demerje zastupanog po punomoćniku Martina Marić</derivirana_varijabla>
  </DomainObject.Predmet.ProtustrankaFormatedWithAdress>
  <DomainObject.Predmet.ProtustrankaFormatedWithAdressOIB>
    <izvorni_sadrzaj> FIERO j.d.o.o., OIB 52169805441, Štuk 1, 10251 Demerje zastupanog po punomoćniku Martina Marić</izvorni_sadrzaj>
    <derivirana_varijabla naziv="DomainObject.Predmet.ProtustrankaFormatedWithAdressOIB_1"> FIERO j.d.o.o., OIB 52169805441, Štuk 1, 10251 Demerje zastupanog po punomoćniku Martina Marić</derivirana_varijabla>
  </DomainObject.Predmet.ProtustrankaFormatedWithAdressOIB>
  <DomainObject.Predmet.ProtustrankaWithAdress>
    <izvorni_sadrzaj>FIERO j.d.o.o. Štuk 1, 10251 Demerje</izvorni_sadrzaj>
    <derivirana_varijabla naziv="DomainObject.Predmet.ProtustrankaWithAdress_1">FIERO j.d.o.o. Štuk 1, 10251 Demerje</derivirana_varijabla>
  </DomainObject.Predmet.ProtustrankaWithAdress>
  <DomainObject.Predmet.ProtustrankaWithAdressOIB>
    <izvorni_sadrzaj>FIERO j.d.o.o., OIB 52169805441, Štuk 1, 10251 Demerje</izvorni_sadrzaj>
    <derivirana_varijabla naziv="DomainObject.Predmet.ProtustrankaWithAdressOIB_1">FIERO j.d.o.o., OIB 52169805441, Štuk 1, 10251 Demerje</derivirana_varijabla>
  </DomainObject.Predmet.ProtustrankaWithAdressOIB>
  <DomainObject.Predmet.ProtustrankaNazivFormated>
    <izvorni_sadrzaj>FIERO j.d.o.o.</izvorni_sadrzaj>
    <derivirana_varijabla naziv="DomainObject.Predmet.ProtustrankaNazivFormated_1">FIERO j.d.o.o.</derivirana_varijabla>
  </DomainObject.Predmet.ProtustrankaNazivFormated>
  <DomainObject.Predmet.ProtustrankaNazivFormatedOIB>
    <izvorni_sadrzaj>FIERO j.d.o.o., OIB 52169805441</izvorni_sadrzaj>
    <derivirana_varijabla naziv="DomainObject.Predmet.ProtustrankaNazivFormatedOIB_1">FIERO j.d.o.o., OIB 52169805441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FIERO j.d.o.o. zastupanog po punomoćniku Martina Marić</item>
    </izvorni_sadrzaj>
    <derivirana_varijabla naziv="DomainObject.Predmet.ProtuStrankaListFormated_1">
      <item>FIERO j.d.o.o. zastupanog po punomoćniku Martina Marić</item>
    </derivirana_varijabla>
  </DomainObject.Predmet.ProtuStrankaListFormated>
  <DomainObject.Predmet.ProtuStrankaListFormatedOIB>
    <izvorni_sadrzaj>
      <item>FIERO j.d.o.o., OIB 52169805441 zastupanog po punomoćniku Martina Marić</item>
    </izvorni_sadrzaj>
    <derivirana_varijabla naziv="DomainObject.Predmet.ProtuStrankaListFormatedOIB_1">
      <item>FIERO j.d.o.o., OIB 52169805441 zastupanog po punomoćniku Martina Marić</item>
    </derivirana_varijabla>
  </DomainObject.Predmet.ProtuStrankaListFormatedOIB>
  <DomainObject.Predmet.ProtuStrankaListFormatedWithAdress>
    <izvorni_sadrzaj>
      <item>FIERO j.d.o.o., Štuk 1, 10251 Demerje zastupanog po punomoćniku Martina Marić</item>
    </izvorni_sadrzaj>
    <derivirana_varijabla naziv="DomainObject.Predmet.ProtuStrankaListFormatedWithAdress_1">
      <item>FIERO j.d.o.o., Štuk 1, 10251 Demerje zastupanog po punomoćniku Martina Marić</item>
    </derivirana_varijabla>
  </DomainObject.Predmet.ProtuStrankaListFormatedWithAdress>
  <DomainObject.Predmet.ProtuStrankaListFormatedWithAdressOIB>
    <izvorni_sadrzaj>
      <item>FIERO j.d.o.o., OIB 52169805441, Štuk 1, 10251 Demerje zastupanog po punomoćniku Martina Marić</item>
    </izvorni_sadrzaj>
    <derivirana_varijabla naziv="DomainObject.Predmet.ProtuStrankaListFormatedWithAdressOIB_1">
      <item>FIERO j.d.o.o., OIB 52169805441, Štuk 1, 10251 Demerje zastupanog po punomoćniku Martina Marić</item>
    </derivirana_varijabla>
  </DomainObject.Predmet.ProtuStrankaListFormatedWithAdressOIB>
  <DomainObject.Predmet.ProtuStrankaListNazivFormated>
    <izvorni_sadrzaj>
      <item>FIERO j.d.o.o.</item>
    </izvorni_sadrzaj>
    <derivirana_varijabla naziv="DomainObject.Predmet.ProtuStrankaListNazivFormated_1">
      <item>FIERO j.d.o.o.</item>
    </derivirana_varijabla>
  </DomainObject.Predmet.ProtuStrankaListNazivFormated>
  <DomainObject.Predmet.ProtuStrankaListNazivFormatedOIB>
    <izvorni_sadrzaj>
      <item>FIERO j.d.o.o., OIB 52169805441</item>
    </izvorni_sadrzaj>
    <derivirana_varijabla naziv="DomainObject.Predmet.ProtuStrankaListNazivFormatedOIB_1">
      <item>FIERO j.d.o.o., OIB 52169805441</item>
    </derivirana_varijabla>
  </DomainObject.Predmet.ProtuStrankaListNazivFormatedOIB>
  <DomainObject.Predmet.OstaliListFormated>
    <izvorni_sadrzaj>
      <item>Martina Marić punomoćnik sudionika u postupku FIERO j.d.o.o.</item>
      <item>Vinko Ljubičić</item>
    </izvorni_sadrzaj>
    <derivirana_varijabla naziv="DomainObject.Predmet.OstaliListFormated_1">
      <item>Martina Marić punomoćnik sudionika u postupku FIERO j.d.o.o.</item>
      <item>Vinko Ljubičić</item>
    </derivirana_varijabla>
  </DomainObject.Predmet.OstaliListFormated>
  <DomainObject.Predmet.OstaliListFormatedOIB>
    <izvorni_sadrzaj>
      <item>Martina Marić, OIB 52602442269 punomoćnik sudionika u postupku FIERO j.d.o.o.</item>
      <item>Vinko Ljubičić, OIB 91327367435</item>
    </izvorni_sadrzaj>
    <derivirana_varijabla naziv="DomainObject.Predmet.OstaliListFormatedOIB_1">
      <item>Martina Marić, OIB 52602442269 punomoćnik sudionika u postupku FIERO j.d.o.o.</item>
      <item>Vinko Ljubičić, OIB 91327367435</item>
    </derivirana_varijabla>
  </DomainObject.Predmet.OstaliListFormatedOIB>
  <DomainObject.Predmet.OstaliListFormatedWithAdress>
    <izvorni_sadrzaj>
      <item>Martina Marić, Štuk 1, 10257 Demerje punomoćnik sudionika u postupku FIERO j.d.o.o.</item>
      <item>Vinko Ljubičić, Orljavska 4a, 31000 Osijek</item>
    </izvorni_sadrzaj>
    <derivirana_varijabla naziv="DomainObject.Predmet.OstaliListFormatedWithAdress_1">
      <item>Martina Marić, Štuk 1, 10257 Demerje punomoćnik sudionika u postupku FIERO j.d.o.o.</item>
      <item>Vinko Ljubičić, Orljavska 4a, 31000 Osijek</item>
    </derivirana_varijabla>
  </DomainObject.Predmet.OstaliListFormatedWithAdress>
  <DomainObject.Predmet.OstaliListFormatedWithAdressOIB>
    <izvorni_sadrzaj>
      <item>Martina Marić, OIB 52602442269, Štuk 1, 10257 Demerje punomoćnik sudionika u postupku FIERO j.d.o.o.</item>
      <item>Vinko Ljubičić, OIB 91327367435, Orljavska 4a, 31000 Osijek</item>
    </izvorni_sadrzaj>
    <derivirana_varijabla naziv="DomainObject.Predmet.OstaliListFormatedWithAdressOIB_1">
      <item>Martina Marić, OIB 52602442269, Štuk 1, 10257 Demerje punomoćnik sudionika u postupku FIERO j.d.o.o.</item>
      <item>Vinko Ljubičić, OIB 91327367435, Orljavska 4a, 31000 Osijek</item>
    </derivirana_varijabla>
  </DomainObject.Predmet.OstaliListFormatedWithAdressOIB>
  <DomainObject.Predmet.OstaliListNazivFormated>
    <izvorni_sadrzaj>
      <item>Martina Marić</item>
      <item>Vinko Ljubičić</item>
    </izvorni_sadrzaj>
    <derivirana_varijabla naziv="DomainObject.Predmet.OstaliListNazivFormated_1">
      <item>Martina Marić</item>
      <item>Vinko Ljubičić</item>
    </derivirana_varijabla>
  </DomainObject.Predmet.OstaliListNazivFormated>
  <DomainObject.Predmet.OstaliListNazivFormatedOIB>
    <izvorni_sadrzaj>
      <item>Martina Marić, OIB 52602442269</item>
      <item>Vinko Ljubičić, OIB 91327367435</item>
    </izvorni_sadrzaj>
    <derivirana_varijabla naziv="DomainObject.Predmet.OstaliListNazivFormatedOIB_1">
      <item>Martina Marić, OIB 52602442269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St-443/2017-12</izvorni_sadrzaj>
    <derivirana_varijabla naziv="DomainObject.PoslovniBrojDokumenta_1">St-443/2017-12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FIERO j.d.o.o.</izvorni_sadrzaj>
    <derivirana_varijabla naziv="DomainObject.Predmet.ProtustrankaIDrugi_1">FIERO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FIERO j.d.o.o., OIB 52169805441, Štuk 1, 10251 Demerje</izvorni_sadrzaj>
    <derivirana_varijabla naziv="DomainObject.Predmet.ProtustrankaIDrugiAdressOIB_1">FIERO j.d.o.o., OIB 52169805441, Štuk 1, 10251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FIERO j.d.o.o.</item>
      <item>FINA Regionalni centar Zagreb</item>
      <item>Martina Marić</item>
      <item>Vinko Ljubičić</item>
    </izvorni_sadrzaj>
    <derivirana_varijabla naziv="DomainObject.Predmet.SudioniciListNaziv_1">
      <item>FIERO j.d.o.o.</item>
      <item>FINA Regionalni centar Zagreb</item>
      <item>Martina Marić</item>
      <item>Vinko Ljubičić</item>
    </derivirana_varijabla>
  </DomainObject.Predmet.SudioniciListNaziv>
  <DomainObject.Predmet.SudioniciListAdressOIB>
    <izvorni_sadrzaj>
      <item>FIERO j.d.o.o., OIB 52169805441, Štuk 1,10251 Demerje</item>
      <item>FINA Regionalni centar Zagreb, OIB 85821130368, Trg svibanjskih žrtava 1995. 1,10000 Zagreb</item>
      <item>Martina Marić, OIB 52602442269, Štuk 1,10257 Demerje</item>
      <item>Vinko Ljubičić, OIB 91327367435, Orljavska 4a,31000 Osijek</item>
    </izvorni_sadrzaj>
    <derivirana_varijabla naziv="DomainObject.Predmet.SudioniciListAdressOIB_1">
      <item>FIERO j.d.o.o., OIB 52169805441, Štuk 1,10251 Demerje</item>
      <item>FINA Regionalni centar Zagreb, OIB 85821130368, Trg svibanjskih žrtava 1995. 1,10000 Zagreb</item>
      <item>Martina Marić, OIB 52602442269, Štuk 1,10257 Demerje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49537-1215-455C-B568-4A8AA61FE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3889</properties:Characters>
  <properties:Lines>92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2018-10-15T07:18:00Z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