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3922" w14:paraId="45a3922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F2093A">
        <w:t>5302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F2093A">
        <w:t>5302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B641C3">
        <w:t>30</w:t>
      </w:r>
      <w:r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F2093A">
        <w:t>MOBILNI PROCESI d.o.o.</w:t>
      </w:r>
      <w:r w:rsidR="00B641C3">
        <w:t xml:space="preserve"> </w:t>
      </w:r>
      <w:r w:rsidR="00697F38" w:rsidRPr="000C1432">
        <w:t xml:space="preserve"> </w:t>
      </w:r>
      <w:r w:rsidR="004345FA">
        <w:t>Zagreb</w:t>
      </w:r>
      <w:r w:rsidRPr="000C1432">
        <w:t xml:space="preserve">, </w:t>
      </w:r>
      <w:r w:rsidR="00F2093A">
        <w:t>Kninski trg 11</w:t>
      </w:r>
      <w:r w:rsidR="00C57341" w:rsidRPr="000C1432">
        <w:t xml:space="preserve">, </w:t>
      </w:r>
      <w:r w:rsidR="002D11D5" w:rsidRPr="000C1432">
        <w:t xml:space="preserve">OIB </w:t>
      </w:r>
      <w:r w:rsidR="00F2093A">
        <w:t>02291162141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F2093A">
        <w:t>3.900,77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B641C3">
        <w:t>30</w:t>
      </w:r>
      <w:r w:rsidR="0009110A"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D02C02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9DE" w:rsidR="000359DE">
      <w:r>
        <w:separator/>
      </w:r>
    </w:p>
  </w:endnote>
  <w:endnote w:id="0" w:type="continuationSeparator">
    <w:p w:rsidRDefault="000359DE" w:rsidR="00035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9DE" w:rsidR="000359DE">
      <w:r>
        <w:separator/>
      </w:r>
    </w:p>
  </w:footnote>
  <w:footnote w:id="0" w:type="continuationSeparator">
    <w:p w:rsidRDefault="000359DE" w:rsidR="000359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2E8D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359DE"/>
    <w:rsid w:val="00041115"/>
    <w:rsid w:val="00072A7B"/>
    <w:rsid w:val="000766DA"/>
    <w:rsid w:val="0009110A"/>
    <w:rsid w:val="00092F41"/>
    <w:rsid w:val="000C1432"/>
    <w:rsid w:val="001800EC"/>
    <w:rsid w:val="002002E3"/>
    <w:rsid w:val="002D11D5"/>
    <w:rsid w:val="002D38FE"/>
    <w:rsid w:val="00306EF4"/>
    <w:rsid w:val="00312E8D"/>
    <w:rsid w:val="003351FA"/>
    <w:rsid w:val="00361C6E"/>
    <w:rsid w:val="00393064"/>
    <w:rsid w:val="003C2859"/>
    <w:rsid w:val="00422622"/>
    <w:rsid w:val="004345FA"/>
    <w:rsid w:val="004743A1"/>
    <w:rsid w:val="00487D65"/>
    <w:rsid w:val="005266F8"/>
    <w:rsid w:val="005747CD"/>
    <w:rsid w:val="00654FC8"/>
    <w:rsid w:val="006642C3"/>
    <w:rsid w:val="00697F38"/>
    <w:rsid w:val="007576F3"/>
    <w:rsid w:val="007B3C1E"/>
    <w:rsid w:val="008A02E6"/>
    <w:rsid w:val="009116CD"/>
    <w:rsid w:val="00930CB0"/>
    <w:rsid w:val="00950574"/>
    <w:rsid w:val="009D1023"/>
    <w:rsid w:val="00A80ADD"/>
    <w:rsid w:val="00AF2BE7"/>
    <w:rsid w:val="00AF72A1"/>
    <w:rsid w:val="00B02E89"/>
    <w:rsid w:val="00B168B0"/>
    <w:rsid w:val="00B641C3"/>
    <w:rsid w:val="00B75668"/>
    <w:rsid w:val="00B82B1B"/>
    <w:rsid w:val="00BA76E6"/>
    <w:rsid w:val="00C02C20"/>
    <w:rsid w:val="00C0394A"/>
    <w:rsid w:val="00C57341"/>
    <w:rsid w:val="00C82342"/>
    <w:rsid w:val="00CA2267"/>
    <w:rsid w:val="00CB5803"/>
    <w:rsid w:val="00CD4AEE"/>
    <w:rsid w:val="00D02C02"/>
    <w:rsid w:val="00E313E8"/>
    <w:rsid w:val="00E54CC0"/>
    <w:rsid w:val="00E80798"/>
    <w:rsid w:val="00EE2727"/>
    <w:rsid w:val="00F005B5"/>
    <w:rsid w:val="00F02DC0"/>
    <w:rsid w:val="00F2093A"/>
    <w:rsid w:val="00F30ED2"/>
    <w:rsid w:val="00F4416A"/>
    <w:rsid w:val="00F469C1"/>
    <w:rsid w:val="00F55E44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2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E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E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E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E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2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E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E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E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E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5302</izvorni_sadrzaj>
    <derivirana_varijabla naziv="DomainObject.Predmet.Broj_1">5302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St-5302/2015</izvorni_sadrzaj>
    <derivirana_varijabla naziv="DomainObject.Predmet.OznakaBroj_1">St-5302/2015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MOBILNI PROCESI d.o.o.</izvorni_sadrzaj>
    <derivirana_varijabla naziv="DomainObject.Predmet.ProtustrankaFormated_1">  MOBILNI PROCESI d.o.o.</derivirana_varijabla>
  </DomainObject.Predmet.ProtustrankaFormated>
  <DomainObject.Predmet.ProtustrankaFormatedOIB>
    <izvorni_sadrzaj>  MOBILNI PROCESI d.o.o., OIB 02291162141</izvorni_sadrzaj>
    <derivirana_varijabla naziv="DomainObject.Predmet.ProtustrankaFormatedOIB_1">  MOBILNI PROCESI d.o.o., OIB 02291162141</derivirana_varijabla>
  </DomainObject.Predmet.ProtustrankaFormatedOIB>
  <DomainObject.Predmet.ProtustrankaFormatedWithAdress>
    <izvorni_sadrzaj> MOBILNI PROCESI d.o.o., Kninski trg 11, 10000 Zagreb</izvorni_sadrzaj>
    <derivirana_varijabla naziv="DomainObject.Predmet.ProtustrankaFormatedWithAdress_1"> MOBILNI PROCESI d.o.o., Kninski trg 11, 10000 Zagreb</derivirana_varijabla>
  </DomainObject.Predmet.ProtustrankaFormatedWithAdress>
  <DomainObject.Predmet.ProtustrankaFormatedWithAdressOIB>
    <izvorni_sadrzaj> MOBILNI PROCESI d.o.o., OIB 02291162141, Kninski trg 11, 10000 Zagreb</izvorni_sadrzaj>
    <derivirana_varijabla naziv="DomainObject.Predmet.ProtustrankaFormatedWithAdressOIB_1"> MOBILNI PROCESI d.o.o., OIB 02291162141, Kninski trg 11, 10000 Zagreb</derivirana_varijabla>
  </DomainObject.Predmet.ProtustrankaFormatedWithAdressOIB>
  <DomainObject.Predmet.ProtustrankaWithAdress>
    <izvorni_sadrzaj>MOBILNI PROCESI d.o.o. Kninski trg 11, 10000 Zagreb</izvorni_sadrzaj>
    <derivirana_varijabla naziv="DomainObject.Predmet.ProtustrankaWithAdress_1">MOBILNI PROCESI d.o.o. Kninski trg 11, 10000 Zagreb</derivirana_varijabla>
  </DomainObject.Predmet.ProtustrankaWithAdress>
  <DomainObject.Predmet.ProtustrankaWithAdressOIB>
    <izvorni_sadrzaj>MOBILNI PROCESI d.o.o., OIB 02291162141, Kninski trg 11, 10000 Zagreb</izvorni_sadrzaj>
    <derivirana_varijabla naziv="DomainObject.Predmet.ProtustrankaWithAdressOIB_1">MOBILNI PROCESI d.o.o., OIB 02291162141, Kninski trg 11, 10000 Zagreb</derivirana_varijabla>
  </DomainObject.Predmet.ProtustrankaWithAdressOIB>
  <DomainObject.Predmet.ProtustrankaNazivFormated>
    <izvorni_sadrzaj>MOBILNI PROCESI d.o.o.</izvorni_sadrzaj>
    <derivirana_varijabla naziv="DomainObject.Predmet.ProtustrankaNazivFormated_1">MOBILNI PROCESI d.o.o.</derivirana_varijabla>
  </DomainObject.Predmet.ProtustrankaNazivFormated>
  <DomainObject.Predmet.ProtustrankaNazivFormatedOIB>
    <izvorni_sadrzaj>MOBILNI PROCESI d.o.o., OIB 02291162141</izvorni_sadrzaj>
    <derivirana_varijabla naziv="DomainObject.Predmet.ProtustrankaNazivFormatedOIB_1">MOBILNI PROCESI d.o.o., OIB 02291162141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MOBILNI PROCESI d.o.o.</item>
    </izvorni_sadrzaj>
    <derivirana_varijabla naziv="DomainObject.Predmet.ProtuStrankaListFormated_1">
      <item>MOBILNI PROCESI d.o.o.</item>
    </derivirana_varijabla>
  </DomainObject.Predmet.ProtuStrankaListFormated>
  <DomainObject.Predmet.ProtuStrankaListFormatedOIB>
    <izvorni_sadrzaj>
      <item>MOBILNI PROCESI d.o.o., OIB 02291162141</item>
    </izvorni_sadrzaj>
    <derivirana_varijabla naziv="DomainObject.Predmet.ProtuStrankaListFormatedOIB_1">
      <item>MOBILNI PROCESI d.o.o., OIB 02291162141</item>
    </derivirana_varijabla>
  </DomainObject.Predmet.ProtuStrankaListFormatedOIB>
  <DomainObject.Predmet.ProtuStrankaListFormatedWithAdress>
    <izvorni_sadrzaj>
      <item>MOBILNI PROCESI d.o.o., Kninski trg 11, 10000 Zagreb</item>
    </izvorni_sadrzaj>
    <derivirana_varijabla naziv="DomainObject.Predmet.ProtuStrankaListFormatedWithAdress_1">
      <item>MOBILNI PROCESI d.o.o., Kninski trg 11, 10000 Zagreb</item>
    </derivirana_varijabla>
  </DomainObject.Predmet.ProtuStrankaListFormatedWithAdress>
  <DomainObject.Predmet.ProtuStrankaListFormatedWithAdressOIB>
    <izvorni_sadrzaj>
      <item>MOBILNI PROCESI d.o.o., OIB 02291162141, Kninski trg 11, 10000 Zagreb</item>
    </izvorni_sadrzaj>
    <derivirana_varijabla naziv="DomainObject.Predmet.ProtuStrankaListFormatedWithAdressOIB_1">
      <item>MOBILNI PROCESI d.o.o., OIB 02291162141, Kninski trg 11, 10000 Zagreb</item>
    </derivirana_varijabla>
  </DomainObject.Predmet.ProtuStrankaListFormatedWithAdressOIB>
  <DomainObject.Predmet.ProtuStrankaListNazivFormated>
    <izvorni_sadrzaj>
      <item>MOBILNI PROCESI d.o.o.</item>
    </izvorni_sadrzaj>
    <derivirana_varijabla naziv="DomainObject.Predmet.ProtuStrankaListNazivFormated_1">
      <item>MOBILNI PROCESI d.o.o.</item>
    </derivirana_varijabla>
  </DomainObject.Predmet.ProtuStrankaListNazivFormated>
  <DomainObject.Predmet.ProtuStrankaListNazivFormatedOIB>
    <izvorni_sadrzaj>
      <item>MOBILNI PROCESI d.o.o., OIB 02291162141</item>
    </izvorni_sadrzaj>
    <derivirana_varijabla naziv="DomainObject.Predmet.ProtuStrankaListNazivFormatedOIB_1">
      <item>MOBILNI PROCESI d.o.o., OIB 02291162141</item>
    </derivirana_varijabla>
  </DomainObject.Predmet.ProtuStrankaListNazivFormatedOIB>
  <DomainObject.Predmet.OstaliListFormated>
    <izvorni_sadrzaj>
      <item>Goran Šarac</item>
    </izvorni_sadrzaj>
    <derivirana_varijabla naziv="DomainObject.Predmet.OstaliListFormated_1">
      <item>Goran Šarac</item>
    </derivirana_varijabla>
  </DomainObject.Predmet.OstaliListFormated>
  <DomainObject.Predmet.OstaliListFormatedOIB>
    <izvorni_sadrzaj>
      <item>Goran Šarac, OIB 71911539557</item>
    </izvorni_sadrzaj>
    <derivirana_varijabla naziv="DomainObject.Predmet.OstaliListFormatedOIB_1">
      <item>Goran Šarac, OIB 71911539557</item>
    </derivirana_varijabla>
  </DomainObject.Predmet.OstaliListFormatedOIB>
  <DomainObject.Predmet.OstaliListFormatedWithAdress>
    <izvorni_sadrzaj>
      <item>Goran Šarac, Kninski trg 9, 10000 Zagreb</item>
    </izvorni_sadrzaj>
    <derivirana_varijabla naziv="DomainObject.Predmet.OstaliListFormatedWithAdress_1">
      <item>Goran Šarac, Kninski trg 9, 10000 Zagreb</item>
    </derivirana_varijabla>
  </DomainObject.Predmet.OstaliListFormatedWithAdress>
  <DomainObject.Predmet.OstaliListFormatedWithAdressOIB>
    <izvorni_sadrzaj>
      <item>Goran Šarac, OIB 71911539557, Kninski trg 9, 10000 Zagreb</item>
    </izvorni_sadrzaj>
    <derivirana_varijabla naziv="DomainObject.Predmet.OstaliListFormatedWithAdressOIB_1">
      <item>Goran Šarac, OIB 71911539557, Kninski trg 9, 10000 Zagreb</item>
    </derivirana_varijabla>
  </DomainObject.Predmet.OstaliListFormatedWithAdressOIB>
  <DomainObject.Predmet.OstaliListNazivFormated>
    <izvorni_sadrzaj>
      <item>Goran Šarac</item>
    </izvorni_sadrzaj>
    <derivirana_varijabla naziv="DomainObject.Predmet.OstaliListNazivFormated_1">
      <item>Goran Šarac</item>
    </derivirana_varijabla>
  </DomainObject.Predmet.OstaliListNazivFormated>
  <DomainObject.Predmet.OstaliListNazivFormatedOIB>
    <izvorni_sadrzaj>
      <item>Goran Šarac, OIB 71911539557</item>
    </izvorni_sadrzaj>
    <derivirana_varijabla naziv="DomainObject.Predmet.OstaliListNazivFormatedOIB_1">
      <item>Goran Šarac, OIB 71911539557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MOBILNI PROCESI d.o.o.</izvorni_sadrzaj>
    <derivirana_varijabla naziv="DomainObject.Predmet.ProtustrankaIDrugi_1">MOBILNI PROCESI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MOBILNI PROCESI d.o.o., OIB 02291162141, Kninski trg 11, 10000 Zagreb</izvorni_sadrzaj>
    <derivirana_varijabla naziv="DomainObject.Predmet.ProtustrankaIDrugiAdressOIB_1">MOBILNI PROCESI d.o.o., OIB 02291162141, Kninski trg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MOBILNI PROCESI d.o.o.</item>
      <item>FINA Regionalni centar Zagreb</item>
      <item>Goran Šarac</item>
    </izvorni_sadrzaj>
    <derivirana_varijabla naziv="DomainObject.Predmet.SudioniciListNaziv_1">
      <item>MOBILNI PROCESI d.o.o.</item>
      <item>FINA Regionalni centar Zagreb</item>
      <item>Goran Šarac</item>
    </derivirana_varijabla>
  </DomainObject.Predmet.SudioniciListNaziv>
  <DomainObject.Predmet.SudioniciListAdressOIB>
    <izvorni_sadrzaj>
      <item>MOBILNI PROCESI d.o.o., OIB 02291162141, Kninski trg 11,10000 Zagreb</item>
      <item>FINA Regionalni centar Zagreb, OIB 85821130368, Trg svibanjskih žrtava 1995. Br. 1,10000 Zagreb</item>
      <item>Goran Šarac, OIB 71911539557, Kninski trg 9,10000 Zagreb</item>
    </izvorni_sadrzaj>
    <derivirana_varijabla naziv="DomainObject.Predmet.SudioniciListAdressOIB_1">
      <item>MOBILNI PROCESI d.o.o., OIB 02291162141, Kninski trg 11,10000 Zagreb</item>
      <item>FINA Regionalni centar Zagreb, OIB 85821130368, Trg svibanjskih žrtava 1995. Br. 1,10000 Zagreb</item>
      <item>Goran Šarac, OIB 71911539557, Kninski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02291162141</item>
      <item>, OIB 85821130368</item>
      <item>, OIB 71911539557</item>
    </izvorni_sadrzaj>
    <derivirana_varijabla naziv="DomainObject.Predmet.SudioniciListNazivOIB_1">
      <item>, OIB 02291162141</item>
      <item>, OIB 85821130368</item>
      <item>, OIB 71911539557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1377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2015-12-30T08:10:00Z</dcterms:created>
  <dc:creator>Žana Livaja</dc:creator>
  <cp:lastModifiedBy>Žana Livaja</cp:lastModifiedBy>
  <cp:lastPrinted>2015-12-30T08:12:00Z</cp:lastPrinted>
  <dcterms:modified xmlns:xsi="http://www.w3.org/2001/XMLSchema-instance" xsi:type="dcterms:W3CDTF">2015-12-30T11:50:00Z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