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605f" w14:paraId="b5e605f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4F6B8C">
        <w:rPr>
          <w:rStyle w:val="Naglaeno"/>
          <w:b w:val="false"/>
        </w:rPr>
        <w:t>309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891E88" w:rsidRPr="00891E88">
        <w:t>ENTER ENTERTAINMENT d.o.o. za usluge</w:t>
      </w:r>
      <w:r w:rsidR="00891E88">
        <w:t xml:space="preserve"> Zagreb, Ulica grada Vukovara 72, MBS </w:t>
      </w:r>
      <w:r w:rsidR="00891E88" w:rsidRPr="00891E88">
        <w:t>080922509</w:t>
      </w:r>
      <w:r w:rsidR="00157E7D">
        <w:t xml:space="preserve">, OIB </w:t>
      </w:r>
      <w:r w:rsidR="00157E7D" w:rsidRPr="00157E7D">
        <w:t>79743361865</w:t>
      </w:r>
      <w:r w:rsidR="00D80B52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9778B">
        <w:t>8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57E7D" w:rsidRPr="00891E88">
        <w:t>ENTER ENTERTAINMENT d.o.o. za usluge</w:t>
      </w:r>
      <w:r w:rsidR="00157E7D">
        <w:t xml:space="preserve"> Zagreb, Ulica grada Vukovara 72, MBS </w:t>
      </w:r>
      <w:r w:rsidR="00157E7D" w:rsidRPr="00891E88">
        <w:t>080922509</w:t>
      </w:r>
      <w:r w:rsidR="00157E7D">
        <w:t xml:space="preserve">, OIB </w:t>
      </w:r>
      <w:r w:rsidR="00157E7D" w:rsidRPr="00157E7D">
        <w:t>79743361865</w:t>
      </w:r>
      <w:r w:rsidR="00157E7D">
        <w:t xml:space="preserve">,  </w:t>
      </w:r>
      <w:r w:rsidR="00F06365">
        <w:t xml:space="preserve"> </w:t>
      </w:r>
      <w:r w:rsidR="004D3C2C">
        <w:t xml:space="preserve">na temelju neizvršenih osnova za plaćanje </w:t>
      </w:r>
      <w:r>
        <w:t>iznosi</w:t>
      </w:r>
      <w:r w:rsidR="004D3304">
        <w:t xml:space="preserve"> </w:t>
      </w:r>
      <w:r w:rsidR="00D15526">
        <w:t>20.753,07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06476A">
        <w:t xml:space="preserve">Igor </w:t>
      </w:r>
      <w:proofErr w:type="spellStart"/>
      <w:r w:rsidR="0006476A">
        <w:t>Šapina</w:t>
      </w:r>
      <w:proofErr w:type="spellEnd"/>
      <w:r w:rsidR="0006476A">
        <w:t xml:space="preserve">, Zagreb, </w:t>
      </w:r>
      <w:proofErr w:type="spellStart"/>
      <w:r w:rsidR="0006476A">
        <w:t>Gmajnje</w:t>
      </w:r>
      <w:proofErr w:type="spellEnd"/>
      <w:r w:rsidR="0006476A">
        <w:t xml:space="preserve"> 2, OIB: 91482887931,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EB200C">
        <w:t>309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5E47">
        <w:t>8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</w:t>
      </w:r>
      <w:r w:rsidR="00A91A40">
        <w:t>9/4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A"/>
    <w:rsid w:val="00071C1B"/>
    <w:rsid w:val="00073950"/>
    <w:rsid w:val="00077C9D"/>
    <w:rsid w:val="00091B4B"/>
    <w:rsid w:val="000938B8"/>
    <w:rsid w:val="0009509C"/>
    <w:rsid w:val="00095305"/>
    <w:rsid w:val="00097B62"/>
    <w:rsid w:val="000B0EBD"/>
    <w:rsid w:val="000B72C7"/>
    <w:rsid w:val="000C1C20"/>
    <w:rsid w:val="000C26C6"/>
    <w:rsid w:val="000C6AA1"/>
    <w:rsid w:val="000C725B"/>
    <w:rsid w:val="000D0569"/>
    <w:rsid w:val="000D37BD"/>
    <w:rsid w:val="000D5E47"/>
    <w:rsid w:val="000E762A"/>
    <w:rsid w:val="000F61EA"/>
    <w:rsid w:val="000F6941"/>
    <w:rsid w:val="00102060"/>
    <w:rsid w:val="0012059F"/>
    <w:rsid w:val="001347E8"/>
    <w:rsid w:val="001437B2"/>
    <w:rsid w:val="00145D97"/>
    <w:rsid w:val="00157E7D"/>
    <w:rsid w:val="00173F18"/>
    <w:rsid w:val="0017565C"/>
    <w:rsid w:val="00177EC7"/>
    <w:rsid w:val="001861AC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1BC5"/>
    <w:rsid w:val="004638F5"/>
    <w:rsid w:val="0046632E"/>
    <w:rsid w:val="004710A4"/>
    <w:rsid w:val="00476EB4"/>
    <w:rsid w:val="00482F57"/>
    <w:rsid w:val="004843E6"/>
    <w:rsid w:val="00484B20"/>
    <w:rsid w:val="0048747B"/>
    <w:rsid w:val="00494742"/>
    <w:rsid w:val="00495E5D"/>
    <w:rsid w:val="0049778B"/>
    <w:rsid w:val="004A0D7B"/>
    <w:rsid w:val="004A335F"/>
    <w:rsid w:val="004A5A8D"/>
    <w:rsid w:val="004A6F2C"/>
    <w:rsid w:val="004B490A"/>
    <w:rsid w:val="004C3969"/>
    <w:rsid w:val="004C3A48"/>
    <w:rsid w:val="004D3304"/>
    <w:rsid w:val="004D3C2C"/>
    <w:rsid w:val="004D5A26"/>
    <w:rsid w:val="004E1973"/>
    <w:rsid w:val="004E466C"/>
    <w:rsid w:val="004E5649"/>
    <w:rsid w:val="004E6A29"/>
    <w:rsid w:val="004E7777"/>
    <w:rsid w:val="004F5FE8"/>
    <w:rsid w:val="004F6B8C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1E88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1A40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1496C"/>
    <w:rsid w:val="00D15526"/>
    <w:rsid w:val="00D212DB"/>
    <w:rsid w:val="00D22877"/>
    <w:rsid w:val="00D23251"/>
    <w:rsid w:val="00D24D2F"/>
    <w:rsid w:val="00D32BDC"/>
    <w:rsid w:val="00D505FE"/>
    <w:rsid w:val="00D64021"/>
    <w:rsid w:val="00D71C95"/>
    <w:rsid w:val="00D745AC"/>
    <w:rsid w:val="00D77EA4"/>
    <w:rsid w:val="00D80B52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72F27"/>
    <w:rsid w:val="00E922BE"/>
    <w:rsid w:val="00E956AE"/>
    <w:rsid w:val="00E96356"/>
    <w:rsid w:val="00EA028A"/>
    <w:rsid w:val="00EA3887"/>
    <w:rsid w:val="00EA5AA8"/>
    <w:rsid w:val="00EB200C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06365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843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43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3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3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843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43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3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3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ENTER ENTERTAINMENT d.o.o. za usluge</izvorni_sadrzaj>
    <derivirana_varijabla naziv="DomainObject.Predmet.ProtustrankaFormated_1">  ENTER ENTERTAINMENT d.o.o. za usluge</derivirana_varijabla>
  </DomainObject.Predmet.ProtustrankaFormated>
  <DomainObject.Predmet.ProtustrankaFormatedOIB>
    <izvorni_sadrzaj>  ENTER ENTERTAINMENT d.o.o. za usluge, OIB 79743361865</izvorni_sadrzaj>
    <derivirana_varijabla naziv="DomainObject.Predmet.ProtustrankaFormatedOIB_1">  ENTER ENTERTAINMENT d.o.o. za usluge, OIB 79743361865</derivirana_varijabla>
  </DomainObject.Predmet.ProtustrankaFormatedOIB>
  <DomainObject.Predmet.ProtustrankaFormatedWithAdress>
    <izvorni_sadrzaj> ENTER ENTERTAINMENT d.o.o. za usluge, Ulica grada Vukovara 72, 10000 Zagreb</izvorni_sadrzaj>
    <derivirana_varijabla naziv="DomainObject.Predmet.ProtustrankaFormatedWithAdress_1"> ENTER ENTERTAINMENT d.o.o. za usluge, Ulica grada Vukovara 72, 10000 Zagreb</derivirana_varijabla>
  </DomainObject.Predmet.ProtustrankaFormatedWithAdress>
  <DomainObject.Predmet.ProtustrankaFormatedWithAdressOIB>
    <izvorni_sadrzaj> ENTER ENTERTAINMENT d.o.o. za usluge, OIB 79743361865, Ulica grada Vukovara 72, 10000 Zagreb</izvorni_sadrzaj>
    <derivirana_varijabla naziv="DomainObject.Predmet.ProtustrankaFormatedWithAdressOIB_1"> ENTER ENTERTAINMENT d.o.o. za usluge, OIB 79743361865, Ulica grada Vukovara 72, 10000 Zagreb</derivirana_varijabla>
  </DomainObject.Predmet.ProtustrankaFormatedWithAdressOIB>
  <DomainObject.Predmet.ProtustrankaWithAdress>
    <izvorni_sadrzaj>ENTER ENTERTAINMENT d.o.o. za usluge Ulica grada Vukovara 72, 10000 Zagreb</izvorni_sadrzaj>
    <derivirana_varijabla naziv="DomainObject.Predmet.ProtustrankaWithAdress_1">ENTER ENTERTAINMENT d.o.o. za usluge Ulica grada Vukovara 72, 10000 Zagreb</derivirana_varijabla>
  </DomainObject.Predmet.ProtustrankaWithAdress>
  <DomainObject.Predmet.ProtustrankaWithAdressOIB>
    <izvorni_sadrzaj>ENTER ENTERTAINMENT d.o.o. za usluge, OIB 79743361865, Ulica grada Vukovara 72, 10000 Zagreb</izvorni_sadrzaj>
    <derivirana_varijabla naziv="DomainObject.Predmet.ProtustrankaWithAdressOIB_1">ENTER ENTERTAINMENT d.o.o. za usluge, OIB 79743361865, Ulica grada Vukovara 72, 10000 Zagreb</derivirana_varijabla>
  </DomainObject.Predmet.ProtustrankaWithAdressOIB>
  <DomainObject.Predmet.ProtustrankaNazivFormated>
    <izvorni_sadrzaj>ENTER ENTERTAINMENT d.o.o. za usluge</izvorni_sadrzaj>
    <derivirana_varijabla naziv="DomainObject.Predmet.ProtustrankaNazivFormated_1">ENTER ENTERTAINMENT d.o.o. za usluge</derivirana_varijabla>
  </DomainObject.Predmet.ProtustrankaNazivFormated>
  <DomainObject.Predmet.ProtustrankaNazivFormatedOIB>
    <izvorni_sadrzaj>ENTER ENTERTAINMENT d.o.o. za usluge, OIB 79743361865</izvorni_sadrzaj>
    <derivirana_varijabla naziv="DomainObject.Predmet.ProtustrankaNazivFormatedOIB_1">ENTER ENTERTAINMENT d.o.o. za usluge, OIB 79743361865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ENTER ENTERTAINMENT d.o.o. za usluge</item>
    </izvorni_sadrzaj>
    <derivirana_varijabla naziv="DomainObject.Predmet.ProtuStrankaListFormated_1">
      <item>ENTER ENTERTAINMENT d.o.o. za usluge</item>
    </derivirana_varijabla>
  </DomainObject.Predmet.ProtuStrankaListFormated>
  <DomainObject.Predmet.ProtuStrankaListFormatedOIB>
    <izvorni_sadrzaj>
      <item>ENTER ENTERTAINMENT d.o.o. za usluge, OIB 79743361865</item>
    </izvorni_sadrzaj>
    <derivirana_varijabla naziv="DomainObject.Predmet.ProtuStrankaListFormatedOIB_1">
      <item>ENTER ENTERTAINMENT d.o.o. za usluge, OIB 79743361865</item>
    </derivirana_varijabla>
  </DomainObject.Predmet.ProtuStrankaListFormatedOIB>
  <DomainObject.Predmet.ProtuStrankaListFormatedWithAdress>
    <izvorni_sadrzaj>
      <item>ENTER ENTERTAINMENT d.o.o. za usluge, Ulica grada Vukovara 72, 10000 Zagreb</item>
    </izvorni_sadrzaj>
    <derivirana_varijabla naziv="DomainObject.Predmet.ProtuStrankaListFormatedWithAdress_1">
      <item>ENTER ENTERTAINMENT d.o.o. za usluge, Ulica grada Vukovara 72, 10000 Zagreb</item>
    </derivirana_varijabla>
  </DomainObject.Predmet.ProtuStrankaListFormatedWithAdress>
  <DomainObject.Predmet.ProtuStrankaListFormatedWithAdressOIB>
    <izvorni_sadrzaj>
      <item>ENTER ENTERTAINMENT d.o.o. za usluge, OIB 79743361865, Ulica grada Vukovara 72, 10000 Zagreb</item>
    </izvorni_sadrzaj>
    <derivirana_varijabla naziv="DomainObject.Predmet.ProtuStrankaListFormatedWithAdressOIB_1">
      <item>ENTER ENTERTAINMENT d.o.o. za usluge, OIB 79743361865, Ulica grada Vukovara 72, 10000 Zagreb</item>
    </derivirana_varijabla>
  </DomainObject.Predmet.ProtuStrankaListFormatedWithAdressOIB>
  <DomainObject.Predmet.ProtuStrankaListNazivFormated>
    <izvorni_sadrzaj>
      <item>ENTER ENTERTAINMENT d.o.o. za usluge</item>
    </izvorni_sadrzaj>
    <derivirana_varijabla naziv="DomainObject.Predmet.ProtuStrankaListNazivFormated_1">
      <item>ENTER ENTERTAINMENT d.o.o. za usluge</item>
    </derivirana_varijabla>
  </DomainObject.Predmet.ProtuStrankaListNazivFormated>
  <DomainObject.Predmet.ProtuStrankaListNazivFormatedOIB>
    <izvorni_sadrzaj>
      <item>ENTER ENTERTAINMENT d.o.o. za usluge, OIB 79743361865</item>
    </izvorni_sadrzaj>
    <derivirana_varijabla naziv="DomainObject.Predmet.ProtuStrankaListNazivFormatedOIB_1">
      <item>ENTER ENTERTAINMENT d.o.o. za usluge, OIB 79743361865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ENTER ENTERTAINMENT d.o.o. za usluge</izvorni_sadrzaj>
    <derivirana_varijabla naziv="DomainObject.Predmet.ProtustrankaIDrugi_1">ENTER ENTERTAINMENT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ENTER ENTERTAINMENT d.o.o. za usluge, OIB 79743361865, Ulica grada Vukovara 72, 10000 Zagreb</izvorni_sadrzaj>
    <derivirana_varijabla naziv="DomainObject.Predmet.ProtustrankaIDrugiAdressOIB_1">ENTER ENTERTAINMENT d.o.o. za usluge, OIB 79743361865, Ulica grada Vukovara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ENTER ENTERTAINMENT d.o.o. za usluge</item>
      <item>FINA Regionalni centar Zagreb</item>
    </izvorni_sadrzaj>
    <derivirana_varijabla naziv="DomainObject.Predmet.SudioniciListNaziv_1">
      <item>ENTER ENTERTAINMENT d.o.o. za usluge</item>
      <item>FINA Regionalni centar Zagreb</item>
    </derivirana_varijabla>
  </DomainObject.Predmet.SudioniciListNaziv>
  <DomainObject.Predmet.SudioniciListAdressOIB>
    <izvorni_sadrzaj>
      <item>ENTER ENTERTAINMENT d.o.o. za usluge, OIB 79743361865, Ulica grada Vukovara 72,10000 Zagreb</item>
      <item>FINA Regionalni centar Zagreb, OIB 85821130368, Trg svibanjskih žrtava 1995. 1,10000 Zagreb</item>
    </izvorni_sadrzaj>
    <derivirana_varijabla naziv="DomainObject.Predmet.SudioniciListAdressOIB_1">
      <item>ENTER ENTERTAINMENT d.o.o. za usluge, OIB 79743361865, Ulica grada Vukovara 72,10000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79743361865</item>
      <item>, OIB 85821130368</item>
    </izvorni_sadrzaj>
    <derivirana_varijabla naziv="DomainObject.Predmet.SudioniciListNazivOIB_1">
      <item>, OIB 79743361865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B2CA2-1F6A-4B30-8886-DFB05307D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2165</properties:Characters>
  <properties:Lines>51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2017-02-08T11:05:00Z</dcterms:created>
  <dc:creator>Korisnik</dc:creator>
  <cp:lastModifiedBy>Elizabeta Đeke</cp:lastModifiedBy>
  <cp:lastPrinted>2017-02-08T07:52:00Z</cp:lastPrinted>
  <dcterms:modified xmlns:xsi="http://www.w3.org/2001/XMLSchema-instance" xsi:type="dcterms:W3CDTF">2017-02-08T11:33:00Z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