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f9d2" w14:paraId="0d6f9d2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956F1F">
        <w:t>358/14-199</w:t>
      </w:r>
    </w:p>
    <w:p w:rsidRDefault="00BE12FF" w:rsidP="00BE12FF" w:rsidR="00BE12FF">
      <w:r>
        <w:rPr>
          <w:rStyle w:val="Naglaeno"/>
        </w:rPr>
        <w:t xml:space="preserve">             </w:t>
      </w:r>
      <w:r w:rsidR="003643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5A0D76">
        <w:t xml:space="preserve"> </w:t>
      </w:r>
      <w:r>
        <w:t>E</w:t>
      </w:r>
      <w:r w:rsidR="005A0D76">
        <w:t xml:space="preserve"> </w:t>
      </w:r>
      <w:r>
        <w:t>P</w:t>
      </w:r>
      <w:r w:rsidR="005A0D76">
        <w:t xml:space="preserve"> </w:t>
      </w:r>
      <w:r>
        <w:t>U</w:t>
      </w:r>
      <w:r w:rsidR="005A0D76">
        <w:t xml:space="preserve"> </w:t>
      </w:r>
      <w:r>
        <w:t>B</w:t>
      </w:r>
      <w:r w:rsidR="005A0D76">
        <w:t xml:space="preserve"> </w:t>
      </w:r>
      <w:r>
        <w:t>L</w:t>
      </w:r>
      <w:r w:rsidR="005A0D76">
        <w:t xml:space="preserve"> </w:t>
      </w:r>
      <w:r>
        <w:t>I</w:t>
      </w:r>
      <w:r w:rsidR="005A0D76">
        <w:t xml:space="preserve"> </w:t>
      </w:r>
      <w:r>
        <w:t>K</w:t>
      </w:r>
      <w:r w:rsidR="005A0D76">
        <w:t xml:space="preserve"> </w:t>
      </w:r>
      <w:r>
        <w:t>A</w:t>
      </w:r>
      <w:r w:rsidR="005A0D76">
        <w:t xml:space="preserve"> </w:t>
      </w:r>
      <w:r>
        <w:t xml:space="preserve"> H</w:t>
      </w:r>
      <w:r w:rsidR="005A0D76">
        <w:t xml:space="preserve"> </w:t>
      </w:r>
      <w:r>
        <w:t>R</w:t>
      </w:r>
      <w:r w:rsidR="005A0D76">
        <w:t xml:space="preserve"> </w:t>
      </w:r>
      <w:r>
        <w:t>V</w:t>
      </w:r>
      <w:r w:rsidR="005A0D76">
        <w:t xml:space="preserve"> </w:t>
      </w:r>
      <w:r>
        <w:t>A</w:t>
      </w:r>
      <w:r w:rsidR="005A0D76">
        <w:t xml:space="preserve"> </w:t>
      </w:r>
      <w:r>
        <w:t>T</w:t>
      </w:r>
      <w:r w:rsidR="005A0D76">
        <w:t xml:space="preserve"> </w:t>
      </w:r>
      <w:r>
        <w:t>S</w:t>
      </w:r>
      <w:r w:rsidR="005A0D76">
        <w:t xml:space="preserve"> </w:t>
      </w:r>
      <w:r>
        <w:t>K</w:t>
      </w:r>
      <w:r w:rsidR="005A0D7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5745B" w:rsidRPr="0045745B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956F1F">
        <w:t>13. veljače</w:t>
      </w:r>
      <w:r w:rsidR="005A0D76">
        <w:t xml:space="preserve"> 2018. g.</w:t>
      </w:r>
      <w:r w:rsidR="00417421">
        <w:t>,</w:t>
      </w:r>
    </w:p>
    <w:p w:rsidRDefault="005A0D76" w:rsidP="005A0D76" w:rsidR="00763833">
      <w:pPr>
        <w:tabs>
          <w:tab w:pos="6180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E84E49" w:rsidP="00E84E49" w:rsidR="00D75407" w:rsidRPr="00E84E49">
      <w:pPr>
        <w:numPr>
          <w:ilvl w:val="0"/>
          <w:numId w:val="21"/>
        </w:numPr>
        <w:rPr>
          <w:rFonts w:eastAsia="Calibri"/>
        </w:rPr>
      </w:pPr>
      <w:r>
        <w:t xml:space="preserve"> </w:t>
      </w:r>
      <w:r w:rsidR="0040357C"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956F1F">
        <w:t xml:space="preserve">Stjepan Vujnović iz Našica, Ferde Livadića 13, OIB: 80813329903 </w:t>
      </w:r>
      <w:r w:rsidR="00BE316E">
        <w:t>za</w:t>
      </w:r>
      <w:r w:rsidR="00BE0C8E">
        <w:t xml:space="preserve"> nekretnin</w:t>
      </w:r>
      <w:r w:rsidR="00C61687">
        <w:t>u</w:t>
      </w:r>
      <w:r>
        <w:t>:</w:t>
      </w:r>
      <w:r w:rsidR="00433769" w:rsidRPr="00D75407">
        <w:t xml:space="preserve"> </w:t>
      </w:r>
    </w:p>
    <w:p w:rsidRDefault="00417421" w:rsidP="00417421" w:rsidR="00BE316E" w:rsidRPr="00956F1F">
      <w:pPr>
        <w:tabs>
          <w:tab w:pos="2490" w:val="left"/>
        </w:tabs>
        <w:ind w:left="720"/>
        <w:rPr>
          <w:rFonts w:eastAsia="Calibri"/>
        </w:rPr>
      </w:pPr>
      <w:r w:rsidRPr="00956F1F">
        <w:rPr>
          <w:rFonts w:eastAsia="Calibri"/>
        </w:rPr>
        <w:tab/>
      </w:r>
    </w:p>
    <w:p w:rsidRDefault="005A0D76" w:rsidP="005A0D76" w:rsidR="005A0D76" w:rsidRPr="00956F1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956F1F">
        <w:rPr>
          <w:rFonts w:hAnsi="Times New Roman" w:ascii="Times New Roman"/>
          <w:sz w:val="24"/>
          <w:szCs w:val="24"/>
        </w:rPr>
        <w:t>upisan</w:t>
      </w:r>
      <w:r w:rsidR="00956F1F">
        <w:rPr>
          <w:rFonts w:hAnsi="Times New Roman" w:ascii="Times New Roman"/>
          <w:sz w:val="24"/>
          <w:szCs w:val="24"/>
        </w:rPr>
        <w:t>u</w:t>
      </w:r>
      <w:r w:rsidRPr="00956F1F">
        <w:rPr>
          <w:rFonts w:hAnsi="Times New Roman" w:ascii="Times New Roman"/>
          <w:sz w:val="24"/>
          <w:szCs w:val="24"/>
        </w:rPr>
        <w:t xml:space="preserve"> u </w:t>
      </w:r>
      <w:r w:rsidR="00956F1F">
        <w:rPr>
          <w:rFonts w:hAnsi="Times New Roman" w:ascii="Times New Roman"/>
          <w:sz w:val="24"/>
          <w:szCs w:val="24"/>
        </w:rPr>
        <w:t>zemljišnoknjižnom</w:t>
      </w:r>
      <w:r w:rsidRPr="00956F1F">
        <w:rPr>
          <w:rFonts w:hAnsi="Times New Roman" w:ascii="Times New Roman"/>
          <w:sz w:val="24"/>
          <w:szCs w:val="24"/>
        </w:rPr>
        <w:t xml:space="preserve"> odjelu Našice i to:</w:t>
      </w:r>
    </w:p>
    <w:p w:rsidRDefault="00956F1F" w:rsidP="005A0D76" w:rsidR="00ED1853" w:rsidRPr="00956F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956F1F">
        <w:rPr>
          <w:rFonts w:hAnsi="Times New Roman" w:ascii="Times New Roman"/>
          <w:sz w:val="24"/>
          <w:szCs w:val="24"/>
        </w:rPr>
        <w:t xml:space="preserve">zk.ul.br. 4217, k.o. Našice k.č.br. 4728/4 ORANICA TRNOVAČA od 2080 m2; </w:t>
      </w:r>
      <w:r w:rsidR="00775AA3" w:rsidRPr="00956F1F">
        <w:rPr>
          <w:rFonts w:hAnsi="Times New Roman" w:ascii="Times New Roman"/>
          <w:sz w:val="24"/>
          <w:szCs w:val="24"/>
        </w:rPr>
        <w:t xml:space="preserve">te </w:t>
      </w:r>
      <w:r w:rsidR="00BF306E" w:rsidRPr="00956F1F">
        <w:rPr>
          <w:rFonts w:hAnsi="Times New Roman" w:ascii="Times New Roman"/>
          <w:sz w:val="24"/>
          <w:szCs w:val="24"/>
        </w:rPr>
        <w:t>mu</w:t>
      </w:r>
      <w:r w:rsidR="00775AA3" w:rsidRPr="00956F1F">
        <w:rPr>
          <w:rFonts w:hAnsi="Times New Roman" w:ascii="Times New Roman"/>
          <w:sz w:val="24"/>
          <w:szCs w:val="24"/>
        </w:rPr>
        <w:t xml:space="preserve"> se ujedno i dosuđuj</w:t>
      </w:r>
      <w:r w:rsidR="00F63D27" w:rsidRPr="00956F1F">
        <w:rPr>
          <w:rFonts w:hAnsi="Times New Roman" w:ascii="Times New Roman"/>
          <w:sz w:val="24"/>
          <w:szCs w:val="24"/>
        </w:rPr>
        <w:t>e</w:t>
      </w:r>
      <w:r w:rsidR="00775AA3" w:rsidRPr="00956F1F">
        <w:rPr>
          <w:rFonts w:hAnsi="Times New Roman" w:ascii="Times New Roman"/>
          <w:sz w:val="24"/>
          <w:szCs w:val="24"/>
        </w:rPr>
        <w:t xml:space="preserve"> </w:t>
      </w:r>
      <w:r w:rsidR="00763833" w:rsidRPr="00956F1F">
        <w:rPr>
          <w:rFonts w:hAnsi="Times New Roman" w:ascii="Times New Roman"/>
          <w:sz w:val="24"/>
          <w:szCs w:val="24"/>
        </w:rPr>
        <w:t>imovina u vlasništvu stečajnog dužnika</w:t>
      </w:r>
      <w:r w:rsidR="00C61687" w:rsidRPr="00956F1F">
        <w:rPr>
          <w:rFonts w:hAnsi="Times New Roman" w:ascii="Times New Roman"/>
          <w:sz w:val="24"/>
          <w:szCs w:val="24"/>
        </w:rPr>
        <w:t xml:space="preserve"> </w:t>
      </w:r>
      <w:r w:rsidR="00C61687" w:rsidRPr="00956F1F">
        <w:rPr>
          <w:rFonts w:hAnsi="Times New Roman" w:ascii="Times New Roman"/>
          <w:b/>
          <w:sz w:val="24"/>
          <w:szCs w:val="24"/>
        </w:rPr>
        <w:t xml:space="preserve">po cijeni od </w:t>
      </w:r>
      <w:r w:rsidRPr="00956F1F">
        <w:rPr>
          <w:rFonts w:hAnsi="Times New Roman" w:ascii="Times New Roman"/>
          <w:b/>
          <w:sz w:val="24"/>
          <w:szCs w:val="24"/>
        </w:rPr>
        <w:t>2.183,01</w:t>
      </w:r>
      <w:r w:rsidR="00C61687" w:rsidRPr="00956F1F">
        <w:rPr>
          <w:rFonts w:hAnsi="Times New Roman" w:ascii="Times New Roman"/>
          <w:b/>
          <w:sz w:val="24"/>
          <w:szCs w:val="24"/>
        </w:rPr>
        <w:t xml:space="preserve"> kn</w:t>
      </w:r>
      <w:r w:rsidR="00E7394B" w:rsidRPr="00956F1F">
        <w:rPr>
          <w:rFonts w:hAnsi="Times New Roman" w:ascii="Times New Roman"/>
          <w:sz w:val="24"/>
          <w:szCs w:val="24"/>
        </w:rPr>
        <w:t>.</w:t>
      </w:r>
    </w:p>
    <w:p w:rsidRDefault="00ED1853" w:rsidP="00ED1853" w:rsidR="00ED1853" w:rsidRPr="005A0D76">
      <w:pPr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Nalaže se ponuditelj</w:t>
      </w:r>
      <w:r w:rsidR="00C70563">
        <w:t>u</w:t>
      </w:r>
      <w:r>
        <w:t xml:space="preserve"> uplata kupovnine</w:t>
      </w:r>
      <w:r w:rsidR="00C61687">
        <w:t xml:space="preserve"> iz točke 1., </w:t>
      </w:r>
      <w:r>
        <w:t xml:space="preserve">umanjene za iznos položene jamčevine, u roku </w:t>
      </w:r>
      <w:r w:rsidR="005A0D7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E84E49">
        <w:t>358-14</w:t>
      </w:r>
      <w:r w:rsidR="00BE12FF">
        <w:t>.</w:t>
      </w:r>
    </w:p>
    <w:p w:rsidRDefault="00BA441E" w:rsidP="00BA441E" w:rsidR="00BA441E">
      <w:pPr>
        <w:ind w:left="142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763833" w:rsidR="00763833">
      <w:pPr>
        <w:jc w:val="both"/>
      </w:pPr>
    </w:p>
    <w:p w:rsidRDefault="00364389" w:rsidP="00364389" w:rsidR="00695AD9" w:rsidRPr="0036438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450135" w:rsidR="00695AD9" w:rsidRPr="00E84E49">
      <w:pPr>
        <w:ind w:firstLine="708"/>
        <w:jc w:val="both"/>
        <w:rPr>
          <w:rFonts w:eastAsia="Calibri" w:hAnsi="Calibri" w:ascii="Calibri"/>
          <w:sz w:val="22"/>
          <w:szCs w:val="22"/>
        </w:rPr>
      </w:pPr>
      <w:r>
        <w:lastRenderedPageBreak/>
        <w:t xml:space="preserve">Na održanoj javnoj dražbi </w:t>
      </w:r>
      <w:r w:rsidR="007E4DD9">
        <w:t xml:space="preserve">dana </w:t>
      </w:r>
      <w:r w:rsidR="00956F1F">
        <w:t>7. veljače 2018.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 xml:space="preserve">kao </w:t>
      </w:r>
      <w:r w:rsidR="00956F1F">
        <w:t>jedini</w:t>
      </w:r>
      <w:r w:rsidR="00BE316E">
        <w:t xml:space="preserve">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364389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6E173A" w:rsidP="006E173A" w:rsidR="006E173A">
      <w:pPr>
        <w:pStyle w:val="Tijeloteksta"/>
      </w:pPr>
      <w:r>
        <w:tab/>
        <w:t xml:space="preserve">Kako su ispunjeni uvjeti iz zaključka o određivanju prodaje od </w:t>
      </w:r>
      <w:r w:rsidR="005A0D76">
        <w:t xml:space="preserve">3. </w:t>
      </w:r>
      <w:r w:rsidR="00956F1F">
        <w:t>siječnja 2018. g.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6E173A" w:rsidP="006E173A" w:rsidR="006E173A">
      <w:pPr>
        <w:pStyle w:val="Tijeloteksta"/>
      </w:pPr>
    </w:p>
    <w:p w:rsidRDefault="006E173A" w:rsidP="006E173A" w:rsidR="006E173A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956F1F">
        <w:t>13. veljače</w:t>
      </w:r>
      <w:r w:rsidR="005A0D76">
        <w:t xml:space="preserve"> 2018. g.</w:t>
      </w:r>
    </w:p>
    <w:p w:rsidRDefault="00E217F8" w:rsidP="00763833" w:rsidR="00E217F8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450135">
        <w:t xml:space="preserve">       </w:t>
      </w:r>
      <w:r w:rsidR="006E0454">
        <w:t xml:space="preserve">  </w:t>
      </w:r>
      <w:r w:rsidR="000B573E" w:rsidRPr="00763833">
        <w:t>STEČAJN</w:t>
      </w:r>
      <w:r w:rsidR="00450135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364389">
        <w:tab/>
      </w:r>
      <w:r w:rsidR="00364389">
        <w:tab/>
      </w:r>
      <w:r w:rsidR="00364389">
        <w:tab/>
      </w:r>
      <w:r w:rsidR="00364389">
        <w:tab/>
        <w:t xml:space="preserve">       </w:t>
      </w:r>
      <w:r>
        <w:t>Nada Roso</w:t>
      </w: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E173A" w:rsidR="006E173A">
      <w:pPr>
        <w:pStyle w:val="Tijeloteksta"/>
        <w:rPr>
          <w:b/>
          <w:bCs/>
        </w:rPr>
      </w:pPr>
    </w:p>
    <w:p w:rsidRDefault="006E173A" w:rsidR="006E173A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2C453D">
        <w:t xml:space="preserve">i upravitelj </w:t>
      </w:r>
      <w:r w:rsidR="00825BFC">
        <w:t>Tihomir Zec</w:t>
      </w:r>
    </w:p>
    <w:p w:rsidRDefault="00956F1F" w:rsidP="00763833" w:rsidR="00956F1F" w:rsidRPr="00956F1F">
      <w:pPr>
        <w:pStyle w:val="Tijeloteksta"/>
        <w:numPr>
          <w:ilvl w:val="0"/>
          <w:numId w:val="5"/>
        </w:numPr>
        <w:rPr>
          <w:b/>
        </w:rPr>
      </w:pPr>
      <w:r>
        <w:t>Stjepan Vujnović iz Našica, Ferde Livadića 13</w:t>
      </w:r>
    </w:p>
    <w:p w:rsidRDefault="00825BFC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>HABOR, Zagreb, Strossmayerova trg 9</w:t>
      </w:r>
    </w:p>
    <w:p w:rsidRDefault="006E173A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>za B2 Kapital d.o.o. Zagreb pun. Goran Suić odvjetnik u OD Suić &amp; Škunca Zagreb, Domagojeva 14</w:t>
      </w:r>
    </w:p>
    <w:p w:rsidRDefault="00364389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OS Osijek SS Našice </w:t>
      </w:r>
      <w:r w:rsidR="006E0454">
        <w:t xml:space="preserve">ZK odjel </w:t>
      </w:r>
      <w:r w:rsidR="0055370E">
        <w:t xml:space="preserve">u </w:t>
      </w:r>
      <w:r>
        <w:t>Našicama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2C453D" w:rsidP="00BA441E" w:rsidR="00E217F8">
      <w:pPr>
        <w:pStyle w:val="Tijeloteksta"/>
        <w:numPr>
          <w:ilvl w:val="0"/>
          <w:numId w:val="5"/>
        </w:numPr>
      </w:pPr>
      <w:r>
        <w:t xml:space="preserve">ŽDO Osijek 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6E173A" w:rsidR="00E71337">
      <w:pPr>
        <w:pStyle w:val="Tijeloteksta"/>
        <w:numPr>
          <w:ilvl w:val="0"/>
          <w:numId w:val="5"/>
        </w:numPr>
      </w:pPr>
      <w:r>
        <w:t>R-</w:t>
      </w:r>
      <w:r w:rsidR="00956F1F">
        <w:t>6.3.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364389" w:rsidR="00364389">
      <w:pPr>
        <w:pStyle w:val="Tijeloteksta"/>
        <w:ind w:firstLine="708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30E" w:rsidR="0046530E">
      <w:r>
        <w:separator/>
      </w:r>
    </w:p>
  </w:endnote>
  <w:endnote w:id="0" w:type="continuationSeparator">
    <w:p w:rsidRDefault="0046530E" w:rsidR="0046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30E" w:rsidR="0046530E">
      <w:r>
        <w:separator/>
      </w:r>
    </w:p>
  </w:footnote>
  <w:footnote w:id="0" w:type="continuationSeparator">
    <w:p w:rsidRDefault="0046530E" w:rsidR="00465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DA6895" w:rsidR="00DA6895">
    <w:pPr>
      <w:jc w:val="right"/>
    </w:pPr>
    <w:r>
      <w:tab/>
    </w:r>
    <w:r>
      <w:tab/>
    </w:r>
    <w:r w:rsidR="00364389">
      <w:t>6 St-358/14-</w:t>
    </w:r>
    <w:r w:rsidR="005A0D76">
      <w:t>1</w:t>
    </w:r>
    <w:r w:rsidR="00956F1F">
      <w:t>99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56200F0"/>
    <w:multiLevelType w:val="hybridMultilevel"/>
    <w:tmpl w:val="A58ECB38"/>
    <w:lvl w:tplc="6AD4CFC8" w:ilvl="0">
      <w:numFmt w:val="bullet"/>
      <w:lvlText w:val="-"/>
      <w:lvlJc w:val="left"/>
      <w:pPr>
        <w:ind w:hanging="360" w:left="72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3"/>
  </w:num>
  <w:num w:numId="11">
    <w:abstractNumId w:val="6"/>
  </w:num>
  <w:num w:numId="12">
    <w:abstractNumId w:val="21"/>
  </w:num>
  <w:num w:numId="13">
    <w:abstractNumId w:val="1"/>
  </w:num>
  <w:num w:numId="14">
    <w:abstractNumId w:val="12"/>
  </w:num>
  <w:num w:numId="15">
    <w:abstractNumId w:val="5"/>
  </w:num>
  <w:num w:numId="16">
    <w:abstractNumId w:val="8"/>
  </w:num>
  <w:num w:numId="17">
    <w:abstractNumId w:val="15"/>
  </w:num>
  <w:num w:numId="18">
    <w:abstractNumId w:val="2"/>
  </w:num>
  <w:num w:numId="19">
    <w:abstractNumId w:val="22"/>
  </w:num>
  <w:num w:numId="20">
    <w:abstractNumId w:val="4"/>
  </w:num>
  <w:num w:numId="21">
    <w:abstractNumId w:val="0"/>
  </w:num>
  <w:num w:numId="22">
    <w:abstractNumId w:val="10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6645C"/>
    <w:rsid w:val="0017291E"/>
    <w:rsid w:val="0018745E"/>
    <w:rsid w:val="00193FD2"/>
    <w:rsid w:val="001A7119"/>
    <w:rsid w:val="001B691C"/>
    <w:rsid w:val="001C7225"/>
    <w:rsid w:val="001E06D7"/>
    <w:rsid w:val="00202D5E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18C2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4389"/>
    <w:rsid w:val="00365EB5"/>
    <w:rsid w:val="003A0718"/>
    <w:rsid w:val="003C1D60"/>
    <w:rsid w:val="003E5EEC"/>
    <w:rsid w:val="003F0E69"/>
    <w:rsid w:val="0040357C"/>
    <w:rsid w:val="00405CDB"/>
    <w:rsid w:val="004172A7"/>
    <w:rsid w:val="00417421"/>
    <w:rsid w:val="00433769"/>
    <w:rsid w:val="00436640"/>
    <w:rsid w:val="00437703"/>
    <w:rsid w:val="00450135"/>
    <w:rsid w:val="004572F5"/>
    <w:rsid w:val="0045745B"/>
    <w:rsid w:val="0046530E"/>
    <w:rsid w:val="00470300"/>
    <w:rsid w:val="004729F3"/>
    <w:rsid w:val="00473065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0D76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173A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16A0"/>
    <w:rsid w:val="00952BC3"/>
    <w:rsid w:val="00954ED7"/>
    <w:rsid w:val="00956F1F"/>
    <w:rsid w:val="00973133"/>
    <w:rsid w:val="009B72A4"/>
    <w:rsid w:val="009C378B"/>
    <w:rsid w:val="009E299F"/>
    <w:rsid w:val="00A3682D"/>
    <w:rsid w:val="00A41D6B"/>
    <w:rsid w:val="00A439AD"/>
    <w:rsid w:val="00A53D71"/>
    <w:rsid w:val="00A652E1"/>
    <w:rsid w:val="00AA02FE"/>
    <w:rsid w:val="00AA7BA7"/>
    <w:rsid w:val="00AB22D6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0C8E"/>
    <w:rsid w:val="00BE12FF"/>
    <w:rsid w:val="00BE316E"/>
    <w:rsid w:val="00BF306E"/>
    <w:rsid w:val="00BF79EC"/>
    <w:rsid w:val="00C26D1C"/>
    <w:rsid w:val="00C3127D"/>
    <w:rsid w:val="00C5562A"/>
    <w:rsid w:val="00C61687"/>
    <w:rsid w:val="00C63693"/>
    <w:rsid w:val="00C6437F"/>
    <w:rsid w:val="00C64654"/>
    <w:rsid w:val="00C70563"/>
    <w:rsid w:val="00C75EB6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6895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8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8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52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23296-4073-423C-83BB-5B7FEC1B7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468</properties:Words>
  <properties:Characters>2346</properties:Characters>
  <properties:Lines>124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2018-02-13T09:59:00Z</dcterms:created>
  <dc:creator>banka</dc:creator>
  <cp:lastModifiedBy>Danijela Sekulić</cp:lastModifiedBy>
  <cp:lastPrinted>2018-02-13T09:58:00Z</cp:lastPrinted>
  <dcterms:modified xmlns:xsi="http://www.w3.org/2001/XMLSchema-instance" xsi:type="dcterms:W3CDTF">2018-02-13T10:00:00Z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