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7d4a" w14:paraId="eb67d4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62918">
        <w:t>8615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62918">
        <w:rPr>
          <w:szCs w:val="20"/>
        </w:rPr>
        <w:t>KOLAK PRIJEVOZ j.d.o.o., Sesvete, Huberta Pettana 6, OIB: 51888841938</w:t>
      </w:r>
      <w:r w:rsidR="00362918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62918">
        <w:t>4.009,81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362918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8615</izvorni_sadrzaj>
    <derivirana_varijabla naziv="DomainObject.Predmet.Broj_1">8615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St-8615/2015</izvorni_sadrzaj>
    <derivirana_varijabla naziv="DomainObject.Predmet.OznakaBroj_1">St-8615/2015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KOLAK PRIJEVOZ j.d.o.o. za prijevoz putnika i tereta, turistička agencija</izvorni_sadrzaj>
    <derivirana_varijabla naziv="DomainObject.Predmet.ProtustrankaFormated_1">  KOLAK PRIJEVOZ j.d.o.o. za prijevoz putnika i tereta, turistička agencija</derivirana_varijabla>
  </DomainObject.Predmet.ProtustrankaFormated>
  <DomainObject.Predmet.ProtustrankaFormatedOIB>
    <izvorni_sadrzaj>  KOLAK PRIJEVOZ j.d.o.o. za prijevoz putnika i tereta, turistička agencija, OIB 51888841938</izvorni_sadrzaj>
    <derivirana_varijabla naziv="DomainObject.Predmet.ProtustrankaFormatedOIB_1">  KOLAK PRIJEVOZ j.d.o.o. za prijevoz putnika i tereta, turistička agencija, OIB 51888841938</derivirana_varijabla>
  </DomainObject.Predmet.ProtustrankaFormatedOIB>
  <DomainObject.Predmet.ProtustrankaFormatedWithAdress>
    <izvorni_sadrzaj> KOLAK PRIJEVOZ j.d.o.o. za prijevoz putnika i tereta, turistička agencija, Ulica Huberta Pettana 6, 10360 Sesvete</izvorni_sadrzaj>
    <derivirana_varijabla naziv="DomainObject.Predmet.ProtustrankaFormatedWithAdress_1"> KOLAK PRIJEVOZ j.d.o.o. za prijevoz putnika i tereta, turistička agencija, Ulica Huberta Pettana 6, 10360 Sesvete</derivirana_varijabla>
  </DomainObject.Predmet.ProtustrankaFormatedWithAdress>
  <DomainObject.Predmet.ProtustrankaFormatedWithAdressOIB>
    <izvorni_sadrzaj> KOLAK PRIJEVOZ j.d.o.o. za prijevoz putnika i tereta, turistička agencija, OIB 51888841938, Ulica Huberta Pettana 6, 10360 Sesvete</izvorni_sadrzaj>
    <derivirana_varijabla naziv="DomainObject.Predmet.ProtustrankaFormatedWithAdressOIB_1"> KOLAK PRIJEVOZ j.d.o.o. za prijevoz putnika i tereta, turistička agencija, OIB 51888841938, Ulica Huberta Pettana 6, 10360 Sesvete</derivirana_varijabla>
  </DomainObject.Predmet.ProtustrankaFormatedWithAdressOIB>
  <DomainObject.Predmet.ProtustrankaWithAdress>
    <izvorni_sadrzaj>KOLAK PRIJEVOZ j.d.o.o. za prijevoz putnika i tereta, turistička agencija Ulica Huberta Pettana 6, 10360 Sesvete</izvorni_sadrzaj>
    <derivirana_varijabla naziv="DomainObject.Predmet.ProtustrankaWithAdress_1">KOLAK PRIJEVOZ j.d.o.o. za prijevoz putnika i tereta, turistička agencija Ulica Huberta Pettana 6, 10360 Sesvete</derivirana_varijabla>
  </DomainObject.Predmet.ProtustrankaWithAdress>
  <DomainObject.Predmet.ProtustrankaWithAdressOIB>
    <izvorni_sadrzaj>KOLAK PRIJEVOZ j.d.o.o. za prijevoz putnika i tereta, turistička agencija, OIB 51888841938, Ulica Huberta Pettana 6, 10360 Sesvete</izvorni_sadrzaj>
    <derivirana_varijabla naziv="DomainObject.Predmet.ProtustrankaWithAdressOIB_1">KOLAK PRIJEVOZ j.d.o.o. za prijevoz putnika i tereta, turistička agencija, OIB 51888841938, Ulica Huberta Pettana 6, 10360 Sesvete</derivirana_varijabla>
  </DomainObject.Predmet.ProtustrankaWithAdressOIB>
  <DomainObject.Predmet.ProtustrankaNazivFormated>
    <izvorni_sadrzaj>KOLAK PRIJEVOZ j.d.o.o. za prijevoz putnika i tereta, turistička agencija</izvorni_sadrzaj>
    <derivirana_varijabla naziv="DomainObject.Predmet.ProtustrankaNazivFormated_1">KOLAK PRIJEVOZ j.d.o.o. za prijevoz putnika i tereta, turistička agencija</derivirana_varijabla>
  </DomainObject.Predmet.ProtustrankaNazivFormated>
  <DomainObject.Predmet.ProtustrankaNazivFormatedOIB>
    <izvorni_sadrzaj>KOLAK PRIJEVOZ j.d.o.o. za prijevoz putnika i tereta, turistička agencija, OIB 51888841938</izvorni_sadrzaj>
    <derivirana_varijabla naziv="DomainObject.Predmet.ProtustrankaNazivFormatedOIB_1">KOLAK PRIJEVOZ j.d.o.o. za prijevoz putnika i tereta, turistička agencija, OIB 51888841938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KOLAK PRIJEVOZ j.d.o.o. za prijevoz putnika i tereta, turistička agencija</item>
    </izvorni_sadrzaj>
    <derivirana_varijabla naziv="DomainObject.Predmet.ProtuStrankaListFormated_1">
      <item>KOLAK PRIJEVOZ j.d.o.o. za prijevoz putnika i tereta, turistička agencija</item>
    </derivirana_varijabla>
  </DomainObject.Predmet.ProtuStrankaListFormated>
  <DomainObject.Predmet.ProtuStrankaListFormatedOIB>
    <izvorni_sadrzaj>
      <item>KOLAK PRIJEVOZ j.d.o.o. za prijevoz putnika i tereta, turistička agencija, OIB 51888841938</item>
    </izvorni_sadrzaj>
    <derivirana_varijabla naziv="DomainObject.Predmet.ProtuStrankaListFormatedOIB_1">
      <item>KOLAK PRIJEVOZ j.d.o.o. za prijevoz putnika i tereta, turistička agencija, OIB 51888841938</item>
    </derivirana_varijabla>
  </DomainObject.Predmet.ProtuStrankaListFormatedOIB>
  <DomainObject.Predmet.ProtuStrankaListFormatedWithAdress>
    <izvorni_sadrzaj>
      <item>KOLAK PRIJEVOZ j.d.o.o. za prijevoz putnika i tereta, turistička agencija, Ulica Huberta Pettana 6, 10360 Sesvete</item>
    </izvorni_sadrzaj>
    <derivirana_varijabla naziv="DomainObject.Predmet.ProtuStrankaListFormatedWithAdress_1">
      <item>KOLAK PRIJEVOZ j.d.o.o. za prijevoz putnika i tereta, turistička agencija, Ulica Huberta Pettana 6, 10360 Sesvete</item>
    </derivirana_varijabla>
  </DomainObject.Predmet.ProtuStrankaListFormatedWithAdress>
  <DomainObject.Predmet.ProtuStrankaListFormatedWithAdressOIB>
    <izvorni_sadrzaj>
      <item>KOLAK PRIJEVOZ j.d.o.o. za prijevoz putnika i tereta, turistička agencija, OIB 51888841938, Ulica Huberta Pettana 6, 10360 Sesvete</item>
    </izvorni_sadrzaj>
    <derivirana_varijabla naziv="DomainObject.Predmet.ProtuStrankaListFormatedWithAdressOIB_1">
      <item>KOLAK PRIJEVOZ j.d.o.o. za prijevoz putnika i tereta, turistička agencija, OIB 51888841938, Ulica Huberta Pettana 6, 10360 Sesvete</item>
    </derivirana_varijabla>
  </DomainObject.Predmet.ProtuStrankaListFormatedWithAdressOIB>
  <DomainObject.Predmet.ProtuStrankaListNazivFormated>
    <izvorni_sadrzaj>
      <item>KOLAK PRIJEVOZ j.d.o.o. za prijevoz putnika i tereta, turistička agencija</item>
    </izvorni_sadrzaj>
    <derivirana_varijabla naziv="DomainObject.Predmet.ProtuStrankaListNazivFormated_1">
      <item>KOLAK PRIJEVOZ j.d.o.o. za prijevoz putnika i tereta, turistička agencija</item>
    </derivirana_varijabla>
  </DomainObject.Predmet.ProtuStrankaListNazivFormated>
  <DomainObject.Predmet.ProtuStrankaListNazivFormatedOIB>
    <izvorni_sadrzaj>
      <item>KOLAK PRIJEVOZ j.d.o.o. za prijevoz putnika i tereta, turistička agencija, OIB 51888841938</item>
    </izvorni_sadrzaj>
    <derivirana_varijabla naziv="DomainObject.Predmet.ProtuStrankaListNazivFormatedOIB_1">
      <item>KOLAK PRIJEVOZ j.d.o.o. za prijevoz putnika i tereta, turistička agencija, OIB 51888841938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KOLAK PRIJEVOZ j.d.o.o. za prijevoz putnika i tereta, turistička agencija</izvorni_sadrzaj>
    <derivirana_varijabla naziv="DomainObject.Predmet.ProtustrankaIDrugi_1">KOLAK PRIJEVOZ j.d.o.o. za prijevoz putnika i tereta,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KOLAK PRIJEVOZ j.d.o.o. za prijevoz putnika i tereta, turistička agencija, OIB 51888841938, Ulica Huberta Pettana 6, 10360 Sesvete</izvorni_sadrzaj>
    <derivirana_varijabla naziv="DomainObject.Predmet.ProtustrankaIDrugiAdressOIB_1">KOLAK PRIJEVOZ j.d.o.o. za prijevoz putnika i tereta, turistička agencija, OIB 51888841938, Ulica Huberta Pettana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KOLAK PRIJEVOZ j.d.o.o. za prijevoz putnika i tereta, turistička agencija</item>
    </izvorni_sadrzaj>
    <derivirana_varijabla naziv="DomainObject.Predmet.SudioniciListNaziv_1">
      <item>FINA Regionalni centar Zagreb</item>
      <item>KOLAK PRIJEVOZ j.d.o.o. za prijevoz putnika i tereta, turistička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KOLAK PRIJEVOZ j.d.o.o. za prijevoz putnika i tereta, turistička agencija, OIB 51888841938, Ulica Huberta Pettana 6,10360 Sesvete</item>
    </izvorni_sadrzaj>
    <derivirana_varijabla naziv="DomainObject.Predmet.SudioniciListAdressOIB_1">
      <item>FINA Regionalni centar Zagreb, OIB 85821130368, Trg svibanjskih žrtava 1995. br. 1,10000 Zagreb</item>
      <item>KOLAK PRIJEVOZ j.d.o.o. za prijevoz putnika i tereta, turistička agencija, OIB 51888841938, Ulica Huberta Pettana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51888841938</item>
    </izvorni_sadrzaj>
    <derivirana_varijabla naziv="DomainObject.Predmet.SudioniciListNazivOIB_1">
      <item>, OIB 85821130368</item>
      <item>, OIB 51888841938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1309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2016-02-22T13:15:00Z</cp:lastPrinted>
  <dcterms:modified xmlns:xsi="http://www.w3.org/2001/XMLSchema-instance" xsi:type="dcterms:W3CDTF">2016-02-22T13:15:00Z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