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f0bd" w14:paraId="775f0bd" w:rsidRDefault="009D4B68" w:rsidP="00635DA8" w:rsidR="009D4B68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4B68" w:rsidP="00635DA8" w:rsidR="009D4B68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9D4B68" w:rsidP="00635DA8" w:rsidR="009D4B68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9D4B68" w:rsidP="00635DA8" w:rsidR="009D4B68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9D4B68" w:rsidP="00B05648" w:rsidR="009D4B68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8C78C2">
        <w:rPr>
          <w:rFonts w:eastAsia="Times New Roman" w:hAnsi="Times New Roman" w:ascii="Times New Roman"/>
          <w:sz w:val="24"/>
          <w:szCs w:val="24"/>
          <w:lang w:eastAsia="hr-HR"/>
        </w:rPr>
        <w:t>296</w:t>
      </w:r>
      <w:r w:rsidR="007D0FE1">
        <w:rPr>
          <w:rFonts w:eastAsia="Times New Roman" w:hAnsi="Times New Roman" w:ascii="Times New Roman"/>
          <w:sz w:val="24"/>
          <w:szCs w:val="24"/>
          <w:lang w:eastAsia="hr-HR"/>
        </w:rPr>
        <w:t>/2018</w:t>
      </w:r>
      <w:r w:rsidR="00CD7D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8C78C2">
        <w:rPr>
          <w:rFonts w:eastAsia="Times New Roman" w:hAnsi="Times New Roman" w:ascii="Times New Roman"/>
          <w:sz w:val="24"/>
          <w:szCs w:val="24"/>
          <w:lang w:eastAsia="hr-HR"/>
        </w:rPr>
        <w:t>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utkinji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8C78C2" w:rsidRPr="008C78C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C78C2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MAI d.o.o. Kastav, </w:t>
      </w:r>
      <w:proofErr w:type="spellStart"/>
      <w:r w:rsidR="008C78C2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>Belići</w:t>
      </w:r>
      <w:proofErr w:type="spellEnd"/>
      <w:r w:rsidR="008C78C2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21, OIB: 81696435758, MBS: 040249301</w:t>
      </w:r>
      <w:r w:rsidR="00E21A7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>3</w:t>
      </w:r>
      <w:r w:rsidR="00A05634">
        <w:rPr>
          <w:rFonts w:eastAsia="Times New Roman" w:hAnsi="Times New Roman" w:ascii="Times New Roman"/>
          <w:sz w:val="24"/>
          <w:szCs w:val="24"/>
        </w:rPr>
        <w:t>1</w:t>
      </w:r>
      <w:r w:rsidR="003823DD">
        <w:rPr>
          <w:rFonts w:eastAsia="Times New Roman" w:hAnsi="Times New Roman" w:ascii="Times New Roman"/>
          <w:sz w:val="24"/>
          <w:szCs w:val="24"/>
        </w:rPr>
        <w:t>. kolovoza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D25062" w:rsidR="00D2506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8C78C2" w:rsidRPr="008C78C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C78C2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MAI d.o.o. Kastav, </w:t>
      </w:r>
      <w:proofErr w:type="spellStart"/>
      <w:r w:rsidR="008C78C2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>Belići</w:t>
      </w:r>
      <w:proofErr w:type="spellEnd"/>
      <w:r w:rsidR="008C78C2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21, OIB: 81696435758, MBS: 040249301</w:t>
      </w:r>
      <w:r w:rsidR="00D2506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CD7DBF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>3</w:t>
      </w:r>
      <w:r w:rsidR="00A05634">
        <w:rPr>
          <w:rFonts w:eastAsia="Times New Roman" w:hAnsi="Times New Roman" w:ascii="Times New Roman"/>
          <w:sz w:val="24"/>
          <w:szCs w:val="24"/>
        </w:rPr>
        <w:t>1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. kolovoza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A05634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A05634">
        <w:rPr>
          <w:rFonts w:eastAsia="Times New Roman" w:hAnsi="Times New Roman" w:ascii="Times New Roman"/>
          <w:sz w:val="24"/>
          <w:szCs w:val="24"/>
        </w:rPr>
        <w:t>3</w:t>
      </w:r>
      <w:r w:rsidR="007367F9">
        <w:rPr>
          <w:rFonts w:eastAsia="Times New Roman" w:hAnsi="Times New Roman" w:ascii="Times New Roman"/>
          <w:sz w:val="24"/>
          <w:szCs w:val="24"/>
        </w:rPr>
        <w:t>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A05634" w:rsidR="00A05634" w:rsidRPr="00A03034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9665F" w:rsidRPr="00E9665F">
        <w:rPr>
          <w:rFonts w:eastAsia="Times New Roman" w:hAnsi="Times New Roman" w:ascii="Times New Roman"/>
          <w:sz w:val="24"/>
          <w:szCs w:val="24"/>
        </w:rPr>
        <w:t xml:space="preserve"> </w:t>
      </w:r>
      <w:r w:rsidR="00A05634" w:rsidRPr="00A03034">
        <w:rPr>
          <w:rFonts w:hAnsi="Times New Roman" w:ascii="Times New Roman"/>
          <w:sz w:val="24"/>
          <w:szCs w:val="24"/>
        </w:rPr>
        <w:t>S</w:t>
      </w:r>
      <w:r w:rsidR="00A05634">
        <w:rPr>
          <w:rFonts w:hAnsi="Times New Roman" w:ascii="Times New Roman"/>
          <w:sz w:val="24"/>
          <w:szCs w:val="24"/>
        </w:rPr>
        <w:t>nježana Vrkljan iz Zagreba, Kralja Zvonimira 75,</w:t>
      </w:r>
      <w:r w:rsidR="00A05634" w:rsidRPr="00A03034">
        <w:rPr>
          <w:rFonts w:hAnsi="Times New Roman" w:ascii="Times New Roman"/>
          <w:sz w:val="24"/>
          <w:szCs w:val="24"/>
        </w:rPr>
        <w:t xml:space="preserve"> OIB: </w:t>
      </w:r>
      <w:r w:rsidR="00A05634">
        <w:rPr>
          <w:rFonts w:hAnsi="Times New Roman" w:ascii="Times New Roman"/>
          <w:sz w:val="24"/>
          <w:szCs w:val="24"/>
        </w:rPr>
        <w:t>44740101731</w:t>
      </w:r>
      <w:r w:rsidR="00A05634" w:rsidRPr="00A03034">
        <w:rPr>
          <w:rFonts w:hAnsi="Times New Roman" w:ascii="Times New Roman"/>
          <w:sz w:val="24"/>
          <w:szCs w:val="24"/>
        </w:rPr>
        <w:t>.</w:t>
      </w:r>
    </w:p>
    <w:p w:rsidRDefault="00895F8A" w:rsidP="00D25062" w:rsidR="00D25062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DE25B7" w:rsidRPr="00DE25B7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8C78C2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MAI d.o.o. Kastav, </w:t>
      </w:r>
      <w:proofErr w:type="spellStart"/>
      <w:r w:rsidR="008C78C2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>Belići</w:t>
      </w:r>
      <w:proofErr w:type="spellEnd"/>
      <w:r w:rsidR="008C78C2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21, OIB: 81696435758, MBS: 040249301</w:t>
      </w:r>
      <w:r w:rsidR="008C78C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8C78C2">
        <w:rPr>
          <w:rFonts w:eastAsia="Times New Roman" w:hAnsi="Times New Roman" w:ascii="Times New Roman"/>
          <w:sz w:val="24"/>
          <w:szCs w:val="24"/>
        </w:rPr>
        <w:t xml:space="preserve">3. svibnja </w:t>
      </w:r>
      <w:r w:rsidR="00D25062">
        <w:rPr>
          <w:rFonts w:eastAsia="Times New Roman" w:hAnsi="Times New Roman" w:ascii="Times New Roman"/>
          <w:sz w:val="24"/>
          <w:szCs w:val="24"/>
        </w:rPr>
        <w:t>2</w:t>
      </w:r>
      <w:r w:rsidR="003823DD">
        <w:rPr>
          <w:rFonts w:eastAsia="Times New Roman" w:hAnsi="Times New Roman" w:ascii="Times New Roman"/>
          <w:sz w:val="24"/>
          <w:szCs w:val="24"/>
        </w:rPr>
        <w:t>018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. </w:t>
      </w:r>
      <w:r w:rsidRPr="00F804C1">
        <w:rPr>
          <w:rFonts w:eastAsia="Times New Roman" w:hAnsi="Times New Roman" w:ascii="Times New Roman"/>
          <w:sz w:val="24"/>
          <w:szCs w:val="24"/>
        </w:rPr>
        <w:t>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8C78C2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MAI d.o.o. Kastav, </w:t>
      </w:r>
      <w:proofErr w:type="spellStart"/>
      <w:r w:rsidR="008C78C2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>Belići</w:t>
      </w:r>
      <w:proofErr w:type="spellEnd"/>
      <w:r w:rsidR="008C78C2" w:rsidRPr="008779F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21, OIB: 81696435758, MBS: 040249301</w:t>
      </w:r>
      <w:r w:rsidR="008C78C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53112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Nakon uvida u sudski registar, sud je na mrežnoj stranici e-Oglasne ploče suda</w:t>
      </w:r>
      <w:r w:rsidR="00C53112">
        <w:rPr>
          <w:rFonts w:eastAsia="Times New Roman" w:hAnsi="Times New Roman" w:ascii="Times New Roman"/>
          <w:sz w:val="24"/>
          <w:szCs w:val="24"/>
        </w:rPr>
        <w:t xml:space="preserve"> </w:t>
      </w:r>
      <w:r w:rsidR="008C78C2">
        <w:rPr>
          <w:rFonts w:eastAsia="Times New Roman" w:hAnsi="Times New Roman" w:ascii="Times New Roman"/>
          <w:sz w:val="24"/>
          <w:szCs w:val="24"/>
        </w:rPr>
        <w:t>12</w:t>
      </w:r>
      <w:r w:rsidR="0095429C">
        <w:rPr>
          <w:rFonts w:eastAsia="Times New Roman" w:hAnsi="Times New Roman" w:ascii="Times New Roman"/>
          <w:sz w:val="24"/>
          <w:szCs w:val="24"/>
        </w:rPr>
        <w:t>. lipnj</w:t>
      </w:r>
      <w:r w:rsidR="003823DD">
        <w:rPr>
          <w:rFonts w:eastAsia="Times New Roman" w:hAnsi="Times New Roman" w:ascii="Times New Roman"/>
          <w:sz w:val="24"/>
          <w:szCs w:val="24"/>
        </w:rPr>
        <w:t xml:space="preserve">a </w:t>
      </w:r>
      <w:r w:rsidR="00037802">
        <w:rPr>
          <w:rFonts w:eastAsia="Times New Roman" w:hAnsi="Times New Roman" w:ascii="Times New Roman"/>
          <w:sz w:val="24"/>
          <w:szCs w:val="24"/>
        </w:rPr>
        <w:t>201</w:t>
      </w:r>
      <w:r w:rsidR="00FC0C32">
        <w:rPr>
          <w:rFonts w:eastAsia="Times New Roman" w:hAnsi="Times New Roman" w:ascii="Times New Roman"/>
          <w:sz w:val="24"/>
          <w:szCs w:val="24"/>
        </w:rPr>
        <w:t>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3823DD">
        <w:rPr>
          <w:rFonts w:eastAsia="Times New Roman" w:hAnsi="Times New Roman" w:ascii="Times New Roman"/>
          <w:sz w:val="24"/>
          <w:szCs w:val="24"/>
        </w:rPr>
        <w:t>3</w:t>
      </w:r>
      <w:r w:rsidR="00A05634">
        <w:rPr>
          <w:rFonts w:eastAsia="Times New Roman" w:hAnsi="Times New Roman" w:ascii="Times New Roman"/>
          <w:sz w:val="24"/>
          <w:szCs w:val="24"/>
        </w:rPr>
        <w:t>1</w:t>
      </w:r>
      <w:r w:rsidR="003823DD">
        <w:rPr>
          <w:rFonts w:eastAsia="Times New Roman" w:hAnsi="Times New Roman" w:ascii="Times New Roman"/>
          <w:sz w:val="24"/>
          <w:szCs w:val="24"/>
        </w:rPr>
        <w:t>. kolovoza</w:t>
      </w:r>
      <w:r w:rsidR="00043828">
        <w:rPr>
          <w:rFonts w:eastAsia="Times New Roman" w:hAnsi="Times New Roman" w:ascii="Times New Roman"/>
          <w:sz w:val="24"/>
          <w:szCs w:val="24"/>
        </w:rPr>
        <w:t xml:space="preserve"> </w:t>
      </w:r>
      <w:r w:rsidR="00BB124A">
        <w:rPr>
          <w:rFonts w:eastAsia="Times New Roman" w:hAnsi="Times New Roman" w:ascii="Times New Roman"/>
          <w:sz w:val="24"/>
          <w:szCs w:val="24"/>
        </w:rPr>
        <w:t>2</w:t>
      </w:r>
      <w:r w:rsidR="003E7EB5">
        <w:rPr>
          <w:rFonts w:eastAsia="Times New Roman" w:hAnsi="Times New Roman" w:ascii="Times New Roman"/>
          <w:sz w:val="24"/>
          <w:szCs w:val="24"/>
        </w:rPr>
        <w:t>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</w:t>
      </w:r>
      <w:r w:rsidR="00367AAD">
        <w:rPr>
          <w:rFonts w:eastAsia="Times New Roman" w:hAnsi="Times New Roman" w:ascii="Times New Roman"/>
          <w:sz w:val="24"/>
          <w:szCs w:val="24"/>
        </w:rPr>
        <w:t xml:space="preserve">tkinja 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8C78C2" w:rsidR="00B05648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0F1" w:rsidP="00895F8A" w:rsidR="00C140F1">
      <w:pPr>
        <w:spacing w:lineRule="auto" w:line="240" w:after="0"/>
      </w:pPr>
      <w:r>
        <w:separator/>
      </w:r>
    </w:p>
  </w:endnote>
  <w:endnote w:id="0" w:type="continuationSeparator">
    <w:p w:rsidRDefault="00C140F1" w:rsidP="00895F8A" w:rsidR="00C140F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9D4B68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0F1" w:rsidP="00895F8A" w:rsidR="00C140F1">
      <w:pPr>
        <w:spacing w:lineRule="auto" w:line="240" w:after="0"/>
      </w:pPr>
      <w:r>
        <w:separator/>
      </w:r>
    </w:p>
  </w:footnote>
  <w:footnote w:id="0" w:type="continuationSeparator">
    <w:p w:rsidRDefault="00C140F1" w:rsidP="00895F8A" w:rsidR="00C140F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78C2" w:rsidP="008C78C2" w:rsidR="008C78C2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St-296/2018-6</w:t>
    </w:r>
  </w:p>
  <w:p w:rsidRDefault="00D25062" w:rsidP="008C78C2" w:rsidR="00D25062" w:rsidRPr="008C78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43828"/>
    <w:rsid w:val="000517F9"/>
    <w:rsid w:val="00072907"/>
    <w:rsid w:val="00080ADE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82A2A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67AAD"/>
    <w:rsid w:val="003823DD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857D9"/>
    <w:rsid w:val="00597441"/>
    <w:rsid w:val="005A6E87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B73"/>
    <w:rsid w:val="00712FFC"/>
    <w:rsid w:val="007223F2"/>
    <w:rsid w:val="00723B19"/>
    <w:rsid w:val="0073471B"/>
    <w:rsid w:val="007367F9"/>
    <w:rsid w:val="00742B9C"/>
    <w:rsid w:val="00750652"/>
    <w:rsid w:val="00764E45"/>
    <w:rsid w:val="00766FFD"/>
    <w:rsid w:val="007844D5"/>
    <w:rsid w:val="00793264"/>
    <w:rsid w:val="007D0FE1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C78C2"/>
    <w:rsid w:val="008E716E"/>
    <w:rsid w:val="008F0A2D"/>
    <w:rsid w:val="0091002A"/>
    <w:rsid w:val="00915317"/>
    <w:rsid w:val="00922001"/>
    <w:rsid w:val="00922D05"/>
    <w:rsid w:val="0095429C"/>
    <w:rsid w:val="00963E5D"/>
    <w:rsid w:val="00994462"/>
    <w:rsid w:val="009955B2"/>
    <w:rsid w:val="009A5582"/>
    <w:rsid w:val="009D4B68"/>
    <w:rsid w:val="009D604D"/>
    <w:rsid w:val="009F7DAA"/>
    <w:rsid w:val="00A01CD1"/>
    <w:rsid w:val="00A05634"/>
    <w:rsid w:val="00A203EC"/>
    <w:rsid w:val="00A253A3"/>
    <w:rsid w:val="00A409F8"/>
    <w:rsid w:val="00A42912"/>
    <w:rsid w:val="00A5242E"/>
    <w:rsid w:val="00A61B14"/>
    <w:rsid w:val="00AA7B19"/>
    <w:rsid w:val="00AE011D"/>
    <w:rsid w:val="00AE3EE3"/>
    <w:rsid w:val="00AE5848"/>
    <w:rsid w:val="00AE7EC5"/>
    <w:rsid w:val="00B05648"/>
    <w:rsid w:val="00B078A6"/>
    <w:rsid w:val="00B205FE"/>
    <w:rsid w:val="00B25112"/>
    <w:rsid w:val="00B44DDE"/>
    <w:rsid w:val="00B45A79"/>
    <w:rsid w:val="00B53903"/>
    <w:rsid w:val="00B61241"/>
    <w:rsid w:val="00B62551"/>
    <w:rsid w:val="00BA5F64"/>
    <w:rsid w:val="00BB124A"/>
    <w:rsid w:val="00BC76F6"/>
    <w:rsid w:val="00BD40C3"/>
    <w:rsid w:val="00BE0CED"/>
    <w:rsid w:val="00BE32A3"/>
    <w:rsid w:val="00BE47F6"/>
    <w:rsid w:val="00BE4A8A"/>
    <w:rsid w:val="00C00E74"/>
    <w:rsid w:val="00C03004"/>
    <w:rsid w:val="00C045A7"/>
    <w:rsid w:val="00C06930"/>
    <w:rsid w:val="00C13CD5"/>
    <w:rsid w:val="00C140F1"/>
    <w:rsid w:val="00C15497"/>
    <w:rsid w:val="00C23329"/>
    <w:rsid w:val="00C25152"/>
    <w:rsid w:val="00C32324"/>
    <w:rsid w:val="00C46582"/>
    <w:rsid w:val="00C46808"/>
    <w:rsid w:val="00C53112"/>
    <w:rsid w:val="00C555F9"/>
    <w:rsid w:val="00C5797D"/>
    <w:rsid w:val="00C73A4D"/>
    <w:rsid w:val="00C82178"/>
    <w:rsid w:val="00C95493"/>
    <w:rsid w:val="00CA5252"/>
    <w:rsid w:val="00CD452A"/>
    <w:rsid w:val="00CD6F00"/>
    <w:rsid w:val="00CD7DBF"/>
    <w:rsid w:val="00CF4871"/>
    <w:rsid w:val="00D1193A"/>
    <w:rsid w:val="00D14B00"/>
    <w:rsid w:val="00D25062"/>
    <w:rsid w:val="00D3167F"/>
    <w:rsid w:val="00D51F35"/>
    <w:rsid w:val="00D61B44"/>
    <w:rsid w:val="00D65AAE"/>
    <w:rsid w:val="00D70636"/>
    <w:rsid w:val="00D7088A"/>
    <w:rsid w:val="00D747D7"/>
    <w:rsid w:val="00D75A73"/>
    <w:rsid w:val="00D91DE9"/>
    <w:rsid w:val="00DB4499"/>
    <w:rsid w:val="00DB4A5C"/>
    <w:rsid w:val="00DC251B"/>
    <w:rsid w:val="00DD05D6"/>
    <w:rsid w:val="00DE25B7"/>
    <w:rsid w:val="00DE5AAC"/>
    <w:rsid w:val="00DF7A56"/>
    <w:rsid w:val="00E00D91"/>
    <w:rsid w:val="00E07E62"/>
    <w:rsid w:val="00E21A76"/>
    <w:rsid w:val="00E226A8"/>
    <w:rsid w:val="00E34E56"/>
    <w:rsid w:val="00E36CBE"/>
    <w:rsid w:val="00E64E75"/>
    <w:rsid w:val="00E65BF5"/>
    <w:rsid w:val="00E77551"/>
    <w:rsid w:val="00E9665F"/>
    <w:rsid w:val="00EA1420"/>
    <w:rsid w:val="00EA15CC"/>
    <w:rsid w:val="00EB23C1"/>
    <w:rsid w:val="00EB37D7"/>
    <w:rsid w:val="00EC0ECC"/>
    <w:rsid w:val="00EC561D"/>
    <w:rsid w:val="00ED7703"/>
    <w:rsid w:val="00F06DC1"/>
    <w:rsid w:val="00F1001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0C32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4B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4B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B6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B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B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4B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4B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B6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B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B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MAI d.o.o.</izvorni_sadrzaj>
    <derivirana_varijabla naziv="DomainObject.Predmet.ProtustrankaFormated_1">  MAI d.o.o.</derivirana_varijabla>
  </DomainObject.Predmet.ProtustrankaFormated>
  <DomainObject.Predmet.ProtustrankaFormatedOIB>
    <izvorni_sadrzaj>  MAI d.o.o., OIB 81696435758</izvorni_sadrzaj>
    <derivirana_varijabla naziv="DomainObject.Predmet.ProtustrankaFormatedOIB_1">  MAI d.o.o., OIB 81696435758</derivirana_varijabla>
  </DomainObject.Predmet.ProtustrankaFormatedOIB>
  <DomainObject.Predmet.ProtustrankaFormatedWithAdress>
    <izvorni_sadrzaj> MAI d.o.o., Belići 21, 51215 Kastav</izvorni_sadrzaj>
    <derivirana_varijabla naziv="DomainObject.Predmet.ProtustrankaFormatedWithAdress_1"> MAI d.o.o., Belići 21, 51215 Kastav</derivirana_varijabla>
  </DomainObject.Predmet.ProtustrankaFormatedWithAdress>
  <DomainObject.Predmet.ProtustrankaFormatedWithAdressOIB>
    <izvorni_sadrzaj> MAI d.o.o., OIB 81696435758, Belići 21, 51215 Kastav</izvorni_sadrzaj>
    <derivirana_varijabla naziv="DomainObject.Predmet.ProtustrankaFormatedWithAdressOIB_1"> MAI d.o.o., OIB 81696435758, Belići 21, 51215 Kastav</derivirana_varijabla>
  </DomainObject.Predmet.ProtustrankaFormatedWithAdressOIB>
  <DomainObject.Predmet.ProtustrankaWithAdress>
    <izvorni_sadrzaj>MAI d.o.o. Belići 21, 51215 Kastav</izvorni_sadrzaj>
    <derivirana_varijabla naziv="DomainObject.Predmet.ProtustrankaWithAdress_1">MAI d.o.o. Belići 21, 51215 Kastav</derivirana_varijabla>
  </DomainObject.Predmet.ProtustrankaWithAdress>
  <DomainObject.Predmet.ProtustrankaWithAdressOIB>
    <izvorni_sadrzaj>MAI d.o.o., OIB 81696435758, Belići 21, 51215 Kastav</izvorni_sadrzaj>
    <derivirana_varijabla naziv="DomainObject.Predmet.ProtustrankaWithAdressOIB_1">MAI d.o.o., OIB 81696435758, Belići 21, 51215 Kastav</derivirana_varijabla>
  </DomainObject.Predmet.ProtustrankaWithAdressOIB>
  <DomainObject.Predmet.ProtustrankaNazivFormated>
    <izvorni_sadrzaj>MAI d.o.o.</izvorni_sadrzaj>
    <derivirana_varijabla naziv="DomainObject.Predmet.ProtustrankaNazivFormated_1">MAI d.o.o.</derivirana_varijabla>
  </DomainObject.Predmet.ProtustrankaNazivFormated>
  <DomainObject.Predmet.ProtustrankaNazivFormatedOIB>
    <izvorni_sadrzaj>MAI d.o.o., OIB 81696435758</izvorni_sadrzaj>
    <derivirana_varijabla naziv="DomainObject.Predmet.ProtustrankaNazivFormatedOIB_1">MAI d.o.o., OIB 81696435758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MAI d.o.o.</item>
    </izvorni_sadrzaj>
    <derivirana_varijabla naziv="DomainObject.Predmet.ProtuStrankaListFormated_1">
      <item>MAI d.o.o.</item>
    </derivirana_varijabla>
  </DomainObject.Predmet.ProtuStrankaListFormated>
  <DomainObject.Predmet.ProtuStrankaListFormatedOIB>
    <izvorni_sadrzaj>
      <item>MAI d.o.o., OIB 81696435758</item>
    </izvorni_sadrzaj>
    <derivirana_varijabla naziv="DomainObject.Predmet.ProtuStrankaListFormatedOIB_1">
      <item>MAI d.o.o., OIB 81696435758</item>
    </derivirana_varijabla>
  </DomainObject.Predmet.ProtuStrankaListFormatedOIB>
  <DomainObject.Predmet.ProtuStrankaListFormatedWithAdress>
    <izvorni_sadrzaj>
      <item>MAI d.o.o., Belići 21, 51215 Kastav</item>
    </izvorni_sadrzaj>
    <derivirana_varijabla naziv="DomainObject.Predmet.ProtuStrankaListFormatedWithAdress_1">
      <item>MAI d.o.o., Belići 21, 51215 Kastav</item>
    </derivirana_varijabla>
  </DomainObject.Predmet.ProtuStrankaListFormatedWithAdress>
  <DomainObject.Predmet.ProtuStrankaListFormatedWithAdressOIB>
    <izvorni_sadrzaj>
      <item>MAI d.o.o., OIB 81696435758, Belići 21, 51215 Kastav</item>
    </izvorni_sadrzaj>
    <derivirana_varijabla naziv="DomainObject.Predmet.ProtuStrankaListFormatedWithAdressOIB_1">
      <item>MAI d.o.o., OIB 81696435758, Belići 21, 51215 Kastav</item>
    </derivirana_varijabla>
  </DomainObject.Predmet.ProtuStrankaListFormatedWithAdressOIB>
  <DomainObject.Predmet.ProtuStrankaListNazivFormated>
    <izvorni_sadrzaj>
      <item>MAI d.o.o.</item>
    </izvorni_sadrzaj>
    <derivirana_varijabla naziv="DomainObject.Predmet.ProtuStrankaListNazivFormated_1">
      <item>MAI d.o.o.</item>
    </derivirana_varijabla>
  </DomainObject.Predmet.ProtuStrankaListNazivFormated>
  <DomainObject.Predmet.ProtuStrankaListNazivFormatedOIB>
    <izvorni_sadrzaj>
      <item>MAI d.o.o., OIB 81696435758</item>
    </izvorni_sadrzaj>
    <derivirana_varijabla naziv="DomainObject.Predmet.ProtuStrankaListNazivFormatedOIB_1">
      <item>MAI d.o.o., OIB 81696435758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MAI d.o.o.</izvorni_sadrzaj>
    <derivirana_varijabla naziv="DomainObject.Predmet.ProtustrankaIDrugi_1">MAI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MAI d.o.o., OIB 81696435758, Belići 21, 51215 Kastav</izvorni_sadrzaj>
    <derivirana_varijabla naziv="DomainObject.Predmet.ProtustrankaIDrugiAdressOIB_1">MAI d.o.o., OIB 81696435758, Belići 21,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MAI d.o.o.</item>
    </izvorni_sadrzaj>
    <derivirana_varijabla naziv="DomainObject.Predmet.SudioniciListNaziv_1">
      <item>FINA  Rijeka</item>
      <item>MAI d.o.o.</item>
    </derivirana_varijabla>
  </DomainObject.Predmet.SudioniciListNaziv>
  <DomainObject.Predmet.SudioniciListAdressOIB>
    <izvorni_sadrzaj>
      <item>FINA  Rijeka, OIB 85821130368, Frana Kurelca 8,51000 Rijeka</item>
      <item>MAI d.o.o., OIB 81696435758, Belići 21,51215 Kastav</item>
    </izvorni_sadrzaj>
    <derivirana_varijabla naziv="DomainObject.Predmet.SudioniciListAdressOIB_1">
      <item>FINA  Rijeka, OIB 85821130368, Frana Kurelca 8,51000 Rijeka</item>
      <item>MAI d.o.o., OIB 81696435758, Belići 21,51215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81696435758</item>
    </izvorni_sadrzaj>
    <derivirana_varijabla naziv="DomainObject.Predmet.SudioniciListNazivOIB_1">
      <item>, OIB 85821130368</item>
      <item>, OIB 81696435758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885D7C-21AE-444B-A3E0-0598B7C6DE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2513</properties:Characters>
  <properties:Lines>95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2018-08-30T06:49:00Z</dcterms:created>
  <dc:creator>Sanela Uzelac</dc:creator>
  <cp:lastModifiedBy>Sanela Uzelac</cp:lastModifiedBy>
  <cp:lastPrinted>2018-07-16T08:31:00Z</cp:lastPrinted>
  <dcterms:modified xmlns:xsi="http://www.w3.org/2001/XMLSchema-instance" xsi:type="dcterms:W3CDTF">2018-08-31T08:09:00Z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(296 18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