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54340" w14:paraId="0354340" w:rsidRDefault="00F2500B" w:rsidP="00910611" w:rsidR="00F2500B">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2500B" w:rsidP="00910611" w:rsidR="00F2500B">
      <w:r>
        <w:rPr>
          <w:rFonts w:eastAsia="MS Mincho"/>
        </w:rPr>
        <w:t>REPUBLIKA HRVATSKA</w:t>
      </w:r>
    </w:p>
    <w:p w:rsidRDefault="00F2500B" w:rsidP="00910611" w:rsidR="00F2500B">
      <w:r>
        <w:rPr>
          <w:rFonts w:eastAsia="MS Mincho"/>
        </w:rPr>
        <w:t>TRGOVAČKI SUD U RIJECI</w:t>
      </w:r>
    </w:p>
    <w:p w:rsidRDefault="00F2500B" w:rsidR="00F2500B" w:rsidRPr="00910611">
      <w:pPr>
        <w:rPr>
          <w:rFonts w:eastAsia="MS Mincho"/>
        </w:rPr>
      </w:pPr>
      <w:r>
        <w:rPr>
          <w:rFonts w:eastAsia="MS Mincho"/>
        </w:rPr>
        <w:t xml:space="preserve">      Rijeka, Zadarska 1 i 3</w:t>
      </w:r>
    </w:p>
    <w:p w:rsidRDefault="00F2500B" w:rsidP="00910611" w:rsidR="00F2500B" w:rsidRPr="00910611"/>
    <w:p w:rsidRDefault="00644CA8" w:rsidP="00726A98" w:rsidR="00726A98" w:rsidRPr="00BE644E">
      <w:pPr>
        <w:jc w:val="both"/>
      </w:pPr>
      <w:r w:rsidRPr="00BE644E">
        <w:t xml:space="preserve"> </w:t>
      </w:r>
    </w:p>
    <w:p w:rsidRDefault="004428FE" w:rsidP="00BE644E" w:rsidR="00726A98" w:rsidRPr="00BE644E">
      <w:pPr>
        <w:jc w:val="center"/>
        <w:rPr>
          <w:b/>
        </w:rPr>
      </w:pPr>
      <w:r>
        <w:rPr>
          <w:b/>
        </w:rPr>
        <w:t xml:space="preserve"> </w:t>
      </w:r>
      <w:r w:rsidR="00BE644E" w:rsidRPr="00BE644E">
        <w:rPr>
          <w:b/>
        </w:rPr>
        <w:t>R E P U B L I K A   H R V A T S K A</w:t>
      </w:r>
    </w:p>
    <w:p w:rsidRDefault="00435E97" w:rsidP="00726A98" w:rsidR="00435E97" w:rsidRPr="00BE644E">
      <w:pPr>
        <w:jc w:val="both"/>
        <w:rPr>
          <w:b/>
        </w:rPr>
      </w:pPr>
    </w:p>
    <w:p w:rsidRDefault="00644CA8" w:rsidP="00726A98" w:rsidR="00644CA8" w:rsidRPr="00BE644E">
      <w:pPr>
        <w:jc w:val="both"/>
        <w:rPr>
          <w:b/>
        </w:rPr>
      </w:pPr>
    </w:p>
    <w:p w:rsidRDefault="00726A98" w:rsidP="00726A98" w:rsidR="00726A98" w:rsidRPr="00BE644E">
      <w:pPr>
        <w:jc w:val="center"/>
        <w:rPr>
          <w:b/>
        </w:rPr>
      </w:pPr>
      <w:r w:rsidRPr="00BE644E">
        <w:rPr>
          <w:b/>
        </w:rPr>
        <w:t>R</w:t>
      </w:r>
      <w:r w:rsidR="00370DE9" w:rsidRPr="00BE644E">
        <w:rPr>
          <w:b/>
        </w:rPr>
        <w:t xml:space="preserve"> </w:t>
      </w:r>
      <w:r w:rsidRPr="00BE644E">
        <w:rPr>
          <w:b/>
        </w:rPr>
        <w:t>J</w:t>
      </w:r>
      <w:r w:rsidR="00370DE9" w:rsidRPr="00BE644E">
        <w:rPr>
          <w:b/>
        </w:rPr>
        <w:t xml:space="preserve"> </w:t>
      </w:r>
      <w:r w:rsidRPr="00BE644E">
        <w:rPr>
          <w:b/>
        </w:rPr>
        <w:t>E</w:t>
      </w:r>
      <w:r w:rsidR="00370DE9" w:rsidRPr="00BE644E">
        <w:rPr>
          <w:b/>
        </w:rPr>
        <w:t xml:space="preserve"> </w:t>
      </w:r>
      <w:r w:rsidRPr="00BE644E">
        <w:rPr>
          <w:b/>
        </w:rPr>
        <w:t>Š</w:t>
      </w:r>
      <w:r w:rsidR="00370DE9" w:rsidRPr="00BE644E">
        <w:rPr>
          <w:b/>
        </w:rPr>
        <w:t xml:space="preserve"> </w:t>
      </w:r>
      <w:r w:rsidRPr="00BE644E">
        <w:rPr>
          <w:b/>
        </w:rPr>
        <w:t>E</w:t>
      </w:r>
      <w:r w:rsidR="00370DE9" w:rsidRPr="00BE644E">
        <w:rPr>
          <w:b/>
        </w:rPr>
        <w:t xml:space="preserve"> </w:t>
      </w:r>
      <w:r w:rsidRPr="00BE644E">
        <w:rPr>
          <w:b/>
        </w:rPr>
        <w:t>N</w:t>
      </w:r>
      <w:r w:rsidR="00370DE9" w:rsidRPr="00BE644E">
        <w:rPr>
          <w:b/>
        </w:rPr>
        <w:t xml:space="preserve"> </w:t>
      </w:r>
      <w:r w:rsidRPr="00BE644E">
        <w:rPr>
          <w:b/>
        </w:rPr>
        <w:t>J</w:t>
      </w:r>
      <w:r w:rsidR="00370DE9" w:rsidRPr="00BE644E">
        <w:rPr>
          <w:b/>
        </w:rPr>
        <w:t xml:space="preserve"> </w:t>
      </w:r>
      <w:r w:rsidRPr="00BE644E">
        <w:rPr>
          <w:b/>
        </w:rPr>
        <w:t>E</w:t>
      </w:r>
    </w:p>
    <w:p w:rsidRDefault="00726A98" w:rsidP="00726A98" w:rsidR="00726A98" w:rsidRPr="00BE644E">
      <w:pPr>
        <w:jc w:val="both"/>
      </w:pPr>
    </w:p>
    <w:p w:rsidRDefault="007E25BC" w:rsidP="00726A98" w:rsidR="007E25BC" w:rsidRPr="00BE644E">
      <w:pPr>
        <w:jc w:val="both"/>
      </w:pPr>
    </w:p>
    <w:p w:rsidRDefault="00726A98" w:rsidP="00726A98" w:rsidR="00726A98" w:rsidRPr="00BE644E">
      <w:pPr>
        <w:jc w:val="both"/>
      </w:pPr>
      <w:r w:rsidRPr="00BE644E">
        <w:tab/>
        <w:t xml:space="preserve">Trgovački sud u Rijeci, po stečajnom sucu ovog suda Danieli Korlević, u stečajnom postupku nad dužnikom </w:t>
      </w:r>
      <w:r w:rsidR="001709FC" w:rsidRPr="00BE644E">
        <w:rPr>
          <w:b/>
        </w:rPr>
        <w:t>OPERTUM SAVJETOVANJA d.o.o. za savjetovanje, PULA, Starih statu</w:t>
      </w:r>
      <w:r w:rsidR="007D2FA7" w:rsidRPr="00BE644E">
        <w:rPr>
          <w:b/>
        </w:rPr>
        <w:t>t</w:t>
      </w:r>
      <w:r w:rsidR="001709FC" w:rsidRPr="00BE644E">
        <w:rPr>
          <w:b/>
        </w:rPr>
        <w:t>a 4,</w:t>
      </w:r>
      <w:r w:rsidR="001709FC" w:rsidRPr="00BE644E">
        <w:t xml:space="preserve"> </w:t>
      </w:r>
      <w:r w:rsidR="00370DE9" w:rsidRPr="00BE644E">
        <w:t xml:space="preserve">odlučujući o zahtjevu stečajnog upravitelja za naknadu stvarnih troškova, </w:t>
      </w:r>
      <w:r w:rsidRPr="00BE644E">
        <w:t>dana</w:t>
      </w:r>
      <w:r w:rsidR="00CC254C" w:rsidRPr="00BE644E">
        <w:t xml:space="preserve"> </w:t>
      </w:r>
      <w:r w:rsidR="00041C6C">
        <w:t>09. listopada</w:t>
      </w:r>
      <w:r w:rsidR="007E25BC">
        <w:t xml:space="preserve"> </w:t>
      </w:r>
      <w:r w:rsidR="0040216E" w:rsidRPr="00BE644E">
        <w:t>201</w:t>
      </w:r>
      <w:r w:rsidR="002E4B56">
        <w:t>5</w:t>
      </w:r>
      <w:r w:rsidR="0040216E" w:rsidRPr="00BE644E">
        <w:t xml:space="preserve">. </w:t>
      </w:r>
      <w:r w:rsidRPr="00BE644E">
        <w:t>godine</w:t>
      </w:r>
    </w:p>
    <w:p w:rsidRDefault="00644CA8" w:rsidP="00726A98" w:rsidR="00644CA8" w:rsidRPr="00BE644E">
      <w:pPr>
        <w:jc w:val="center"/>
      </w:pPr>
    </w:p>
    <w:p w:rsidRDefault="00726A98" w:rsidP="00726A98" w:rsidR="00726A98" w:rsidRPr="008E1D72">
      <w:pPr>
        <w:jc w:val="center"/>
        <w:rPr>
          <w:b/>
          <w:bCs/>
        </w:rPr>
      </w:pPr>
      <w:r w:rsidRPr="008E1D72">
        <w:rPr>
          <w:b/>
        </w:rPr>
        <w:t xml:space="preserve">r i j e š i o </w:t>
      </w:r>
      <w:r w:rsidR="001709FC" w:rsidRPr="008E1D72">
        <w:rPr>
          <w:b/>
        </w:rPr>
        <w:t xml:space="preserve"> </w:t>
      </w:r>
      <w:r w:rsidRPr="008E1D72">
        <w:rPr>
          <w:b/>
        </w:rPr>
        <w:t xml:space="preserve">  j e </w:t>
      </w:r>
    </w:p>
    <w:p w:rsidRDefault="00644CA8" w:rsidP="00726A98" w:rsidR="00644CA8" w:rsidRPr="00BE644E">
      <w:pPr>
        <w:jc w:val="both"/>
      </w:pPr>
    </w:p>
    <w:p w:rsidRDefault="00726A98" w:rsidP="00D47925" w:rsidR="00D47925" w:rsidRPr="00BE644E">
      <w:pPr>
        <w:jc w:val="both"/>
        <w:rPr>
          <w:b/>
        </w:rPr>
      </w:pPr>
      <w:r w:rsidRPr="00BE644E">
        <w:tab/>
        <w:t>Stečajnom upravitelju</w:t>
      </w:r>
      <w:r w:rsidR="001709FC" w:rsidRPr="00BE644E">
        <w:t xml:space="preserve"> Borisu Debelić iz Rijeke, Rastočine 3,</w:t>
      </w:r>
      <w:r w:rsidRPr="00BE644E">
        <w:t xml:space="preserve"> odobrava se obračun st</w:t>
      </w:r>
      <w:r w:rsidR="008E043C" w:rsidRPr="00BE644E">
        <w:t xml:space="preserve">varnih troškova </w:t>
      </w:r>
      <w:r w:rsidR="00D47925" w:rsidRPr="00BE644E">
        <w:t>u razdoblju od</w:t>
      </w:r>
      <w:r w:rsidR="0040216E" w:rsidRPr="00BE644E">
        <w:t xml:space="preserve"> </w:t>
      </w:r>
      <w:r w:rsidR="002E4B56">
        <w:t xml:space="preserve">01. </w:t>
      </w:r>
      <w:r w:rsidR="00041C6C">
        <w:t>srpnja</w:t>
      </w:r>
      <w:r w:rsidR="0040216E" w:rsidRPr="00BE644E">
        <w:t xml:space="preserve"> do </w:t>
      </w:r>
      <w:r w:rsidR="0083517C">
        <w:t>3</w:t>
      </w:r>
      <w:r w:rsidR="005D42EE">
        <w:t>0</w:t>
      </w:r>
      <w:r w:rsidR="0083517C">
        <w:t xml:space="preserve">. </w:t>
      </w:r>
      <w:r w:rsidR="00041C6C">
        <w:t>rujna</w:t>
      </w:r>
      <w:r w:rsidR="002E4B56">
        <w:t xml:space="preserve"> </w:t>
      </w:r>
      <w:r w:rsidR="0040216E" w:rsidRPr="00BE644E">
        <w:t>201</w:t>
      </w:r>
      <w:r w:rsidR="008E1D72">
        <w:t>5</w:t>
      </w:r>
      <w:r w:rsidR="0040216E" w:rsidRPr="00BE644E">
        <w:t>.</w:t>
      </w:r>
      <w:r w:rsidR="001709FC" w:rsidRPr="00BE644E">
        <w:t>g.</w:t>
      </w:r>
      <w:r w:rsidR="00370DE9" w:rsidRPr="00BE644E">
        <w:t xml:space="preserve"> u ukupnom iznosu </w:t>
      </w:r>
      <w:r w:rsidR="007E25BC">
        <w:t xml:space="preserve">od </w:t>
      </w:r>
      <w:r w:rsidR="00041C6C">
        <w:t>3.498,07</w:t>
      </w:r>
      <w:r w:rsidR="007E25BC">
        <w:t xml:space="preserve"> </w:t>
      </w:r>
      <w:r w:rsidR="00B123E5" w:rsidRPr="007E25BC">
        <w:t>kn</w:t>
      </w:r>
      <w:r w:rsidR="00370DE9" w:rsidRPr="00BE644E">
        <w:t>.</w:t>
      </w:r>
    </w:p>
    <w:p w:rsidRDefault="00370DE9" w:rsidP="008E17EB" w:rsidR="00370DE9" w:rsidRPr="00BE644E">
      <w:pPr>
        <w:rPr>
          <w:b/>
        </w:rPr>
      </w:pPr>
    </w:p>
    <w:p w:rsidRDefault="00726A98" w:rsidP="00726A98" w:rsidR="00726A98" w:rsidRPr="008E1D72">
      <w:pPr>
        <w:jc w:val="center"/>
        <w:rPr>
          <w:b/>
        </w:rPr>
      </w:pPr>
      <w:r w:rsidRPr="008E1D72">
        <w:rPr>
          <w:b/>
        </w:rPr>
        <w:t>Obrazloženje</w:t>
      </w:r>
    </w:p>
    <w:p w:rsidRDefault="00726A98" w:rsidP="00726A98" w:rsidR="00726A98" w:rsidRPr="00BE644E">
      <w:pPr>
        <w:jc w:val="center"/>
      </w:pPr>
    </w:p>
    <w:p w:rsidRDefault="00370DE9" w:rsidP="00726A98" w:rsidR="00370DE9" w:rsidRPr="00BE644E">
      <w:pPr>
        <w:jc w:val="center"/>
        <w:rPr>
          <w:b/>
        </w:rPr>
      </w:pPr>
    </w:p>
    <w:p w:rsidRDefault="008E17EB" w:rsidP="00041C6C" w:rsidR="00041C6C" w:rsidRPr="00041C6C">
      <w:pPr>
        <w:jc w:val="both"/>
        <w:rPr>
          <w:b/>
        </w:rPr>
      </w:pPr>
      <w:r w:rsidRPr="00BE644E">
        <w:tab/>
        <w:t>Stečajni upravitelj je</w:t>
      </w:r>
      <w:r w:rsidR="00726A98" w:rsidRPr="00BE644E">
        <w:t xml:space="preserve"> </w:t>
      </w:r>
      <w:r w:rsidR="00041C6C">
        <w:t>29. rujna</w:t>
      </w:r>
      <w:r w:rsidR="007E25BC">
        <w:t xml:space="preserve"> </w:t>
      </w:r>
      <w:r w:rsidR="0040216E" w:rsidRPr="00BE644E">
        <w:t>201</w:t>
      </w:r>
      <w:r w:rsidR="002E4B56">
        <w:t>5</w:t>
      </w:r>
      <w:r w:rsidR="0040216E" w:rsidRPr="00BE644E">
        <w:t xml:space="preserve">.g. </w:t>
      </w:r>
      <w:r w:rsidR="00726A98" w:rsidRPr="00BE644E">
        <w:t xml:space="preserve">podnio stečajnom sucu zahtjev za naknadu stvarnih troškova koje je imao u proteklom razdoblju </w:t>
      </w:r>
      <w:r w:rsidR="00041C6C" w:rsidRPr="00041C6C">
        <w:t>01. srpnja do 30. rujna 2015.</w:t>
      </w:r>
      <w:r w:rsidR="00041C6C">
        <w:t xml:space="preserve"> </w:t>
      </w:r>
      <w:r w:rsidR="00041C6C" w:rsidRPr="00041C6C">
        <w:t>g</w:t>
      </w:r>
      <w:r w:rsidR="00041C6C">
        <w:t>odine</w:t>
      </w:r>
      <w:r w:rsidR="00041C6C" w:rsidRPr="00041C6C">
        <w:t xml:space="preserve"> u ukupnom iznosu od 3.498,07 kn.</w:t>
      </w:r>
    </w:p>
    <w:p w:rsidRDefault="00726A98" w:rsidP="00726A98" w:rsidR="00726A98" w:rsidRPr="00BE644E">
      <w:pPr>
        <w:jc w:val="both"/>
      </w:pPr>
      <w:r w:rsidRPr="00BE644E">
        <w:tab/>
        <w:t xml:space="preserve">Stečajni upravitelj sačinio je obračun stvarnih troškova te je svaki nastali trošak specificirao i naznačio na što se odnosi. </w:t>
      </w:r>
    </w:p>
    <w:p w:rsidRDefault="00726A98" w:rsidP="00041C6C" w:rsidR="004428FE" w:rsidRPr="00BE644E">
      <w:pPr>
        <w:jc w:val="both"/>
      </w:pPr>
      <w:r w:rsidRPr="00BE644E">
        <w:t xml:space="preserve">           U obračunu stvarnih troškova specificirani su slijedeći nastali troškovi:</w:t>
      </w:r>
      <w:r w:rsidR="00D47925" w:rsidRPr="00BE644E">
        <w:t xml:space="preserve"> </w:t>
      </w:r>
      <w:r w:rsidR="0083517C" w:rsidRPr="00BE644E">
        <w:t>putni trošak na relaciji</w:t>
      </w:r>
      <w:r w:rsidR="0083517C">
        <w:t xml:space="preserve"> Rijeka-Pula-Rijeka, dana </w:t>
      </w:r>
      <w:r w:rsidR="00041C6C">
        <w:t>01. srpnja</w:t>
      </w:r>
      <w:r w:rsidR="0083517C">
        <w:t xml:space="preserve"> 201</w:t>
      </w:r>
      <w:r w:rsidR="008E1D72">
        <w:t>5</w:t>
      </w:r>
      <w:r w:rsidR="0083517C">
        <w:t xml:space="preserve">.g. u iznosu od </w:t>
      </w:r>
      <w:r w:rsidR="00041C6C">
        <w:t>420,00</w:t>
      </w:r>
      <w:r w:rsidR="0083517C">
        <w:t xml:space="preserve"> kn (2</w:t>
      </w:r>
      <w:r w:rsidR="002E4B56">
        <w:t>1</w:t>
      </w:r>
      <w:r w:rsidR="0083517C">
        <w:t>0</w:t>
      </w:r>
      <w:r w:rsidR="008E1D72">
        <w:t xml:space="preserve"> km x </w:t>
      </w:r>
      <w:r w:rsidR="00041C6C">
        <w:t>2,00 kn</w:t>
      </w:r>
      <w:r w:rsidR="0083517C">
        <w:t>),</w:t>
      </w:r>
      <w:r w:rsidR="002E4B56">
        <w:t xml:space="preserve"> </w:t>
      </w:r>
      <w:r w:rsidR="00041C6C" w:rsidRPr="00BE644E">
        <w:t>putni trošak na relaciji</w:t>
      </w:r>
      <w:r w:rsidR="00041C6C">
        <w:t xml:space="preserve"> Rijeka-Pula-Rijeka, dana 08. srpnja 2015.g. u iznosu od 420,00 kn (210 km x 2,00 kn), </w:t>
      </w:r>
      <w:r w:rsidR="00041C6C" w:rsidRPr="00BE644E">
        <w:t>putni trošak na relaciji</w:t>
      </w:r>
      <w:r w:rsidR="00041C6C">
        <w:t xml:space="preserve"> Rijeka-Pula-Rijeka, dana 25. kolovoza 2015.g. u iznosu od 420,00 kn (210 km x 2,00 kn), </w:t>
      </w:r>
      <w:r w:rsidR="00041C6C" w:rsidRPr="00BE644E">
        <w:t>putni trošak na relaciji</w:t>
      </w:r>
      <w:r w:rsidR="00041C6C">
        <w:t xml:space="preserve"> Rijeka-Pula-Rijeka, dana 01. rujna 2015.g. u iznosu od 420,00 kn (210 km x 2,00 kn), </w:t>
      </w:r>
      <w:r w:rsidR="00041C6C" w:rsidRPr="00BE644E">
        <w:t>putni trošak na relaciji</w:t>
      </w:r>
      <w:r w:rsidR="00041C6C">
        <w:t xml:space="preserve"> Rijeka-Pula-Rijeka, dana 07. rujna 2015.g. u iznosu od 420,00 kn (210 km x 2,00 kn), </w:t>
      </w:r>
      <w:r w:rsidR="00041C6C" w:rsidRPr="00BE644E">
        <w:t>putni trošak na relaciji</w:t>
      </w:r>
      <w:r w:rsidR="00041C6C">
        <w:t xml:space="preserve"> Rijeka-Pula-Rijeka, dana 09. rujna 2015.g. u iznosu od 420,00 kn (210 km x 2,00 kn) i </w:t>
      </w:r>
      <w:r w:rsidR="00041C6C" w:rsidRPr="00BE644E">
        <w:t>putni trošak na relaciji</w:t>
      </w:r>
      <w:r w:rsidR="00041C6C">
        <w:t xml:space="preserve"> Rijeka-Pula-Rijeka, dana 23. rujna 2015.g. u iznosu od 420,00 kn (210 km x 2,00 kn), </w:t>
      </w:r>
      <w:r w:rsidR="005D42EE">
        <w:t>trošak cestarine u iznosu</w:t>
      </w:r>
      <w:r w:rsidR="00041C6C">
        <w:t xml:space="preserve"> 408,07 </w:t>
      </w:r>
      <w:r w:rsidR="005D42EE">
        <w:t xml:space="preserve">kn, trošak telefonskih usluga u iznosu od 150,00 kn, </w:t>
      </w:r>
      <w:r w:rsidR="001709FC" w:rsidRPr="00BE644E">
        <w:t xml:space="preserve"> </w:t>
      </w:r>
      <w:r w:rsidR="00BF679F" w:rsidRPr="00BE644E">
        <w:t>sve prema obračunu ostvarenih putnih troškova i priloženoj dokumentaciji koja prileži na listu (</w:t>
      </w:r>
      <w:r w:rsidR="00041C6C">
        <w:t>420-434</w:t>
      </w:r>
      <w:r w:rsidR="00706C8E" w:rsidRPr="00BE644E">
        <w:t xml:space="preserve"> </w:t>
      </w:r>
      <w:r w:rsidR="00BF679F" w:rsidRPr="00BE644E">
        <w:t>spisa)</w:t>
      </w:r>
      <w:r w:rsidR="001709FC" w:rsidRPr="00BE644E">
        <w:t>.</w:t>
      </w:r>
    </w:p>
    <w:p w:rsidRDefault="00726A98" w:rsidP="00726A98" w:rsidR="00726A98" w:rsidRPr="00BE644E">
      <w:pPr>
        <w:jc w:val="both"/>
      </w:pPr>
      <w:r w:rsidRPr="00BE644E">
        <w:tab/>
        <w:t>Da bi određeni izdatak stečajnog upravitelja predstavljao trošak stečajnog postupka, potrebno je da je taj izdatak nastao u vezi s obavljanjem poslova te da je nužan za provođenje postupka. Da li određeni izdatak ispunjava ove kriterije (veza s obavljanjem poslova i nužnost) stečajni sudac procjenjuje zasebno za svaki pojedini slučaj.</w:t>
      </w:r>
    </w:p>
    <w:p w:rsidRDefault="00726A98" w:rsidP="00644CA8" w:rsidR="00726A98" w:rsidRPr="00BE644E">
      <w:pPr>
        <w:jc w:val="both"/>
      </w:pPr>
      <w:r w:rsidRPr="00BE644E">
        <w:lastRenderedPageBreak/>
        <w:tab/>
        <w:t>Stečajni sudac izvršio je uvid u dokaze o ostvarenim troškovima koje je podnio stečajni upravitelj te utvrdio da je u razdoblju od</w:t>
      </w:r>
      <w:r w:rsidR="0034088A">
        <w:t xml:space="preserve"> </w:t>
      </w:r>
      <w:r w:rsidR="00041C6C" w:rsidRPr="00041C6C">
        <w:t>01. srpnja do 30. rujna 2015.g</w:t>
      </w:r>
      <w:r w:rsidR="00041C6C">
        <w:t>odine</w:t>
      </w:r>
      <w:r w:rsidR="00AC6CC8" w:rsidRPr="00BE644E">
        <w:t xml:space="preserve"> </w:t>
      </w:r>
      <w:r w:rsidRPr="00BE644E">
        <w:t xml:space="preserve">stečajni upravitelj imao određene izdatke nastale u vezi s obavljanjem poslova koji su bili nužni </w:t>
      </w:r>
      <w:r w:rsidR="00644CA8" w:rsidRPr="00BE644E">
        <w:t>i opravdani u obavljanju njegove</w:t>
      </w:r>
      <w:r w:rsidRPr="00BE644E">
        <w:t xml:space="preserve"> dužnosti za provođenje stečajnog postupka</w:t>
      </w:r>
      <w:r w:rsidR="00041C6C">
        <w:t>.</w:t>
      </w:r>
    </w:p>
    <w:p w:rsidRDefault="00726A98" w:rsidP="00717DB3" w:rsidR="00726A98" w:rsidRPr="00BE644E">
      <w:pPr>
        <w:ind w:firstLine="708"/>
        <w:jc w:val="both"/>
      </w:pPr>
      <w:r w:rsidRPr="00BE644E">
        <w:t>Slijedom navedenog, na temelju pisanog, obrazloženog i dokumentiranog izvješća stečajnog upravitelja, stečajni sudac je primjenom čl.</w:t>
      </w:r>
      <w:r w:rsidR="00676239">
        <w:t>94</w:t>
      </w:r>
      <w:r w:rsidRPr="00BE644E">
        <w:t>. st.</w:t>
      </w:r>
      <w:r w:rsidR="00676239">
        <w:t xml:space="preserve">1. i </w:t>
      </w:r>
      <w:r w:rsidRPr="00BE644E">
        <w:t xml:space="preserve">3. </w:t>
      </w:r>
      <w:r w:rsidR="00676239">
        <w:t>u vezi s čl.441. st.2. Stečajnog</w:t>
      </w:r>
      <w:r w:rsidRPr="00BE644E">
        <w:t xml:space="preserve"> </w:t>
      </w:r>
      <w:r w:rsidR="00644CA8" w:rsidRPr="00BE644E">
        <w:t xml:space="preserve">zakona (NN </w:t>
      </w:r>
      <w:r w:rsidR="00676239">
        <w:t>71/15</w:t>
      </w:r>
      <w:r w:rsidR="009958CB" w:rsidRPr="00BE644E">
        <w:t>)</w:t>
      </w:r>
      <w:r w:rsidRPr="00BE644E">
        <w:t xml:space="preserve"> riješio kao u izreci.</w:t>
      </w:r>
    </w:p>
    <w:p w:rsidRDefault="00103B14" w:rsidP="00AC6CC8" w:rsidR="00103B14" w:rsidRPr="00BE644E">
      <w:pPr>
        <w:jc w:val="center"/>
      </w:pPr>
    </w:p>
    <w:p w:rsidRDefault="00726A98" w:rsidP="00AC6CC8" w:rsidR="00644CA8" w:rsidRPr="00BE644E">
      <w:pPr>
        <w:jc w:val="center"/>
      </w:pPr>
      <w:r w:rsidRPr="00BE644E">
        <w:t>U Rijeci,</w:t>
      </w:r>
      <w:r w:rsidR="00706C8E" w:rsidRPr="00BE644E">
        <w:t xml:space="preserve"> </w:t>
      </w:r>
      <w:r w:rsidR="00041C6C">
        <w:t>09. listopada</w:t>
      </w:r>
      <w:r w:rsidR="002E4B56">
        <w:t xml:space="preserve"> 2015</w:t>
      </w:r>
      <w:r w:rsidR="00103B14" w:rsidRPr="00BE644E">
        <w:t>.</w:t>
      </w:r>
      <w:r w:rsidR="00AC6CC8" w:rsidRPr="00BE644E">
        <w:t xml:space="preserve"> godine</w:t>
      </w:r>
    </w:p>
    <w:p w:rsidRDefault="00644CA8" w:rsidP="00726A98" w:rsidR="00103B14" w:rsidRPr="00BE644E">
      <w:pPr>
        <w:jc w:val="both"/>
      </w:pPr>
      <w:r w:rsidRPr="00BE644E">
        <w:t xml:space="preserve">                                         </w:t>
      </w:r>
    </w:p>
    <w:p w:rsidRDefault="00103B14" w:rsidP="008E1D72" w:rsidR="00726A98" w:rsidRPr="00BE644E">
      <w:pPr>
        <w:ind w:firstLine="708" w:left="1416"/>
        <w:jc w:val="right"/>
      </w:pPr>
      <w:r w:rsidRPr="00BE644E">
        <w:t xml:space="preserve">          </w:t>
      </w:r>
      <w:r w:rsidR="00644CA8" w:rsidRPr="00BE644E">
        <w:t xml:space="preserve">                                       </w:t>
      </w:r>
      <w:r w:rsidR="00AC6CC8" w:rsidRPr="00BE644E">
        <w:t xml:space="preserve">        </w:t>
      </w:r>
      <w:r w:rsidR="00644CA8" w:rsidRPr="00BE644E">
        <w:t xml:space="preserve">    </w:t>
      </w:r>
      <w:r w:rsidR="00726A98" w:rsidRPr="00BE644E">
        <w:t xml:space="preserve"> </w:t>
      </w:r>
      <w:r w:rsidR="007E25BC">
        <w:t xml:space="preserve">    </w:t>
      </w:r>
      <w:r w:rsidR="00726A98" w:rsidRPr="00BE644E">
        <w:t>Stečajni sudac</w:t>
      </w:r>
    </w:p>
    <w:p w:rsidRDefault="00726A98" w:rsidP="008E1D72" w:rsidR="00726A98" w:rsidRPr="00BE644E">
      <w:pPr>
        <w:jc w:val="right"/>
      </w:pPr>
      <w:r w:rsidRPr="00BE644E">
        <w:tab/>
      </w:r>
      <w:r w:rsidRPr="00BE644E">
        <w:tab/>
      </w:r>
      <w:r w:rsidRPr="00BE644E">
        <w:tab/>
      </w:r>
      <w:r w:rsidRPr="00BE644E">
        <w:tab/>
      </w:r>
      <w:r w:rsidRPr="00BE644E">
        <w:tab/>
      </w:r>
      <w:r w:rsidRPr="00BE644E">
        <w:tab/>
      </w:r>
      <w:r w:rsidRPr="00BE644E">
        <w:tab/>
      </w:r>
      <w:r w:rsidRPr="00BE644E">
        <w:tab/>
      </w:r>
      <w:r w:rsidR="00AC6CC8" w:rsidRPr="00BE644E">
        <w:t xml:space="preserve">        </w:t>
      </w:r>
      <w:r w:rsidRPr="00BE644E">
        <w:t xml:space="preserve"> Daniela Korlević</w:t>
      </w:r>
      <w:r w:rsidR="00AE4A06">
        <w:t xml:space="preserve"> </w:t>
      </w:r>
    </w:p>
    <w:p w:rsidRDefault="00726A98" w:rsidP="00726A98" w:rsidR="00726A98" w:rsidRPr="00BE644E">
      <w:pPr>
        <w:jc w:val="both"/>
      </w:pPr>
      <w:r w:rsidRPr="00BE644E">
        <w:tab/>
      </w:r>
      <w:r w:rsidRPr="00BE644E">
        <w:tab/>
        <w:t xml:space="preserve">  </w:t>
      </w:r>
      <w:r w:rsidRPr="00BE644E">
        <w:tab/>
      </w:r>
      <w:r w:rsidRPr="00BE644E">
        <w:tab/>
        <w:t xml:space="preserve">   </w:t>
      </w:r>
    </w:p>
    <w:p w:rsidRDefault="00726A98" w:rsidP="00726A98" w:rsidR="00726A98" w:rsidRPr="00BE644E">
      <w:pPr>
        <w:jc w:val="both"/>
        <w:rPr>
          <w:b/>
        </w:rPr>
      </w:pPr>
      <w:r w:rsidRPr="00BE644E">
        <w:rPr>
          <w:b/>
        </w:rPr>
        <w:t>UPUTA O PRAVNOM LIJEKU:</w:t>
      </w:r>
    </w:p>
    <w:p w:rsidRDefault="00726A98" w:rsidP="00726A98" w:rsidR="00726A98" w:rsidRPr="00BE644E">
      <w:pPr>
        <w:jc w:val="both"/>
      </w:pPr>
      <w:r w:rsidRPr="00BE644E">
        <w:t>Protiv rješenja pravo na žalbu ima stečajni upravitelj</w:t>
      </w:r>
      <w:r w:rsidR="00676239">
        <w:t>, dužnik pojedinac</w:t>
      </w:r>
      <w:r w:rsidRPr="00BE644E">
        <w:t xml:space="preserve"> i svaki stečajni vjerovnik (čl.9</w:t>
      </w:r>
      <w:r w:rsidR="00676239">
        <w:t>4</w:t>
      </w:r>
      <w:r w:rsidRPr="00BE644E">
        <w:t xml:space="preserve">. st.5. </w:t>
      </w:r>
      <w:r w:rsidR="00676239">
        <w:t xml:space="preserve">u vezi s čl.441. st.2. </w:t>
      </w:r>
      <w:r w:rsidRPr="00BE644E">
        <w:t>SZ</w:t>
      </w:r>
      <w:r w:rsidR="00676239">
        <w:t>/15</w:t>
      </w:r>
      <w:r w:rsidRPr="00BE644E">
        <w:t>) u roku od 8 dana od dana primitka istog. Žalba se podnosi putem ovog suda u dva istovjetna primjerka, a o žalbi odlučuje Visoki trgovački sud Republike Hrvatske.</w:t>
      </w:r>
    </w:p>
    <w:p w:rsidRDefault="00726A98" w:rsidP="00726A98" w:rsidR="00726A98" w:rsidRPr="00BE644E">
      <w:pPr>
        <w:jc w:val="both"/>
      </w:pPr>
      <w:r w:rsidRPr="00BE644E">
        <w:t xml:space="preserve"> </w:t>
      </w:r>
    </w:p>
    <w:p w:rsidRDefault="00726A98" w:rsidP="00726A98" w:rsidR="00726A98" w:rsidRPr="00BE644E">
      <w:pPr>
        <w:jc w:val="both"/>
      </w:pPr>
    </w:p>
    <w:p w:rsidRDefault="00726A98" w:rsidP="00726A98" w:rsidR="00726A98" w:rsidRPr="00BE644E">
      <w:pPr>
        <w:jc w:val="both"/>
      </w:pPr>
    </w:p>
    <w:p w:rsidRDefault="00726A98" w:rsidP="00726A98" w:rsidR="00726A98" w:rsidRPr="008E1D72">
      <w:pPr>
        <w:jc w:val="both"/>
        <w:rPr>
          <w:b/>
          <w:sz w:val="20"/>
          <w:szCs w:val="20"/>
        </w:rPr>
      </w:pPr>
      <w:r w:rsidRPr="008E1D72">
        <w:rPr>
          <w:b/>
          <w:sz w:val="20"/>
          <w:szCs w:val="20"/>
        </w:rPr>
        <w:t>DNA</w:t>
      </w:r>
      <w:r w:rsidR="00463CF6" w:rsidRPr="008E1D72">
        <w:rPr>
          <w:b/>
          <w:sz w:val="20"/>
          <w:szCs w:val="20"/>
        </w:rPr>
        <w:t>:</w:t>
      </w:r>
    </w:p>
    <w:p w:rsidRDefault="005D42EE" w:rsidP="00726A98" w:rsidR="005D42EE" w:rsidRPr="0083517C">
      <w:pPr>
        <w:jc w:val="both"/>
        <w:rPr>
          <w:sz w:val="20"/>
          <w:szCs w:val="20"/>
        </w:rPr>
      </w:pPr>
      <w:r>
        <w:rPr>
          <w:sz w:val="20"/>
          <w:szCs w:val="20"/>
        </w:rPr>
        <w:t xml:space="preserve">- e-oglasna ploča </w:t>
      </w:r>
    </w:p>
    <w:p w:rsidRDefault="00103B14" w:rsidP="00726A98" w:rsidR="00103B14" w:rsidRPr="0083517C">
      <w:pPr>
        <w:jc w:val="both"/>
        <w:rPr>
          <w:sz w:val="20"/>
          <w:szCs w:val="20"/>
        </w:rPr>
      </w:pPr>
    </w:p>
    <w:p w:rsidRDefault="00726A98" w:rsidP="00726A98" w:rsidR="00103B14" w:rsidRPr="0083517C">
      <w:pPr>
        <w:jc w:val="both"/>
        <w:rPr>
          <w:sz w:val="20"/>
          <w:szCs w:val="20"/>
        </w:rPr>
      </w:pPr>
      <w:r w:rsidRPr="0083517C">
        <w:rPr>
          <w:sz w:val="20"/>
          <w:szCs w:val="20"/>
        </w:rPr>
        <w:t>U Rijeci,</w:t>
      </w:r>
      <w:r w:rsidR="008B0D05" w:rsidRPr="0083517C">
        <w:rPr>
          <w:sz w:val="20"/>
          <w:szCs w:val="20"/>
        </w:rPr>
        <w:t xml:space="preserve"> </w:t>
      </w:r>
      <w:r w:rsidR="00041C6C">
        <w:rPr>
          <w:sz w:val="20"/>
          <w:szCs w:val="20"/>
        </w:rPr>
        <w:t>09.10</w:t>
      </w:r>
      <w:r w:rsidR="002E4B56">
        <w:rPr>
          <w:sz w:val="20"/>
          <w:szCs w:val="20"/>
        </w:rPr>
        <w:t>.2015</w:t>
      </w:r>
      <w:r w:rsidR="00706C8E" w:rsidRPr="0083517C">
        <w:rPr>
          <w:sz w:val="20"/>
          <w:szCs w:val="20"/>
        </w:rPr>
        <w:t>.g.</w:t>
      </w:r>
    </w:p>
    <w:p w:rsidRDefault="00706C8E" w:rsidP="00726A98" w:rsidR="00706C8E" w:rsidRPr="0083517C">
      <w:pPr>
        <w:jc w:val="both"/>
        <w:rPr>
          <w:sz w:val="20"/>
          <w:szCs w:val="20"/>
        </w:rPr>
      </w:pPr>
    </w:p>
    <w:p w:rsidRDefault="00726A98" w:rsidP="00726A98" w:rsidR="00726A98" w:rsidRPr="0083517C">
      <w:pPr>
        <w:jc w:val="both"/>
        <w:rPr>
          <w:sz w:val="20"/>
          <w:szCs w:val="20"/>
        </w:rPr>
      </w:pPr>
      <w:r w:rsidRPr="0083517C">
        <w:rPr>
          <w:sz w:val="20"/>
          <w:szCs w:val="20"/>
        </w:rPr>
        <w:t>Stečajni sudac</w:t>
      </w:r>
    </w:p>
    <w:p w:rsidRDefault="00726A98" w:rsidP="00726A98" w:rsidR="00726A98" w:rsidRPr="0083517C">
      <w:pPr>
        <w:jc w:val="both"/>
        <w:rPr>
          <w:sz w:val="20"/>
          <w:szCs w:val="20"/>
        </w:rPr>
      </w:pPr>
      <w:smartTag w:element="PersonName" w:uri="urn:schemas-microsoft-com:office:smarttags">
        <w:r w:rsidRPr="0083517C">
          <w:rPr>
            <w:sz w:val="20"/>
            <w:szCs w:val="20"/>
          </w:rPr>
          <w:t>Daniela Korlević</w:t>
        </w:r>
      </w:smartTag>
    </w:p>
    <w:p w:rsidRDefault="00726A98" w:rsidP="00726A98" w:rsidR="00726A98" w:rsidRPr="00BE644E"/>
    <w:p w:rsidRDefault="00726A98" w:rsidP="00726A98" w:rsidR="00726A98" w:rsidRPr="00BE644E"/>
    <w:p w:rsidRDefault="00A50178" w:rsidR="00A50178" w:rsidRPr="00BE644E"/>
    <w:sectPr w:rsidR="00A50178" w:rsidRPr="00BE644E">
      <w:headerReference w:type="default" r:id="rId10"/>
      <w:footerReference w:type="even" r:id="rId11"/>
      <w:footerReference w:type="default" r:id="rId12"/>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1B80" w:rsidR="00061B80">
      <w:r>
        <w:separator/>
      </w:r>
    </w:p>
  </w:endnote>
  <w:endnote w:id="0" w:type="continuationSeparator">
    <w:p w:rsidRDefault="00061B80" w:rsidR="00061B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3CF6" w:rsidP="00B971C5" w:rsidR="00463CF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63CF6" w:rsidR="00463CF6">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3CF6" w:rsidP="00B971C5" w:rsidR="00463CF6">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2500B">
      <w:rPr>
        <w:rStyle w:val="Brojstranice"/>
        <w:noProof/>
      </w:rPr>
      <w:t>1</w:t>
    </w:r>
    <w:r>
      <w:rPr>
        <w:rStyle w:val="Brojstranice"/>
      </w:rPr>
      <w:fldChar w:fldCharType="end"/>
    </w:r>
  </w:p>
  <w:p w:rsidRDefault="00463CF6" w:rsidR="00463CF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1B80" w:rsidR="00061B80">
      <w:r>
        <w:separator/>
      </w:r>
    </w:p>
  </w:footnote>
  <w:footnote w:id="0" w:type="continuationSeparator">
    <w:p w:rsidRDefault="00061B80" w:rsidR="00061B8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3CF6" w:rsidP="002E4B56" w:rsidR="00463CF6" w:rsidRPr="00BE644E">
    <w:pPr>
      <w:pStyle w:val="Zaglavlje"/>
      <w:jc w:val="right"/>
    </w:pPr>
    <w:r>
      <w:tab/>
    </w:r>
    <w:r>
      <w:tab/>
    </w:r>
    <w:r w:rsidRPr="00BE644E">
      <w:t xml:space="preserve">    Posl. br. 15 St-248/13-</w:t>
    </w:r>
    <w:r w:rsidR="00041C6C">
      <w:t>129</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26A98"/>
    <w:rsid w:val="0002049D"/>
    <w:rsid w:val="00041C6C"/>
    <w:rsid w:val="00061B80"/>
    <w:rsid w:val="00103B14"/>
    <w:rsid w:val="001044DD"/>
    <w:rsid w:val="00110AAF"/>
    <w:rsid w:val="001709FC"/>
    <w:rsid w:val="002B555F"/>
    <w:rsid w:val="002C1FFC"/>
    <w:rsid w:val="002D0BE8"/>
    <w:rsid w:val="002E4B56"/>
    <w:rsid w:val="0030212A"/>
    <w:rsid w:val="00317BF0"/>
    <w:rsid w:val="0033655B"/>
    <w:rsid w:val="0034088A"/>
    <w:rsid w:val="00370DE9"/>
    <w:rsid w:val="003A4645"/>
    <w:rsid w:val="0040216E"/>
    <w:rsid w:val="00435E97"/>
    <w:rsid w:val="004428FE"/>
    <w:rsid w:val="00463CF6"/>
    <w:rsid w:val="00487CF7"/>
    <w:rsid w:val="004C585E"/>
    <w:rsid w:val="00521E1A"/>
    <w:rsid w:val="005A71A1"/>
    <w:rsid w:val="005C78E0"/>
    <w:rsid w:val="005D42EE"/>
    <w:rsid w:val="00640A0B"/>
    <w:rsid w:val="00644CA8"/>
    <w:rsid w:val="00676239"/>
    <w:rsid w:val="006D1AE4"/>
    <w:rsid w:val="006D3DDD"/>
    <w:rsid w:val="006E4C21"/>
    <w:rsid w:val="00706C8E"/>
    <w:rsid w:val="00717DB3"/>
    <w:rsid w:val="007269AB"/>
    <w:rsid w:val="00726A98"/>
    <w:rsid w:val="00752676"/>
    <w:rsid w:val="00792A2A"/>
    <w:rsid w:val="007D2FA7"/>
    <w:rsid w:val="007E25BC"/>
    <w:rsid w:val="007F4856"/>
    <w:rsid w:val="0083517C"/>
    <w:rsid w:val="00853BD3"/>
    <w:rsid w:val="008B0D05"/>
    <w:rsid w:val="008D05AB"/>
    <w:rsid w:val="008E043C"/>
    <w:rsid w:val="008E17EB"/>
    <w:rsid w:val="008E1D72"/>
    <w:rsid w:val="008E6371"/>
    <w:rsid w:val="00906585"/>
    <w:rsid w:val="00911D0E"/>
    <w:rsid w:val="009958CB"/>
    <w:rsid w:val="00A20BEF"/>
    <w:rsid w:val="00A46B1A"/>
    <w:rsid w:val="00A50178"/>
    <w:rsid w:val="00A70D22"/>
    <w:rsid w:val="00AC6CC8"/>
    <w:rsid w:val="00AE4A06"/>
    <w:rsid w:val="00B02B55"/>
    <w:rsid w:val="00B123E5"/>
    <w:rsid w:val="00B12557"/>
    <w:rsid w:val="00B971C5"/>
    <w:rsid w:val="00BA3540"/>
    <w:rsid w:val="00BE644E"/>
    <w:rsid w:val="00BF679F"/>
    <w:rsid w:val="00C6064F"/>
    <w:rsid w:val="00C6228A"/>
    <w:rsid w:val="00C85828"/>
    <w:rsid w:val="00CC1048"/>
    <w:rsid w:val="00CC254C"/>
    <w:rsid w:val="00D15BB1"/>
    <w:rsid w:val="00D47925"/>
    <w:rsid w:val="00D90827"/>
    <w:rsid w:val="00D96746"/>
    <w:rsid w:val="00E62D70"/>
    <w:rsid w:val="00EA2B71"/>
    <w:rsid w:val="00ED6243"/>
    <w:rsid w:val="00F01ECE"/>
    <w:rsid w:val="00F23095"/>
    <w:rsid w:val="00F2500B"/>
    <w:rsid w:val="00F731C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41C6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26A98"/>
    <w:pPr>
      <w:tabs>
        <w:tab w:pos="4320" w:val="center"/>
        <w:tab w:pos="8640" w:val="right"/>
      </w:tabs>
    </w:pPr>
  </w:style>
  <w:style w:styleId="Podnoje" w:type="paragraph">
    <w:name w:val="footer"/>
    <w:basedOn w:val="Normal"/>
    <w:rsid w:val="00726A98"/>
    <w:pPr>
      <w:tabs>
        <w:tab w:pos="4536" w:val="center"/>
        <w:tab w:pos="9072" w:val="right"/>
      </w:tabs>
    </w:pPr>
  </w:style>
  <w:style w:styleId="Brojstranice" w:type="character">
    <w:name w:val="page number"/>
    <w:basedOn w:val="Zadanifontodlomka"/>
    <w:rsid w:val="00435E97"/>
  </w:style>
  <w:style w:styleId="Tekstbalonia" w:type="paragraph">
    <w:name w:val="Balloon Text"/>
    <w:basedOn w:val="Normal"/>
    <w:link w:val="TekstbaloniaChar"/>
    <w:rsid w:val="006D1AE4"/>
    <w:rPr>
      <w:rFonts w:cs="Tahoma" w:hAnsi="Tahoma" w:ascii="Tahoma"/>
      <w:sz w:val="16"/>
      <w:szCs w:val="16"/>
    </w:rPr>
  </w:style>
  <w:style w:customStyle="true" w:styleId="TekstbaloniaChar" w:type="character">
    <w:name w:val="Tekst balončića Char"/>
    <w:basedOn w:val="Zadanifontodlomka"/>
    <w:link w:val="Tekstbalonia"/>
    <w:rsid w:val="006D1AE4"/>
    <w:rPr>
      <w:rFonts w:cs="Tahoma" w:hAnsi="Tahoma" w:ascii="Tahoma"/>
      <w:sz w:val="16"/>
      <w:szCs w:val="16"/>
    </w:rPr>
  </w:style>
  <w:style w:styleId="Tekstrezerviranogmjesta" w:type="character">
    <w:name w:val="Placeholder Text"/>
    <w:basedOn w:val="Zadanifontodlomka"/>
    <w:uiPriority w:val="99"/>
    <w:semiHidden/>
    <w:rsid w:val="00F2500B"/>
    <w:rPr>
      <w:color w:val="808080"/>
      <w:bdr w:space="0" w:sz="0" w:color="auto" w:val="none"/>
      <w:shd w:fill="auto" w:color="auto" w:val="clear"/>
    </w:rPr>
  </w:style>
  <w:style w:customStyle="true" w:styleId="eSPISCCParagraphDefaultFont" w:type="character">
    <w:name w:val="eSPIS_CC_Paragraph Default Font"/>
    <w:basedOn w:val="Zadanifontodlomka"/>
    <w:rsid w:val="00F2500B"/>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F2500B"/>
    <w:rPr>
      <w:noProof/>
      <w:bdr w:space="0" w:sz="0" w:color="auto" w:val="none"/>
      <w:shd w:fill="FFFFCC" w:color="auto" w:val="clear"/>
      <w:lang w:val="hr-HR"/>
    </w:rPr>
  </w:style>
  <w:style w:customStyle="true" w:styleId="PozadinaSvijetloCrvena" w:type="character">
    <w:name w:val="Pozadina_SvijetloCrvena"/>
    <w:basedOn w:val="eSPISCCParagraphDefaultFont"/>
    <w:rsid w:val="00F2500B"/>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F2500B"/>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41C6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26A98"/>
    <w:pPr>
      <w:tabs>
        <w:tab w:pos="4320" w:val="center"/>
        <w:tab w:pos="8640" w:val="right"/>
      </w:tabs>
    </w:pPr>
  </w:style>
  <w:style w:styleId="Podnoje" w:type="paragraph">
    <w:name w:val="footer"/>
    <w:basedOn w:val="Normal"/>
    <w:rsid w:val="00726A98"/>
    <w:pPr>
      <w:tabs>
        <w:tab w:pos="4536" w:val="center"/>
        <w:tab w:pos="9072" w:val="right"/>
      </w:tabs>
    </w:pPr>
  </w:style>
  <w:style w:styleId="Brojstranice" w:type="character">
    <w:name w:val="page number"/>
    <w:basedOn w:val="Zadanifontodlomka"/>
    <w:rsid w:val="00435E97"/>
  </w:style>
  <w:style w:styleId="Tekstbalonia" w:type="paragraph">
    <w:name w:val="Balloon Text"/>
    <w:basedOn w:val="Normal"/>
    <w:link w:val="TekstbaloniaChar"/>
    <w:rsid w:val="006D1AE4"/>
    <w:rPr>
      <w:rFonts w:ascii="Tahoma" w:cs="Tahoma" w:hAnsi="Tahoma"/>
      <w:sz w:val="16"/>
      <w:szCs w:val="16"/>
    </w:rPr>
  </w:style>
  <w:style w:customStyle="1" w:styleId="TekstbaloniaChar" w:type="character">
    <w:name w:val="Tekst balončića Char"/>
    <w:basedOn w:val="Zadanifontodlomka"/>
    <w:link w:val="Tekstbalonia"/>
    <w:rsid w:val="006D1AE4"/>
    <w:rPr>
      <w:rFonts w:ascii="Tahoma" w:cs="Tahoma" w:hAnsi="Tahoma"/>
      <w:sz w:val="16"/>
      <w:szCs w:val="16"/>
    </w:rPr>
  </w:style>
  <w:style w:styleId="Tekstrezerviranogmjesta" w:type="character">
    <w:name w:val="Placeholder Text"/>
    <w:basedOn w:val="Zadanifontodlomka"/>
    <w:uiPriority w:val="99"/>
    <w:semiHidden/>
    <w:rsid w:val="00F2500B"/>
    <w:rPr>
      <w:color w:val="808080"/>
      <w:bdr w:color="auto" w:space="0" w:sz="0" w:val="none"/>
      <w:shd w:color="auto" w:fill="auto" w:val="clear"/>
    </w:rPr>
  </w:style>
  <w:style w:customStyle="1" w:styleId="eSPISCCParagraphDefaultFont" w:type="character">
    <w:name w:val="eSPIS_CC_Paragraph Default Font"/>
    <w:basedOn w:val="Zadanifontodlomka"/>
    <w:rsid w:val="00F2500B"/>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F2500B"/>
    <w:rPr>
      <w:noProof/>
      <w:bdr w:color="auto" w:space="0" w:sz="0" w:val="none"/>
      <w:shd w:color="auto" w:fill="FFFFCC" w:val="clear"/>
      <w:lang w:val="hr-HR"/>
    </w:rPr>
  </w:style>
  <w:style w:customStyle="1" w:styleId="PozadinaSvijetloCrvena" w:type="character">
    <w:name w:val="Pozadina_SvijetloCrvena"/>
    <w:basedOn w:val="eSPISCCParagraphDefaultFont"/>
    <w:rsid w:val="00F2500B"/>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F2500B"/>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listopada 2015.</izvorni_sadrzaj>
    <derivirana_varijabla naziv="DomainObject.DatumDonosenjaOdluke_1">9.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izvorni_sadrzaj>
    <derivirana_varijabla naziv="DomainObject.Predmet.Broj_1">248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ožujka 2013.</izvorni_sadrzaj>
    <derivirana_varijabla naziv="DomainObject.Predmet.DatumOsnivanja_1">27.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St-248/2013</izvorni_sadrzaj>
    <derivirana_varijabla naziv="DomainObject.Predmet.OznakaBroj_1">St-248/2013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OPERTUM SAVJETOVANJA d.o.o.  Pula</izvorni_sadrzaj>
    <derivirana_varijabla naziv="DomainObject.Predmet.ProtustrankaFormated_1">  OPERTUM SAVJETOVANJA d.o.o.  Pula</derivirana_varijabla>
  </DomainObject.Predmet.ProtustrankaFormated>
  <DomainObject.Predmet.ProtustrankaFormatedOIB>
    <izvorni_sadrzaj>  OPERTUM SAVJETOVANJA d.o.o.  Pula, OIB 69932304200</izvorni_sadrzaj>
    <derivirana_varijabla naziv="DomainObject.Predmet.ProtustrankaFormatedOIB_1">  OPERTUM SAVJETOVANJA d.o.o.  Pula, OIB 69932304200</derivirana_varijabla>
  </DomainObject.Predmet.ProtustrankaFormatedOIB>
  <DomainObject.Predmet.ProtustrankaFormatedWithAdress>
    <izvorni_sadrzaj> OPERTUM SAVJETOVANJA d.o.o.  Pula, Starih statuta 4, 52 100 Pula</izvorni_sadrzaj>
    <derivirana_varijabla naziv="DomainObject.Predmet.ProtustrankaFormatedWithAdress_1"> OPERTUM SAVJETOVANJA d.o.o.  Pula, Starih statuta 4, 52 100 Pula</derivirana_varijabla>
  </DomainObject.Predmet.ProtustrankaFormatedWithAdress>
  <DomainObject.Predmet.ProtustrankaFormatedWithAdressOIB>
    <izvorni_sadrzaj> OPERTUM SAVJETOVANJA d.o.o.  Pula, OIB 69932304200, Starih statuta 4, 52 100 Pula</izvorni_sadrzaj>
    <derivirana_varijabla naziv="DomainObject.Predmet.ProtustrankaFormatedWithAdressOIB_1"> OPERTUM SAVJETOVANJA d.o.o.  Pula, OIB 69932304200, Starih statuta 4, 52 100 Pula</derivirana_varijabla>
  </DomainObject.Predmet.ProtustrankaFormatedWithAdressOIB>
  <DomainObject.Predmet.ProtustrankaWithAdress>
    <izvorni_sadrzaj>OPERTUM SAVJETOVANJA d.o.o.  Pula Starih statuta 4, 52 100 Pula</izvorni_sadrzaj>
    <derivirana_varijabla naziv="DomainObject.Predmet.ProtustrankaWithAdress_1">OPERTUM SAVJETOVANJA d.o.o.  Pula Starih statuta 4, 52 100 Pula</derivirana_varijabla>
  </DomainObject.Predmet.ProtustrankaWithAdress>
  <DomainObject.Predmet.ProtustrankaWithAdressOIB>
    <izvorni_sadrzaj>OPERTUM SAVJETOVANJA d.o.o.  Pula, OIB 69932304200, Starih statuta 4, 52 100 Pula</izvorni_sadrzaj>
    <derivirana_varijabla naziv="DomainObject.Predmet.ProtustrankaWithAdressOIB_1">OPERTUM SAVJETOVANJA d.o.o.  Pula, OIB 69932304200, Starih statuta 4, 52 100 Pula</derivirana_varijabla>
  </DomainObject.Predmet.ProtustrankaWithAdressOIB>
  <DomainObject.Predmet.ProtustrankaNazivFormated>
    <izvorni_sadrzaj>OPERTUM SAVJETOVANJA d.o.o.  Pula</izvorni_sadrzaj>
    <derivirana_varijabla naziv="DomainObject.Predmet.ProtustrankaNazivFormated_1">OPERTUM SAVJETOVANJA d.o.o.  Pula</derivirana_varijabla>
  </DomainObject.Predmet.ProtustrankaNazivFormated>
  <DomainObject.Predmet.ProtustrankaNazivFormatedOIB>
    <izvorni_sadrzaj>OPERTUM SAVJETOVANJA d.o.o.  Pula, OIB 69932304200</izvorni_sadrzaj>
    <derivirana_varijabla naziv="DomainObject.Predmet.ProtustrankaNazivFormatedOIB_1">OPERTUM SAVJETOVANJA d.o.o.  Pula, OIB 69932304200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 Nino Arbutina; DANIEL DIVŠIĆ; SANDRA BUIĆ; AKTIVA 15 j.d.o.o.; GRAVIS d.o.o.; LUCIANO MACAN; odvj. Katja Jajaš</izvorni_sadrzaj>
    <derivirana_varijabla naziv="DomainObject.Predmet.StrankaFormated_1">  FINA  Pula; Nino Arbutina; DANIEL DIVŠIĆ; SANDRA BUIĆ; AKTIVA 15 j.d.o.o.; GRAVIS d.o.o.; LUCIANO MACAN; odvj. Katja Jajaš</derivirana_varijabla>
  </DomainObject.Predmet.StrankaFormated>
  <DomainObject.Predmet.StrankaFormatedOIB>
    <izvorni_sadrzaj>  FINA  Pula, OIB 85821130368; Nino Arbutina; DANIEL DIVŠIĆ; SANDRA BUIĆ; AKTIVA 15 j.d.o.o.; GRAVIS d.o.o.; LUCIANO MACAN; odvj. Katja Jajaš</izvorni_sadrzaj>
    <derivirana_varijabla naziv="DomainObject.Predmet.StrankaFormatedOIB_1">  FINA  Pula, OIB 85821130368; Nino Arbutina; DANIEL DIVŠIĆ; SANDRA BUIĆ; AKTIVA 15 j.d.o.o.; GRAVIS d.o.o.; LUCIANO MACAN; odvj. Katja Jajaš</derivirana_varijabla>
  </DomainObject.Predmet.StrankaFormatedOIB>
  <DomainObject.Predmet.StrankaFormatedWithAdress>
    <izvorni_sadrzaj> FINA  Pula, Giardini 5, 52 100 Pula; Nino Arbutina, Pavićini 609a, 52207 Marčana; DANIEL DIVŠIĆ, Divkovićeva 2, 52100 Pula; SANDRA BUIĆ, I. L. Ribara 2, 52440 Poreč; AKTIVA 15 j.d.o.o., Marcani 131C, 52403 Gračišće; GRAVIS d.o.o., Munida 26, 52100 Medulin; LUCIANO MACAN, G. Martinuzzi 19, 52100 Pula; odvj. Katja Jajaš</izvorni_sadrzaj>
    <derivirana_varijabla naziv="DomainObject.Predmet.StrankaFormatedWithAdress_1"> FINA  Pula, Giardini 5, 52 100 Pula; Nino Arbutina, Pavićini 609a, 52207 Marčana; DANIEL DIVŠIĆ, Divkovićeva 2, 52100 Pula; SANDRA BUIĆ, I. L. Ribara 2, 52440 Poreč; AKTIVA 15 j.d.o.o., Marcani 131C, 52403 Gračišće; GRAVIS d.o.o., Munida 26, 52100 Medulin; LUCIANO MACAN, G. Martinuzzi 19, 52100 Pula; odvj. Katja Jajaš</derivirana_varijabla>
  </DomainObject.Predmet.StrankaFormatedWithAdress>
  <DomainObject.Predmet.StrankaFormatedWithAdressOIB>
    <izvorni_sadrzaj> FINA  Pula, OIB 85821130368, Giardini 5, 52 100 Pula; Nino Arbutina, Pavićini 609a, 52207 Marčana; DANIEL DIVŠIĆ, Divkovićeva 2, 52100 Pula; SANDRA BUIĆ, I. L. Ribara 2, 52440 Poreč; AKTIVA 15 j.d.o.o., Marcani 131C, 52403 Gračišće; GRAVIS d.o.o., Munida 26, 52100 Medulin; LUCIANO MACAN, G. Martinuzzi 19, 52100 Pula; odvj. Katja Jajaš</izvorni_sadrzaj>
    <derivirana_varijabla naziv="DomainObject.Predmet.StrankaFormatedWithAdressOIB_1"> FINA  Pula, OIB 85821130368, Giardini 5, 52 100 Pula; Nino Arbutina, Pavićini 609a, 52207 Marčana; DANIEL DIVŠIĆ, Divkovićeva 2, 52100 Pula; SANDRA BUIĆ, I. L. Ribara 2, 52440 Poreč; AKTIVA 15 j.d.o.o., Marcani 131C, 52403 Gračišće; GRAVIS d.o.o., Munida 26, 52100 Medulin; LUCIANO MACAN, G. Martinuzzi 19, 52100 Pula; odvj. Katja Jajaš</derivirana_varijabla>
  </DomainObject.Predmet.StrankaFormatedWithAdressOIB>
  <DomainObject.Predmet.StrankaWithAdress>
    <izvorni_sadrzaj>FINA  Pula Giardini 5,52 100 Pula,Nino Arbutina Pavićini 609a,52207 Marčana,DANIEL DIVŠIĆ Divkovićeva 2,52100 Pula,SANDRA BUIĆ I. L. Ribara 2,52440 Poreč,AKTIVA 15 j.d.o.o. Marcani 131C,52403 Gračišće,GRAVIS d.o.o. Munida 26,52100 Medulin,LUCIANO MACAN G. Martinuzzi 19,52100 Pula,odvj. Katja Jajaš </izvorni_sadrzaj>
    <derivirana_varijabla naziv="DomainObject.Predmet.StrankaWithAdress_1">FINA  Pula Giardini 5,52 100 Pula,Nino Arbutina Pavićini 609a,52207 Marčana,DANIEL DIVŠIĆ Divkovićeva 2,52100 Pula,SANDRA BUIĆ I. L. Ribara 2,52440 Poreč,AKTIVA 15 j.d.o.o. Marcani 131C,52403 Gračišće,GRAVIS d.o.o. Munida 26,52100 Medulin,LUCIANO MACAN G. Martinuzzi 19,52100 Pula,odvj. Katja Jajaš </derivirana_varijabla>
  </DomainObject.Predmet.StrankaWithAdress>
  <DomainObject.Predmet.StrankaWithAdressOIB>
    <izvorni_sadrzaj>FINA  Pula, OIB 85821130368, Giardini 5,52 100 Pula,Nino Arbutina, Pavićini 609a,52207 Marčana,DANIEL DIVŠIĆ, Divkovićeva 2,52100 Pula,SANDRA BUIĆ, I. L. Ribara 2,52440 Poreč,AKTIVA 15 j.d.o.o., Marcani 131C,52403 Gračišće,GRAVIS d.o.o., Munida 26,52100 Medulin,LUCIANO MACAN, G. Martinuzzi 19,52100 Pula,odvj. Katja Jajaš</izvorni_sadrzaj>
    <derivirana_varijabla naziv="DomainObject.Predmet.StrankaWithAdressOIB_1">FINA  Pula, OIB 85821130368, Giardini 5,52 100 Pula,Nino Arbutina, Pavićini 609a,52207 Marčana,DANIEL DIVŠIĆ, Divkovićeva 2,52100 Pula,SANDRA BUIĆ, I. L. Ribara 2,52440 Poreč,AKTIVA 15 j.d.o.o., Marcani 131C,52403 Gračišće,GRAVIS d.o.o., Munida 26,52100 Medulin,LUCIANO MACAN, G. Martinuzzi 19,52100 Pula,odvj. Katja Jajaš</derivirana_varijabla>
  </DomainObject.Predmet.StrankaWithAdressOIB>
  <DomainObject.Predmet.StrankaNazivFormated>
    <izvorni_sadrzaj>FINA  Pula,Nino Arbutina,DANIEL DIVŠIĆ,SANDRA BUIĆ,AKTIVA 15 j.d.o.o.,GRAVIS d.o.o.,LUCIANO MACAN,odvj. Katja Jajaš</izvorni_sadrzaj>
    <derivirana_varijabla naziv="DomainObject.Predmet.StrankaNazivFormated_1">FINA  Pula,Nino Arbutina,DANIEL DIVŠIĆ,SANDRA BUIĆ,AKTIVA 15 j.d.o.o.,GRAVIS d.o.o.,LUCIANO MACAN,odvj. Katja Jajaš</derivirana_varijabla>
  </DomainObject.Predmet.StrankaNazivFormated>
  <DomainObject.Predmet.StrankaNazivFormatedOIB>
    <izvorni_sadrzaj>FINA  Pula, OIB 85821130368,Nino Arbutina,DANIEL DIVŠIĆ,SANDRA BUIĆ,AKTIVA 15 j.d.o.o.,GRAVIS d.o.o.,LUCIANO MACAN,odvj. Katja Jajaš</izvorni_sadrzaj>
    <derivirana_varijabla naziv="DomainObject.Predmet.StrankaNazivFormatedOIB_1">FINA  Pula, OIB 85821130368,Nino Arbutina,DANIEL DIVŠIĆ,SANDRA BUIĆ,AKTIVA 15 j.d.o.o.,GRAVIS d.o.o.,LUCIANO MACAN,odvj. Katja Jajaš</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Pula</item>
      <item>Nino Arbutina</item>
      <item>DANIEL DIVŠIĆ</item>
      <item>SANDRA BUIĆ</item>
      <item>AKTIVA 15 j.d.o.o.</item>
      <item>GRAVIS d.o.o.</item>
      <item>LUCIANO MACAN</item>
      <item>odvj. Katja Jajaš</item>
    </izvorni_sadrzaj>
    <derivirana_varijabla naziv="DomainObject.Predmet.StrankaListFormated_1">
      <item>FINA  Pula</item>
      <item>Nino Arbutina</item>
      <item>DANIEL DIVŠIĆ</item>
      <item>SANDRA BUIĆ</item>
      <item>AKTIVA 15 j.d.o.o.</item>
      <item>GRAVIS d.o.o.</item>
      <item>LUCIANO MACAN</item>
      <item>odvj. Katja Jajaš</item>
    </derivirana_varijabla>
  </DomainObject.Predmet.StrankaListFormated>
  <DomainObject.Predmet.StrankaListFormatedOIB>
    <izvorni_sadrzaj>
      <item>FINA  Pula, OIB 85821130368</item>
      <item>Nino Arbutina</item>
      <item>DANIEL DIVŠIĆ</item>
      <item>SANDRA BUIĆ</item>
      <item>AKTIVA 15 j.d.o.o.</item>
      <item>GRAVIS d.o.o.</item>
      <item>LUCIANO MACAN</item>
      <item>odvj. Katja Jajaš</item>
    </izvorni_sadrzaj>
    <derivirana_varijabla naziv="DomainObject.Predmet.StrankaListFormatedOIB_1">
      <item>FINA  Pula, OIB 85821130368</item>
      <item>Nino Arbutina</item>
      <item>DANIEL DIVŠIĆ</item>
      <item>SANDRA BUIĆ</item>
      <item>AKTIVA 15 j.d.o.o.</item>
      <item>GRAVIS d.o.o.</item>
      <item>LUCIANO MACAN</item>
      <item>odvj. Katja Jajaš</item>
    </derivirana_varijabla>
  </DomainObject.Predmet.StrankaListFormatedOIB>
  <DomainObject.Predmet.StrankaListFormatedWithAdress>
    <izvorni_sadrzaj>
      <item>FINA  Pula, Giardini 5, 52 100 Pula</item>
      <item>Nino Arbutina, Pavićini 609a, 52207 Marčana</item>
      <item>DANIEL DIVŠIĆ, Divkovićeva 2, 52100 Pula</item>
      <item>SANDRA BUIĆ, I. L. Ribara 2, 52440 Poreč</item>
      <item>AKTIVA 15 j.d.o.o., Marcani 131C, 52403 Gračišće</item>
      <item>GRAVIS d.o.o., Munida 26, 52100 Medulin</item>
      <item>LUCIANO MACAN, G. Martinuzzi 19, 52100 Pula</item>
      <item>odvj. Katja Jajaš</item>
    </izvorni_sadrzaj>
    <derivirana_varijabla naziv="DomainObject.Predmet.StrankaListFormatedWithAdress_1">
      <item>FINA  Pula, Giardini 5, 52 100 Pula</item>
      <item>Nino Arbutina, Pavićini 609a, 52207 Marčana</item>
      <item>DANIEL DIVŠIĆ, Divkovićeva 2, 52100 Pula</item>
      <item>SANDRA BUIĆ, I. L. Ribara 2, 52440 Poreč</item>
      <item>AKTIVA 15 j.d.o.o., Marcani 131C, 52403 Gračišće</item>
      <item>GRAVIS d.o.o., Munida 26, 52100 Medulin</item>
      <item>LUCIANO MACAN, G. Martinuzzi 19, 52100 Pula</item>
      <item>odvj. Katja Jajaš</item>
    </derivirana_varijabla>
  </DomainObject.Predmet.StrankaListFormatedWithAdress>
  <DomainObject.Predmet.StrankaListFormatedWithAdressOIB>
    <izvorni_sadrzaj>
      <item>FINA  Pula, OIB 85821130368, Giardini 5, 52 100 Pula</item>
      <item>Nino Arbutina, Pavićini 609a, 52207 Marčana</item>
      <item>DANIEL DIVŠIĆ, Divkovićeva 2, 52100 Pula</item>
      <item>SANDRA BUIĆ, I. L. Ribara 2, 52440 Poreč</item>
      <item>AKTIVA 15 j.d.o.o., Marcani 131C, 52403 Gračišće</item>
      <item>GRAVIS d.o.o., Munida 26, 52100 Medulin</item>
      <item>LUCIANO MACAN, G. Martinuzzi 19, 52100 Pula</item>
      <item>odvj. Katja Jajaš</item>
    </izvorni_sadrzaj>
    <derivirana_varijabla naziv="DomainObject.Predmet.StrankaListFormatedWithAdressOIB_1">
      <item>FINA  Pula, OIB 85821130368, Giardini 5, 52 100 Pula</item>
      <item>Nino Arbutina, Pavićini 609a, 52207 Marčana</item>
      <item>DANIEL DIVŠIĆ, Divkovićeva 2, 52100 Pula</item>
      <item>SANDRA BUIĆ, I. L. Ribara 2, 52440 Poreč</item>
      <item>AKTIVA 15 j.d.o.o., Marcani 131C, 52403 Gračišće</item>
      <item>GRAVIS d.o.o., Munida 26, 52100 Medulin</item>
      <item>LUCIANO MACAN, G. Martinuzzi 19, 52100 Pula</item>
      <item>odvj. Katja Jajaš</item>
    </derivirana_varijabla>
  </DomainObject.Predmet.StrankaListFormatedWithAdressOIB>
  <DomainObject.Predmet.StrankaListNazivFormated>
    <izvorni_sadrzaj>
      <item>FINA  Pula</item>
      <item>Nino Arbutina</item>
      <item>DANIEL DIVŠIĆ</item>
      <item>SANDRA BUIĆ</item>
      <item>AKTIVA 15 j.d.o.o.</item>
      <item>GRAVIS d.o.o.</item>
      <item>LUCIANO MACAN</item>
      <item>odvj. Katja Jajaš</item>
    </izvorni_sadrzaj>
    <derivirana_varijabla naziv="DomainObject.Predmet.StrankaListNazivFormated_1">
      <item>FINA  Pula</item>
      <item>Nino Arbutina</item>
      <item>DANIEL DIVŠIĆ</item>
      <item>SANDRA BUIĆ</item>
      <item>AKTIVA 15 j.d.o.o.</item>
      <item>GRAVIS d.o.o.</item>
      <item>LUCIANO MACAN</item>
      <item>odvj. Katja Jajaš</item>
    </derivirana_varijabla>
  </DomainObject.Predmet.StrankaListNazivFormated>
  <DomainObject.Predmet.StrankaListNazivFormatedOIB>
    <izvorni_sadrzaj>
      <item>FINA  Pula, OIB 85821130368</item>
      <item>Nino Arbutina</item>
      <item>DANIEL DIVŠIĆ</item>
      <item>SANDRA BUIĆ</item>
      <item>AKTIVA 15 j.d.o.o.</item>
      <item>GRAVIS d.o.o.</item>
      <item>LUCIANO MACAN</item>
      <item>odvj. Katja Jajaš</item>
    </izvorni_sadrzaj>
    <derivirana_varijabla naziv="DomainObject.Predmet.StrankaListNazivFormatedOIB_1">
      <item>FINA  Pula, OIB 85821130368</item>
      <item>Nino Arbutina</item>
      <item>DANIEL DIVŠIĆ</item>
      <item>SANDRA BUIĆ</item>
      <item>AKTIVA 15 j.d.o.o.</item>
      <item>GRAVIS d.o.o.</item>
      <item>LUCIANO MACAN</item>
      <item>odvj. Katja Jajaš</item>
    </derivirana_varijabla>
  </DomainObject.Predmet.StrankaListNazivFormatedOIB>
  <DomainObject.Predmet.ProtuStrankaListFormated>
    <izvorni_sadrzaj>
      <item>OPERTUM SAVJETOVANJA d.o.o.  Pula</item>
    </izvorni_sadrzaj>
    <derivirana_varijabla naziv="DomainObject.Predmet.ProtuStrankaListFormated_1">
      <item>OPERTUM SAVJETOVANJA d.o.o.  Pula</item>
    </derivirana_varijabla>
  </DomainObject.Predmet.ProtuStrankaListFormated>
  <DomainObject.Predmet.ProtuStrankaListFormatedOIB>
    <izvorni_sadrzaj>
      <item>OPERTUM SAVJETOVANJA d.o.o.  Pula, OIB 69932304200</item>
    </izvorni_sadrzaj>
    <derivirana_varijabla naziv="DomainObject.Predmet.ProtuStrankaListFormatedOIB_1">
      <item>OPERTUM SAVJETOVANJA d.o.o.  Pula, OIB 69932304200</item>
    </derivirana_varijabla>
  </DomainObject.Predmet.ProtuStrankaListFormatedOIB>
  <DomainObject.Predmet.ProtuStrankaListFormatedWithAdress>
    <izvorni_sadrzaj>
      <item>OPERTUM SAVJETOVANJA d.o.o.  Pula, Starih statuta 4, 52 100 Pula</item>
    </izvorni_sadrzaj>
    <derivirana_varijabla naziv="DomainObject.Predmet.ProtuStrankaListFormatedWithAdress_1">
      <item>OPERTUM SAVJETOVANJA d.o.o.  Pula, Starih statuta 4, 52 100 Pula</item>
    </derivirana_varijabla>
  </DomainObject.Predmet.ProtuStrankaListFormatedWithAdress>
  <DomainObject.Predmet.ProtuStrankaListFormatedWithAdressOIB>
    <izvorni_sadrzaj>
      <item>OPERTUM SAVJETOVANJA d.o.o.  Pula, OIB 69932304200, Starih statuta 4, 52 100 Pula</item>
    </izvorni_sadrzaj>
    <derivirana_varijabla naziv="DomainObject.Predmet.ProtuStrankaListFormatedWithAdressOIB_1">
      <item>OPERTUM SAVJETOVANJA d.o.o.  Pula, OIB 69932304200, Starih statuta 4, 52 100 Pula</item>
    </derivirana_varijabla>
  </DomainObject.Predmet.ProtuStrankaListFormatedWithAdressOIB>
  <DomainObject.Predmet.ProtuStrankaListNazivFormated>
    <izvorni_sadrzaj>
      <item>OPERTUM SAVJETOVANJA d.o.o.  Pula</item>
    </izvorni_sadrzaj>
    <derivirana_varijabla naziv="DomainObject.Predmet.ProtuStrankaListNazivFormated_1">
      <item>OPERTUM SAVJETOVANJA d.o.o.  Pula</item>
    </derivirana_varijabla>
  </DomainObject.Predmet.ProtuStrankaListNazivFormated>
  <DomainObject.Predmet.ProtuStrankaListNazivFormatedOIB>
    <izvorni_sadrzaj>
      <item>OPERTUM SAVJETOVANJA d.o.o.  Pula, OIB 69932304200</item>
    </izvorni_sadrzaj>
    <derivirana_varijabla naziv="DomainObject.Predmet.ProtuStrankaListNazivFormatedOIB_1">
      <item>OPERTUM SAVJETOVANJA d.o.o.  Pula, OIB 69932304200</item>
    </derivirana_varijabla>
  </DomainObject.Predmet.ProtuStrankaListNazivFormatedOIB>
  <DomainObject.Predmet.OstaliListFormated>
    <izvorni_sadrzaj>
      <item>Dorotea Kovačević</item>
      <item>Dalen Mikuljan</item>
      <item>Tomislav Špoljarić</item>
      <item>Željko Perčinlić</item>
      <item>Boris Debelić</item>
      <item>Marko Vukelić</item>
    </izvorni_sadrzaj>
    <derivirana_varijabla naziv="DomainObject.Predmet.OstaliListFormated_1">
      <item>Dorotea Kovačević</item>
      <item>Dalen Mikuljan</item>
      <item>Tomislav Špoljarić</item>
      <item>Željko Perčinlić</item>
      <item>Boris Debelić</item>
      <item>Marko Vukelić</item>
    </derivirana_varijabla>
  </DomainObject.Predmet.OstaliListFormated>
  <DomainObject.Predmet.OstaliListFormatedOIB>
    <izvorni_sadrzaj>
      <item>Dorotea Kovačević</item>
      <item>Dalen Mikuljan</item>
      <item>Tomislav Špoljarić</item>
      <item>Željko Perčinlić</item>
      <item>Boris Debelić, OIB 14888255196</item>
      <item>Marko Vukelić</item>
    </izvorni_sadrzaj>
    <derivirana_varijabla naziv="DomainObject.Predmet.OstaliListFormatedOIB_1">
      <item>Dorotea Kovačević</item>
      <item>Dalen Mikuljan</item>
      <item>Tomislav Špoljarić</item>
      <item>Željko Perčinlić</item>
      <item>Boris Debelić, OIB 14888255196</item>
      <item>Marko Vukelić</item>
    </derivirana_varijabla>
  </DomainObject.Predmet.OstaliListFormatedOIB>
  <DomainObject.Predmet.OstaliListFormatedWithAdress>
    <izvorni_sadrzaj>
      <item>Dorotea Kovačević</item>
      <item>Dalen Mikuljan</item>
      <item>Tomislav Špoljarić</item>
      <item>Željko Perčinlić</item>
      <item>Boris Debelić, Rastočine 3, 51000 Rijeka</item>
      <item>Marko Vukelić</item>
    </izvorni_sadrzaj>
    <derivirana_varijabla naziv="DomainObject.Predmet.OstaliListFormatedWithAdress_1">
      <item>Dorotea Kovačević</item>
      <item>Dalen Mikuljan</item>
      <item>Tomislav Špoljarić</item>
      <item>Željko Perčinlić</item>
      <item>Boris Debelić, Rastočine 3, 51000 Rijeka</item>
      <item>Marko Vukelić</item>
    </derivirana_varijabla>
  </DomainObject.Predmet.OstaliListFormatedWithAdress>
  <DomainObject.Predmet.OstaliListFormatedWithAdressOIB>
    <izvorni_sadrzaj>
      <item>Dorotea Kovačević</item>
      <item>Dalen Mikuljan</item>
      <item>Tomislav Špoljarić</item>
      <item>Željko Perčinlić</item>
      <item>Boris Debelić, OIB 14888255196, Rastočine 3, 51000 Rijeka</item>
      <item>Marko Vukelić</item>
    </izvorni_sadrzaj>
    <derivirana_varijabla naziv="DomainObject.Predmet.OstaliListFormatedWithAdressOIB_1">
      <item>Dorotea Kovačević</item>
      <item>Dalen Mikuljan</item>
      <item>Tomislav Špoljarić</item>
      <item>Željko Perčinlić</item>
      <item>Boris Debelić, OIB 14888255196, Rastočine 3, 51000 Rijeka</item>
      <item>Marko Vukelić</item>
    </derivirana_varijabla>
  </DomainObject.Predmet.OstaliListFormatedWithAdressOIB>
  <DomainObject.Predmet.OstaliListNazivFormated>
    <izvorni_sadrzaj>
      <item>Dorotea Kovačević</item>
      <item>Dalen Mikuljan</item>
      <item>Tomislav Špoljarić</item>
      <item>Željko Perčinlić</item>
      <item>Boris Debelić</item>
      <item>Marko Vukelić</item>
    </izvorni_sadrzaj>
    <derivirana_varijabla naziv="DomainObject.Predmet.OstaliListNazivFormated_1">
      <item>Dorotea Kovačević</item>
      <item>Dalen Mikuljan</item>
      <item>Tomislav Špoljarić</item>
      <item>Željko Perčinlić</item>
      <item>Boris Debelić</item>
      <item>Marko Vukelić</item>
    </derivirana_varijabla>
  </DomainObject.Predmet.OstaliListNazivFormated>
  <DomainObject.Predmet.OstaliListNazivFormatedOIB>
    <izvorni_sadrzaj>
      <item>Dorotea Kovačević</item>
      <item>Dalen Mikuljan</item>
      <item>Tomislav Špoljarić</item>
      <item>Željko Perčinlić</item>
      <item>Boris Debelić, OIB 14888255196</item>
      <item>Marko Vukelić</item>
    </izvorni_sadrzaj>
    <derivirana_varijabla naziv="DomainObject.Predmet.OstaliListNazivFormatedOIB_1">
      <item>Dorotea Kovačević</item>
      <item>Dalen Mikuljan</item>
      <item>Tomislav Špoljarić</item>
      <item>Željko Perčinlić</item>
      <item>Boris Debelić, OIB 14888255196</item>
      <item>Marko Vukelić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2015.</izvorni_sadrzaj>
    <derivirana_varijabla naziv="DomainObject.Datum_1">9. listopada 2015.</derivirana_varijabla>
  </DomainObject.Datum>
  <DomainObject.PoslovniBrojDokumenta>
    <izvorni_sadrzaj/>
    <derivirana_varijabla naziv="DomainObject.PoslovniBrojDokumenta_1"/>
  </DomainObject.PoslovniBrojDokumenta>
  <DomainObject.Predmet.StrankaIDrugi>
    <izvorni_sadrzaj>FINA  Pula i dr.</izvorni_sadrzaj>
    <derivirana_varijabla naziv="DomainObject.Predmet.StrankaIDrugi_1">FINA  Pula i dr.</derivirana_varijabla>
  </DomainObject.Predmet.StrankaIDrugi>
  <DomainObject.Predmet.ProtustrankaIDrugi>
    <izvorni_sadrzaj>OPERTUM SAVJETOVANJA d.o.o.  Pula</izvorni_sadrzaj>
    <derivirana_varijabla naziv="DomainObject.Predmet.ProtustrankaIDrugi_1">OPERTUM SAVJETOVANJA d.o.o.  Pula</derivirana_varijabla>
  </DomainObject.Predmet.ProtustrankaIDrugi>
  <DomainObject.Predmet.StrankaIDrugiAdressOIB>
    <izvorni_sadrzaj>FINA  Pula, OIB 85821130368, Giardini 5, 52 100 Pula i dr.</izvorni_sadrzaj>
    <derivirana_varijabla naziv="DomainObject.Predmet.StrankaIDrugiAdressOIB_1">FINA  Pula, OIB 85821130368, Giardini 5, 52 100 Pula i dr.</derivirana_varijabla>
  </DomainObject.Predmet.StrankaIDrugiAdressOIB>
  <DomainObject.Predmet.ProtustrankaIDrugiAdressOIB>
    <izvorni_sadrzaj>OPERTUM SAVJETOVANJA d.o.o.  Pula, OIB 69932304200, Starih statuta 4, 52 100 Pula</izvorni_sadrzaj>
    <derivirana_varijabla naziv="DomainObject.Predmet.ProtustrankaIDrugiAdressOIB_1">OPERTUM SAVJETOVANJA d.o.o.  Pula, OIB 69932304200, Starih statuta 4, 52 100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OPERTUM SAVJETOVANJA d.o.o.  Pula</item>
      <item>FINA  Pula</item>
      <item>Dorotea Kovačević</item>
      <item>Dalen Mikuljan</item>
      <item>Tomislav Špoljarić</item>
      <item>Željko Perčinlić</item>
      <item>Boris Debelić</item>
      <item>Marko Vukelić</item>
      <item>Nino Arbutina</item>
      <item>DANIEL DIVŠIĆ</item>
      <item>SANDRA BUIĆ</item>
      <item>AKTIVA 15 j.d.o.o.</item>
      <item>GRAVIS d.o.o.</item>
      <item>LUCIANO MACAN</item>
      <item>odvj. Katja Jajaš</item>
    </izvorni_sadrzaj>
    <derivirana_varijabla naziv="DomainObject.Predmet.SudioniciListNaziv_1">
      <item>OPERTUM SAVJETOVANJA d.o.o.  Pula</item>
      <item>FINA  Pula</item>
      <item>Dorotea Kovačević</item>
      <item>Dalen Mikuljan</item>
      <item>Tomislav Špoljarić</item>
      <item>Željko Perčinlić</item>
      <item>Boris Debelić</item>
      <item>Marko Vukelić</item>
      <item>Nino Arbutina</item>
      <item>DANIEL DIVŠIĆ</item>
      <item>SANDRA BUIĆ</item>
      <item>AKTIVA 15 j.d.o.o.</item>
      <item>GRAVIS d.o.o.</item>
      <item>LUCIANO MACAN</item>
      <item>odvj. Katja Jajaš</item>
    </derivirana_varijabla>
  </DomainObject.Predmet.SudioniciListNaziv>
  <DomainObject.Predmet.SudioniciListAdressOIB>
    <izvorni_sadrzaj>
      <item>OPERTUM SAVJETOVANJA d.o.o.  Pula, OIB 69932304200, Starih statuta 4,52 100 Pula</item>
      <item>FINA  Pula, OIB 85821130368, Giardini 5,52 100 Pula</item>
      <item>Dorotea Kovačević</item>
      <item>Dalen Mikuljan</item>
      <item>Tomislav Špoljarić</item>
      <item>Željko Perčinlić</item>
      <item>Boris Debelić, OIB 14888255196, Rastočine 3,51000 Rijeka</item>
      <item>Marko Vukelić</item>
      <item>Nino Arbutina, Pavićini 609a,52207 Marčana</item>
      <item>DANIEL DIVŠIĆ, Divkovićeva 2,52100 Pula</item>
      <item>SANDRA BUIĆ, I. L. Ribara 2,52440 Poreč</item>
      <item>AKTIVA 15 j.d.o.o., Marcani 131C,52403 Gračišće</item>
      <item>GRAVIS d.o.o., Munida 26,52100 Medulin</item>
      <item>LUCIANO MACAN, G. Martinuzzi 19,52100 Pula</item>
      <item>odvj. Katja Jajaš</item>
    </izvorni_sadrzaj>
    <derivirana_varijabla naziv="DomainObject.Predmet.SudioniciListAdressOIB_1">
      <item>OPERTUM SAVJETOVANJA d.o.o.  Pula, OIB 69932304200, Starih statuta 4,52 100 Pula</item>
      <item>FINA  Pula, OIB 85821130368, Giardini 5,52 100 Pula</item>
      <item>Dorotea Kovačević</item>
      <item>Dalen Mikuljan</item>
      <item>Tomislav Špoljarić</item>
      <item>Željko Perčinlić</item>
      <item>Boris Debelić, OIB 14888255196, Rastočine 3,51000 Rijeka</item>
      <item>Marko Vukelić</item>
      <item>Nino Arbutina, Pavićini 609a,52207 Marčana</item>
      <item>DANIEL DIVŠIĆ, Divkovićeva 2,52100 Pula</item>
      <item>SANDRA BUIĆ, I. L. Ribara 2,52440 Poreč</item>
      <item>AKTIVA 15 j.d.o.o., Marcani 131C,52403 Gračišće</item>
      <item>GRAVIS d.o.o., Munida 26,52100 Medulin</item>
      <item>LUCIANO MACAN, G. Martinuzzi 19,52100 Pula</item>
      <item>odvj. Katja Jajaš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69932304200</item>
      <item>, OIB 85821130368</item>
      <item>, OIB null</item>
      <item>, OIB null</item>
      <item>, OIB null</item>
      <item>, OIB null</item>
      <item>, OIB 14888255196</item>
      <item>, OIB null</item>
      <item>, OIB null</item>
      <item>, OIB null</item>
      <item>, OIB null</item>
      <item>, OIB null</item>
      <item>, OIB null</item>
      <item>, OIB null</item>
      <item>, OIB null</item>
    </izvorni_sadrzaj>
    <derivirana_varijabla naziv="DomainObject.Predmet.SudioniciListNazivOIB_1">
      <item>, OIB 69932304200</item>
      <item>, OIB 85821130368</item>
      <item>, OIB null</item>
      <item>, OIB null</item>
      <item>, OIB null</item>
      <item>, OIB null</item>
      <item>, OIB 14888255196</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2D45545-B386-4EFE-B5B6-BAD32F60C2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547</properties:Words>
  <properties:Characters>2813</properties:Characters>
  <properties:Lines>77</properties:Lines>
  <properties:Paragraphs>25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RJEŠENJE</vt:lpstr>
    </vt:vector>
  </properties:TitlesOfParts>
  <properties:LinksUpToDate>false</properties:LinksUpToDate>
  <properties:CharactersWithSpaces>3504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2015-10-09T08:59:00Z</dcterms:created>
  <dc:creator>dcmelik</dc:creator>
  <cp:lastModifiedBy>Jasna Radulović</cp:lastModifiedBy>
  <cp:lastPrinted>2015-10-09T08:59:00Z</cp:lastPrinted>
  <dcterms:modified xmlns:xsi="http://www.w3.org/2001/XMLSchema-instance" xsi:type="dcterms:W3CDTF">2015-10-09T09:00:00Z</dcterms:modified>
  <cp:revision>3</cp:revision>
  <dc:title>RJEŠENJE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