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621f" w14:paraId="9e8621f" w:rsidRDefault="00DE0958" w:rsidP="00DE0958" w:rsidR="00DE095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958" w:rsidP="00DE0958" w:rsidR="00DE095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E0958" w:rsidP="00DE0958" w:rsidR="00DE09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E0958" w:rsidP="00DE0958" w:rsidR="00DE09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E0958" w:rsidP="00DE0958" w:rsidR="00DE095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E0958" w:rsidP="00DE0958" w:rsidR="00DE095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E0958" w:rsidP="00DE0958" w:rsidR="00DE0958" w:rsidRPr="005D578C">
      <w:pPr>
        <w:jc w:val="center"/>
        <w:rPr>
          <w:rFonts w:cs="Times New Roman" w:eastAsia="Times New Roman"/>
          <w:szCs w:val="24"/>
        </w:rPr>
      </w:pPr>
    </w:p>
    <w:p w:rsidRDefault="00DE0958" w:rsidP="00DE0958" w:rsidR="00DE09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E0958" w:rsidP="00DE0958" w:rsidR="00DE0958" w:rsidRPr="005D578C">
      <w:pPr>
        <w:rPr>
          <w:rFonts w:cs="Times New Roman" w:eastAsia="Times New Roman"/>
          <w:szCs w:val="24"/>
        </w:rPr>
      </w:pPr>
    </w:p>
    <w:p w:rsidRDefault="00DE0958" w:rsidP="00DE0958" w:rsidR="00DE095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VRH 1950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Novigradska Ulica 30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95006244998, MBS 040194170, 25. </w:t>
      </w:r>
      <w:r w:rsidR="00BB2DE5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DE0958" w:rsidP="00DE0958" w:rsidR="00DE0958" w:rsidRPr="005D578C">
      <w:pPr>
        <w:rPr>
          <w:rFonts w:cs="Times New Roman" w:eastAsia="Times New Roman"/>
          <w:szCs w:val="24"/>
        </w:rPr>
      </w:pPr>
    </w:p>
    <w:p w:rsidRDefault="00DE0958" w:rsidP="00DE0958" w:rsidR="00DE09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E0958" w:rsidP="00DE0958" w:rsidR="00DE0958" w:rsidRPr="005D578C">
      <w:pPr>
        <w:rPr>
          <w:rFonts w:cs="Times New Roman" w:eastAsia="Times New Roman"/>
          <w:szCs w:val="24"/>
        </w:rPr>
      </w:pPr>
    </w:p>
    <w:p w:rsidRDefault="00DE0958" w:rsidP="00DE0958" w:rsidR="00DE09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VRH 1950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Novigradska Ulica 30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95006244998, MBS 040194170, kao nedopušten.</w:t>
      </w:r>
    </w:p>
    <w:p w:rsidRDefault="00DE0958" w:rsidP="00DE0958" w:rsidR="00DE09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DE0958" w:rsidP="00DE0958" w:rsidR="00DE0958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VRH 1950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Novigradska Ulica 30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95006244998, MBS 040194170.</w:t>
      </w:r>
    </w:p>
    <w:p w:rsidRDefault="00DE0958" w:rsidP="00DE0958" w:rsidR="00DE0958" w:rsidRPr="005D578C">
      <w:pPr>
        <w:rPr>
          <w:rFonts w:cs="Times New Roman" w:eastAsia="Times New Roman"/>
          <w:szCs w:val="24"/>
        </w:rPr>
      </w:pPr>
    </w:p>
    <w:p w:rsidRDefault="00DE0958" w:rsidP="00DE0958" w:rsidR="00DE095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DE0958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DE0958" w:rsidP="00DE0958" w:rsidR="00DE0958">
      <w:pPr>
        <w:rPr>
          <w:rFonts w:cs="Times New Roman" w:eastAsia="Times New Roman"/>
          <w:szCs w:val="20"/>
        </w:rPr>
      </w:pPr>
    </w:p>
    <w:p w:rsidRDefault="00DE0958" w:rsidP="00DE0958" w:rsidR="00DE09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VRH 1950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Novigradska Ulica 30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95006244998, MBS 040194170.</w:t>
      </w:r>
    </w:p>
    <w:p w:rsidRDefault="00DE0958" w:rsidP="00DE0958" w:rsidR="00DE0958">
      <w:pPr>
        <w:ind w:firstLine="709"/>
        <w:rPr>
          <w:rFonts w:cs="Times New Roman" w:eastAsia="Times New Roman"/>
          <w:szCs w:val="24"/>
        </w:rPr>
      </w:pPr>
    </w:p>
    <w:p w:rsidRDefault="00DE0958" w:rsidP="00DE0958" w:rsidR="00DE09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VRH 1950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Novigradska Ulica 30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95006244998, MBS 040194170.</w:t>
      </w:r>
    </w:p>
    <w:p w:rsidRDefault="00DE0958" w:rsidP="00DE0958" w:rsidR="00DE0958" w:rsidRPr="005D578C">
      <w:pPr>
        <w:rPr>
          <w:rFonts w:cs="Times New Roman" w:eastAsia="Times New Roman"/>
          <w:szCs w:val="24"/>
        </w:rPr>
      </w:pPr>
    </w:p>
    <w:p w:rsidRDefault="00DE0958" w:rsidP="00DE0958" w:rsidR="00DE095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E0958" w:rsidP="00DE0958" w:rsidR="00DE0958">
      <w:pPr>
        <w:ind w:firstLine="708"/>
        <w:rPr>
          <w:rFonts w:cs="Times New Roman" w:eastAsia="Times New Roman"/>
          <w:szCs w:val="24"/>
        </w:rPr>
      </w:pPr>
    </w:p>
    <w:p w:rsidRDefault="00DE0958" w:rsidP="00DE0958" w:rsidR="00DE0958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VRH 1950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658 dana u ukupnom iznosu 15.418,80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St-1318/2015-3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E0958" w:rsidP="00DE0958" w:rsidR="00DE095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1 St-1318/2015-6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DE0958" w:rsidP="00DE0958" w:rsidR="00DE095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24.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DE0958" w:rsidP="00DE0958" w:rsidR="00DE0958" w:rsidRPr="005D578C">
      <w:pPr>
        <w:rPr>
          <w:rFonts w:cs="Times New Roman" w:eastAsia="Times New Roman"/>
          <w:szCs w:val="24"/>
        </w:rPr>
      </w:pPr>
    </w:p>
    <w:p w:rsidRDefault="00DE0958" w:rsidP="00DE0958" w:rsidR="00DE095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25. </w:t>
      </w:r>
      <w:r w:rsidR="00BB2DE5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DE0958" w:rsidP="00DE0958" w:rsidR="00DE09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E0958" w:rsidP="00DE0958" w:rsidR="00DE09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DE0958" w:rsidP="00DE0958" w:rsidR="00DE0958" w:rsidRPr="005D578C">
      <w:pPr>
        <w:jc w:val="left"/>
        <w:rPr>
          <w:rFonts w:cs="Times New Roman" w:eastAsia="Times New Roman"/>
          <w:szCs w:val="24"/>
        </w:rPr>
      </w:pPr>
    </w:p>
    <w:p w:rsidRDefault="00DE0958" w:rsidP="00DE0958" w:rsidR="00DE095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E0958" w:rsidP="00DE0958" w:rsidR="00DE0958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E0958" w:rsidP="00DE0958" w:rsidR="00DE09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DE0958" w:rsidP="00DE0958" w:rsidR="00DE0958" w:rsidRPr="005D578C">
      <w:pPr>
        <w:rPr>
          <w:rFonts w:cs="Times New Roman" w:eastAsia="Times New Roman"/>
          <w:szCs w:val="24"/>
        </w:rPr>
      </w:pPr>
    </w:p>
    <w:p w:rsidRDefault="00DE0958" w:rsidP="00DE0958" w:rsidR="00DE0958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DE0958" w:rsidP="00DE0958" w:rsidR="00DE095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DE0958" w:rsidP="00DE0958" w:rsidR="00DE0958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dužnik </w:t>
      </w:r>
      <w:r w:rsidRPr="00DE0958">
        <w:rPr>
          <w:rFonts w:cs="Times New Roman" w:eastAsia="Times New Roman"/>
          <w:sz w:val="20"/>
          <w:szCs w:val="20"/>
        </w:rPr>
        <w:t xml:space="preserve">VRH 1950 d. o. o. Umag, Novigradska Ulica 30, </w:t>
      </w:r>
    </w:p>
    <w:p w:rsidRDefault="00DE0958" w:rsidP="00DE0958" w:rsidR="00DE095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DE0958" w:rsidP="00DE0958" w:rsidR="00DE095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DE0958" w:rsidP="00DE0958" w:rsidR="00DE095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Pr="00DE0958">
        <w:rPr>
          <w:rFonts w:cs="Times New Roman" w:eastAsia="Times New Roman"/>
          <w:sz w:val="20"/>
          <w:szCs w:val="20"/>
        </w:rPr>
        <w:t xml:space="preserve">Ivan Gjurašić iz Zagreba, Petrinjska 28, </w:t>
      </w:r>
    </w:p>
    <w:p w:rsidRDefault="00DE0958" w:rsidP="00DE0958" w:rsidR="00DE095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Garibaldi 6, na broj klase: 423-01/16-01/</w:t>
      </w:r>
      <w:r w:rsidR="00697AF3">
        <w:rPr>
          <w:rFonts w:cs="Times New Roman" w:eastAsia="Times New Roman"/>
          <w:sz w:val="20"/>
          <w:szCs w:val="20"/>
        </w:rPr>
        <w:t>21</w:t>
      </w:r>
      <w:r w:rsidRPr="00465737">
        <w:rPr>
          <w:rFonts w:cs="Times New Roman" w:eastAsia="Times New Roman"/>
          <w:sz w:val="20"/>
          <w:szCs w:val="20"/>
        </w:rPr>
        <w:t>,</w:t>
      </w:r>
    </w:p>
    <w:p w:rsidRDefault="00DE0958" w:rsidP="00DE0958" w:rsidR="00DE095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DE0958" w:rsidP="00DE0958" w:rsidR="00DE0958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DE0958" w:rsidR="004F5027" w:rsidRPr="00DE0958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2551B" w:rsidR="004F5027" w:rsidRPr="00DE095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958" w:rsidP="00DE0958" w:rsidR="00DE0958">
      <w:r>
        <w:separator/>
      </w:r>
    </w:p>
  </w:endnote>
  <w:endnote w:id="0" w:type="continuationSeparator">
    <w:p w:rsidRDefault="00DE0958" w:rsidP="00DE0958" w:rsidR="00DE0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958" w:rsidP="00DE0958" w:rsidR="00DE0958">
      <w:r>
        <w:separator/>
      </w:r>
    </w:p>
  </w:footnote>
  <w:footnote w:id="0" w:type="continuationSeparator">
    <w:p w:rsidRDefault="00DE0958" w:rsidP="00DE0958" w:rsidR="00DE09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AF3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7692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</w:t>
    </w:r>
    <w:r w:rsidR="00DE0958">
      <w:rPr>
        <w:szCs w:val="24"/>
      </w:rPr>
      <w:t>318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AF3" w:rsidP="00E855C4" w:rsidR="00C07BB4" w:rsidRPr="00E855C4">
    <w:pPr>
      <w:pStyle w:val="Zaglavlje"/>
      <w:jc w:val="right"/>
    </w:pPr>
    <w:r>
      <w:rPr>
        <w:szCs w:val="24"/>
      </w:rPr>
      <w:t>1 St-1</w:t>
    </w:r>
    <w:r w:rsidR="00DE0958">
      <w:rPr>
        <w:szCs w:val="24"/>
      </w:rPr>
      <w:t>318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231"/>
    <w:rsid w:val="0047692C"/>
    <w:rsid w:val="004F5027"/>
    <w:rsid w:val="00697AF3"/>
    <w:rsid w:val="009E7231"/>
    <w:rsid w:val="00BB2DE5"/>
    <w:rsid w:val="00DE095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095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09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095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09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95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9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95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9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69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69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69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095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09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095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09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95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9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95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9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69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69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69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St-1318/2015</izvorni_sadrzaj>
    <derivirana_varijabla naziv="DomainObject.Predmet.OznakaBroj_1">St-1318/2015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 1950 d.o.o. UMAG</izvorni_sadrzaj>
    <derivirana_varijabla naziv="DomainObject.Predmet.ProtustrankaFormated_1">  VRH 1950 d.o.o. UMAG</derivirana_varijabla>
  </DomainObject.Predmet.ProtustrankaFormated>
  <DomainObject.Predmet.ProtustrankaFormatedOIB>
    <izvorni_sadrzaj>  VRH 1950 d.o.o. UMAG, OIB 95006244998</izvorni_sadrzaj>
    <derivirana_varijabla naziv="DomainObject.Predmet.ProtustrankaFormatedOIB_1">  VRH 1950 d.o.o. UMAG, OIB 95006244998</derivirana_varijabla>
  </DomainObject.Predmet.ProtustrankaFormatedOIB>
  <DomainObject.Predmet.ProtustrankaFormatedWithAdress>
    <izvorni_sadrzaj> VRH 1950 d.o.o. UMAG, Novigradska Ulica 30, 52470 Umag</izvorni_sadrzaj>
    <derivirana_varijabla naziv="DomainObject.Predmet.ProtustrankaFormatedWithAdress_1"> VRH 1950 d.o.o. UMAG, Novigradska Ulica 30, 52470 Umag</derivirana_varijabla>
  </DomainObject.Predmet.ProtustrankaFormatedWithAdress>
  <DomainObject.Predmet.ProtustrankaFormatedWithAdressOIB>
    <izvorni_sadrzaj> VRH 1950 d.o.o. UMAG, OIB 95006244998, Novigradska Ulica 30, 52470 Umag</izvorni_sadrzaj>
    <derivirana_varijabla naziv="DomainObject.Predmet.ProtustrankaFormatedWithAdressOIB_1"> VRH 1950 d.o.o. UMAG, OIB 95006244998, Novigradska Ulica 30, 52470 Umag</derivirana_varijabla>
  </DomainObject.Predmet.ProtustrankaFormatedWithAdressOIB>
  <DomainObject.Predmet.ProtustrankaWithAdress>
    <izvorni_sadrzaj>VRH 1950 d.o.o. UMAG Novigradska Ulica 30, 52470 Umag</izvorni_sadrzaj>
    <derivirana_varijabla naziv="DomainObject.Predmet.ProtustrankaWithAdress_1">VRH 1950 d.o.o. UMAG Novigradska Ulica 30, 52470 Umag</derivirana_varijabla>
  </DomainObject.Predmet.ProtustrankaWithAdress>
  <DomainObject.Predmet.ProtustrankaWithAdressOIB>
    <izvorni_sadrzaj>VRH 1950 d.o.o. UMAG, OIB 95006244998, Novigradska Ulica 30, 52470 Umag</izvorni_sadrzaj>
    <derivirana_varijabla naziv="DomainObject.Predmet.ProtustrankaWithAdressOIB_1">VRH 1950 d.o.o. UMAG, OIB 95006244998, Novigradska Ulica 30, 52470 Umag</derivirana_varijabla>
  </DomainObject.Predmet.ProtustrankaWithAdressOIB>
  <DomainObject.Predmet.ProtustrankaNazivFormated>
    <izvorni_sadrzaj>VRH 1950 d.o.o. UMAG</izvorni_sadrzaj>
    <derivirana_varijabla naziv="DomainObject.Predmet.ProtustrankaNazivFormated_1">VRH 1950 d.o.o. UMAG</derivirana_varijabla>
  </DomainObject.Predmet.ProtustrankaNazivFormated>
  <DomainObject.Predmet.ProtustrankaNazivFormatedOIB>
    <izvorni_sadrzaj>VRH 1950 d.o.o. UMAG, OIB 95006244998</izvorni_sadrzaj>
    <derivirana_varijabla naziv="DomainObject.Predmet.ProtustrankaNazivFormatedOIB_1">VRH 1950 d.o.o. UMAG, OIB 95006244998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15418.80</izvorni_sadrzaj>
    <derivirana_varijabla naziv="DomainObject.Predmet.TrenutnaVrijednost_1">15418.80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VRH 1950 d.o.o. UMAG</item>
    </izvorni_sadrzaj>
    <derivirana_varijabla naziv="DomainObject.Predmet.ProtuStrankaListFormated_1">
      <item>VRH 1950 d.o.o. UMAG</item>
    </derivirana_varijabla>
  </DomainObject.Predmet.ProtuStrankaListFormated>
  <DomainObject.Predmet.ProtuStrankaListFormatedOIB>
    <izvorni_sadrzaj>
      <item>VRH 1950 d.o.o. UMAG, OIB 95006244998</item>
    </izvorni_sadrzaj>
    <derivirana_varijabla naziv="DomainObject.Predmet.ProtuStrankaListFormatedOIB_1">
      <item>VRH 1950 d.o.o. UMAG, OIB 95006244998</item>
    </derivirana_varijabla>
  </DomainObject.Predmet.ProtuStrankaListFormatedOIB>
  <DomainObject.Predmet.ProtuStrankaListFormatedWithAdress>
    <izvorni_sadrzaj>
      <item>VRH 1950 d.o.o. UMAG, Novigradska Ulica 30, 52470 Umag</item>
    </izvorni_sadrzaj>
    <derivirana_varijabla naziv="DomainObject.Predmet.ProtuStrankaListFormatedWithAdress_1">
      <item>VRH 1950 d.o.o. UMAG, Novigradska Ulica 30, 52470 Umag</item>
    </derivirana_varijabla>
  </DomainObject.Predmet.ProtuStrankaListFormatedWithAdress>
  <DomainObject.Predmet.ProtuStrankaListFormatedWithAdressOIB>
    <izvorni_sadrzaj>
      <item>VRH 1950 d.o.o. UMAG, OIB 95006244998, Novigradska Ulica 30, 52470 Umag</item>
    </izvorni_sadrzaj>
    <derivirana_varijabla naziv="DomainObject.Predmet.ProtuStrankaListFormatedWithAdressOIB_1">
      <item>VRH 1950 d.o.o. UMAG, OIB 95006244998, Novigradska Ulica 30, 52470 Umag</item>
    </derivirana_varijabla>
  </DomainObject.Predmet.ProtuStrankaListFormatedWithAdressOIB>
  <DomainObject.Predmet.ProtuStrankaListNazivFormated>
    <izvorni_sadrzaj>
      <item>VRH 1950 d.o.o. UMAG</item>
    </izvorni_sadrzaj>
    <derivirana_varijabla naziv="DomainObject.Predmet.ProtuStrankaListNazivFormated_1">
      <item>VRH 1950 d.o.o. UMAG</item>
    </derivirana_varijabla>
  </DomainObject.Predmet.ProtuStrankaListNazivFormated>
  <DomainObject.Predmet.ProtuStrankaListNazivFormatedOIB>
    <izvorni_sadrzaj>
      <item>VRH 1950 d.o.o. UMAG, OIB 95006244998</item>
    </izvorni_sadrzaj>
    <derivirana_varijabla naziv="DomainObject.Predmet.ProtuStrankaListNazivFormatedOIB_1">
      <item>VRH 1950 d.o.o. UMAG, OIB 95006244998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VRH 1950 d.o.o. UMAG</izvorni_sadrzaj>
    <derivirana_varijabla naziv="DomainObject.Predmet.ProtustrankaIDrugi_1">VRH 1950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VRH 1950 d.o.o. UMAG, OIB 95006244998, Novigradska Ulica 30, 52470 Umag</izvorni_sadrzaj>
    <derivirana_varijabla naziv="DomainObject.Predmet.ProtustrankaIDrugiAdressOIB_1">VRH 1950 d.o.o. UMAG, OIB 95006244998, Novigradska Ulica 30,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VRH 1950 d.o.o. UMAG</item>
      <item>GRAD UMAG, Umag</item>
    </izvorni_sadrzaj>
    <derivirana_varijabla naziv="DomainObject.Predmet.SudioniciListNaziv_1">
      <item>FINANCIJSKA AGENCIJA, RC RIJEKA, PODRUŽNICA PULA, PULA</item>
      <item>VRH 1950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VRH 1950 d.o.o. UMAG, OIB 95006244998, Novigradska Ulica 30,52470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VRH 1950 d.o.o. UMAG, OIB 95006244998, Novigradska Ulica 30,52470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95006244998</item>
      <item>, OIB 84097228497</item>
    </izvorni_sadrzaj>
    <derivirana_varijabla naziv="DomainObject.Predmet.SudioniciListNazivOIB_1">
      <item>, OIB 85821130368</item>
      <item>, OIB 95006244998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4990</properties:Characters>
  <properties:Lines>99</properties:Lines>
  <properties:Paragraphs>32</properties:Paragraphs>
  <properties:TotalTime>9</properties:TotalTime>
  <properties:ScaleCrop>false</properties:ScaleCrop>
  <properties:LinksUpToDate>false</properties:LinksUpToDate>
  <properties:CharactersWithSpaces>5945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2016-04-22T10:55:00Z</dcterms:created>
  <dc:creator>Mihaela Kaligari</dc:creator>
  <dc:description/>
  <cp:keywords/>
  <cp:lastModifiedBy>Lorena Paris Aničić</cp:lastModifiedBy>
  <dcterms:modified xmlns:xsi="http://www.w3.org/2001/XMLSchema-instance" xsi:type="dcterms:W3CDTF">2016-05-25T11:19:00Z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