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afbc1" w14:paraId="00afbc1" w:rsidRDefault="008A48CE" w:rsidP="008A48CE" w:rsidR="008A48CE">
      <w:pPr>
        <w15:collapsed w:val="false"/>
      </w:pPr>
      <w:bookmarkStart w:name="_GoBack" w:id="0"/>
      <w:bookmarkEnd w:id="0"/>
      <w:r>
        <w:t>REPUBLIKA HRVATSKA</w:t>
      </w:r>
    </w:p>
    <w:p w:rsidRDefault="008A48CE" w:rsidP="008A48CE" w:rsidR="008A48CE">
      <w:r>
        <w:t>TRGOVAČKI SUD U ZAGREBU</w:t>
      </w:r>
    </w:p>
    <w:p w:rsidRDefault="008A48CE" w:rsidP="008A48CE" w:rsidR="008A48CE" w:rsidRPr="003A28FE">
      <w:r>
        <w:t xml:space="preserve">Zagreb, Amruševa 2/II        </w:t>
      </w:r>
      <w:r w:rsidR="00856A46">
        <w:tab/>
      </w:r>
      <w:r w:rsidR="00856A46">
        <w:tab/>
      </w:r>
      <w:r w:rsidR="00856A46">
        <w:tab/>
      </w:r>
      <w:r w:rsidR="00856A46">
        <w:tab/>
      </w:r>
      <w:r w:rsidR="00856A46">
        <w:tab/>
      </w:r>
      <w:r w:rsidR="00A8071E">
        <w:tab/>
      </w:r>
      <w:r w:rsidR="00A8071E">
        <w:tab/>
      </w:r>
      <w:r w:rsidR="003A28FE" w:rsidRPr="003A28FE">
        <w:t>99</w:t>
      </w:r>
      <w:r w:rsidR="005442E0" w:rsidRPr="003A28FE">
        <w:t>. St-</w:t>
      </w:r>
      <w:r w:rsidR="000B5D75">
        <w:t>3118</w:t>
      </w:r>
      <w:r w:rsidR="003A28FE" w:rsidRPr="003A28FE">
        <w:t>/18</w:t>
      </w:r>
    </w:p>
    <w:p w:rsidRDefault="008A48CE" w:rsidP="008A48CE" w:rsidR="008A48CE"/>
    <w:p w:rsidRDefault="008A48CE" w:rsidP="008A48CE" w:rsidR="008A48CE"/>
    <w:p w:rsidRDefault="008A48CE" w:rsidP="003611D6" w:rsidR="008A48CE">
      <w:pPr>
        <w:jc w:val="center"/>
      </w:pPr>
      <w:r>
        <w:t>Z A P I S N I K</w:t>
      </w:r>
    </w:p>
    <w:p w:rsidRDefault="008A48CE" w:rsidP="003611D6" w:rsidR="008A48CE">
      <w:pPr>
        <w:jc w:val="center"/>
      </w:pPr>
      <w:r>
        <w:t xml:space="preserve">s ročišta radi </w:t>
      </w:r>
      <w:r w:rsidR="001047EF">
        <w:t>očitovanja</w:t>
      </w:r>
      <w:r>
        <w:t xml:space="preserve"> o prijedlogu za otvaranje stečajnog postupka</w:t>
      </w:r>
    </w:p>
    <w:p w:rsidRDefault="008A48CE" w:rsidP="002F4E28" w:rsidR="009A3684" w:rsidRPr="00CB56BA">
      <w:pPr>
        <w:jc w:val="both"/>
      </w:pPr>
      <w:r>
        <w:t xml:space="preserve">sastavljen </w:t>
      </w:r>
      <w:r w:rsidR="00856A46">
        <w:t>pri Trgo</w:t>
      </w:r>
      <w:r w:rsidR="00777E93">
        <w:t xml:space="preserve">vačkom sudu u Zagrebu </w:t>
      </w:r>
      <w:r w:rsidR="00876924">
        <w:t>02. srpnja</w:t>
      </w:r>
      <w:r w:rsidR="00F206CE" w:rsidRPr="009477EF">
        <w:t xml:space="preserve"> 201</w:t>
      </w:r>
      <w:r w:rsidR="00BD3867" w:rsidRPr="009477EF">
        <w:t>9</w:t>
      </w:r>
      <w:r w:rsidRPr="009477EF">
        <w:t xml:space="preserve">. </w:t>
      </w:r>
      <w:r>
        <w:t>u stečajnom postupku nad dužnikom</w:t>
      </w:r>
      <w:r w:rsidR="00876924">
        <w:t xml:space="preserve"> </w:t>
      </w:r>
      <w:r w:rsidR="000B5D75" w:rsidRPr="000B5D75">
        <w:t>Royal Cosmetic j.d.o.o.</w:t>
      </w:r>
      <w:r w:rsidR="00876924">
        <w:t xml:space="preserve">, OIB: </w:t>
      </w:r>
      <w:r w:rsidR="000B5D75" w:rsidRPr="000B5D75">
        <w:t>47056930247</w:t>
      </w:r>
      <w:r w:rsidR="00CB56BA" w:rsidRPr="00CB56BA">
        <w:t>,</w:t>
      </w:r>
      <w:r w:rsidR="000B5D75">
        <w:t xml:space="preserve"> Zagreb</w:t>
      </w:r>
      <w:r w:rsidR="00CB56BA" w:rsidRPr="00CB56BA">
        <w:t xml:space="preserve">, </w:t>
      </w:r>
      <w:r w:rsidR="000B5D75" w:rsidRPr="000B5D75">
        <w:t>Korčulanska/3d</w:t>
      </w:r>
    </w:p>
    <w:p w:rsidRDefault="001C1CFF" w:rsidP="002F4E28" w:rsidR="001C1CFF">
      <w:pPr>
        <w:jc w:val="both"/>
      </w:pPr>
    </w:p>
    <w:p w:rsidRDefault="008A48CE" w:rsidP="008A48CE" w:rsidR="008A48CE">
      <w:r>
        <w:t>NAZOČNI OD SUDA:</w:t>
      </w:r>
    </w:p>
    <w:p w:rsidRDefault="008A48CE" w:rsidP="008A48CE" w:rsidR="008A48CE" w:rsidRPr="009477EF">
      <w:r w:rsidRPr="009477EF">
        <w:t>SUDAC:</w:t>
      </w:r>
      <w:r w:rsidR="00856A46" w:rsidRPr="009477EF">
        <w:t xml:space="preserve"> </w:t>
      </w:r>
      <w:r w:rsidR="009477EF" w:rsidRPr="009477EF">
        <w:t>Goran Iskra</w:t>
      </w:r>
    </w:p>
    <w:p w:rsidRDefault="008A48CE" w:rsidP="008A48CE" w:rsidR="008A48CE" w:rsidRPr="009477EF">
      <w:r w:rsidRPr="009477EF">
        <w:t>ZAPISNIČAR:</w:t>
      </w:r>
      <w:r w:rsidR="001A0AAD" w:rsidRPr="009477EF">
        <w:t xml:space="preserve"> </w:t>
      </w:r>
      <w:r w:rsidR="009477EF" w:rsidRPr="009477EF">
        <w:t>Danijela Jovanovska</w:t>
      </w:r>
    </w:p>
    <w:p w:rsidRDefault="008A48CE" w:rsidP="008A48CE" w:rsidR="008A48CE"/>
    <w:p w:rsidRDefault="008A48CE" w:rsidP="008A48CE" w:rsidR="008A48CE"/>
    <w:p w:rsidRDefault="00431315" w:rsidP="00856A46" w:rsidR="008A48CE" w:rsidRPr="009477EF">
      <w:pPr>
        <w:jc w:val="both"/>
      </w:pPr>
      <w:r w:rsidRPr="009477EF">
        <w:t>S</w:t>
      </w:r>
      <w:r w:rsidR="001A0AAD" w:rsidRPr="009477EF">
        <w:t xml:space="preserve">udac otvara raspravu u </w:t>
      </w:r>
      <w:r w:rsidR="00FA0F7E">
        <w:t>10</w:t>
      </w:r>
      <w:r w:rsidR="008813F4" w:rsidRPr="009477EF">
        <w:t>:</w:t>
      </w:r>
      <w:r w:rsidR="00FA0F7E">
        <w:t>0</w:t>
      </w:r>
      <w:r w:rsidR="00922359" w:rsidRPr="009477EF">
        <w:t>0</w:t>
      </w:r>
      <w:r w:rsidR="008A48CE" w:rsidRPr="009477EF">
        <w:t xml:space="preserve"> sati, rasprava je javna i utvrđuje da su, pristupili:</w:t>
      </w:r>
    </w:p>
    <w:p w:rsidRDefault="008A48CE" w:rsidP="008A48CE" w:rsidR="008A48CE"/>
    <w:p w:rsidRDefault="008A48CE" w:rsidP="008A48CE" w:rsidR="008A48CE"/>
    <w:p w:rsidRDefault="00777E93" w:rsidR="00397233" w:rsidRPr="00623457">
      <w:pPr>
        <w:jc w:val="both"/>
      </w:pPr>
      <w:r>
        <w:t>P</w:t>
      </w:r>
      <w:r w:rsidR="003F52B1">
        <w:t>redlagatelj</w:t>
      </w:r>
      <w:r w:rsidR="008A48CE">
        <w:t xml:space="preserve">: </w:t>
      </w:r>
      <w:r w:rsidR="00397233">
        <w:t>n</w:t>
      </w:r>
      <w:r w:rsidR="00397233" w:rsidRPr="00623457">
        <w:t>itko,</w:t>
      </w:r>
      <w:r w:rsidR="00397233">
        <w:t xml:space="preserve"> dostava poziva uredno iskazana</w:t>
      </w:r>
      <w:r w:rsidR="009477EF">
        <w:t xml:space="preserve">, </w:t>
      </w:r>
    </w:p>
    <w:p w:rsidRDefault="00777E93" w:rsidP="008A48CE" w:rsidR="008A48CE">
      <w:r>
        <w:t>Dužnik</w:t>
      </w:r>
      <w:r w:rsidR="008A48CE">
        <w:t xml:space="preserve">: </w:t>
      </w:r>
    </w:p>
    <w:p w:rsidRDefault="008A48CE" w:rsidP="008A48CE" w:rsidR="008A48CE">
      <w:r>
        <w:t>Zastupnik po zakonu dužnika</w:t>
      </w:r>
      <w:r w:rsidRPr="002A7CB2">
        <w:t xml:space="preserve">: </w:t>
      </w:r>
      <w:r w:rsidR="00CF01B2">
        <w:t>nitko, uredno pozvan</w:t>
      </w:r>
      <w:r w:rsidR="00657D25">
        <w:t xml:space="preserve"> </w:t>
      </w:r>
    </w:p>
    <w:p w:rsidRDefault="008A48CE" w:rsidP="008A48CE" w:rsidR="008A48CE"/>
    <w:p w:rsidRDefault="00CD7FFD" w:rsidP="00CD7FFD" w:rsidR="00CD7FFD" w:rsidRPr="0092250C">
      <w:r w:rsidRPr="0092250C">
        <w:t xml:space="preserve">Utvrđuje se da spisu prileži podnesak </w:t>
      </w:r>
      <w:r>
        <w:t>Financijske agencije</w:t>
      </w:r>
      <w:r w:rsidRPr="0092250C">
        <w:t xml:space="preserve"> od </w:t>
      </w:r>
      <w:r w:rsidR="00F13046">
        <w:t>07</w:t>
      </w:r>
      <w:r w:rsidR="003D05F9" w:rsidRPr="003D05F9">
        <w:t>. svibnja 2019</w:t>
      </w:r>
      <w:r w:rsidR="00F13046">
        <w:t>. (list 7</w:t>
      </w:r>
      <w:r w:rsidRPr="003D05F9">
        <w:t xml:space="preserve"> spisa) </w:t>
      </w:r>
      <w:r>
        <w:t>kojim</w:t>
      </w:r>
      <w:r w:rsidRPr="0092250C">
        <w:t xml:space="preserve"> obavještava sud da je spriječen pristupiti na današnje ročište te da u cijelosti ostaje kod navoda iz prijedloga za otvaranje stečajnog postupka</w:t>
      </w:r>
      <w:r>
        <w:t>.</w:t>
      </w:r>
    </w:p>
    <w:p w:rsidRDefault="00CD7FFD" w:rsidP="00CD7FFD" w:rsidR="00CD7FFD"/>
    <w:p w:rsidRDefault="00CD7FFD" w:rsidP="00BE2E8B" w:rsidR="001047EF">
      <w:pPr>
        <w:jc w:val="both"/>
      </w:pPr>
      <w:r w:rsidRPr="00BA75E0">
        <w:t xml:space="preserve">Utvrđuje se da spisu prileži potvrda Financijske agencije od </w:t>
      </w:r>
      <w:r w:rsidR="00BF2815">
        <w:t>15</w:t>
      </w:r>
      <w:r w:rsidR="00F766C5" w:rsidRPr="00F766C5">
        <w:t>. svibnja</w:t>
      </w:r>
      <w:r w:rsidRPr="00F766C5">
        <w:t xml:space="preserve"> 201</w:t>
      </w:r>
      <w:r w:rsidR="00F766C5" w:rsidRPr="00F766C5">
        <w:t>9</w:t>
      </w:r>
      <w:r w:rsidRPr="00F766C5">
        <w:t>. (list 1</w:t>
      </w:r>
      <w:r w:rsidR="009F1ECD">
        <w:t>0</w:t>
      </w:r>
      <w:r w:rsidRPr="00F766C5">
        <w:t xml:space="preserve"> spisa) </w:t>
      </w:r>
      <w:r w:rsidRPr="00BA75E0">
        <w:t xml:space="preserve">prema kojoj dužnik na taj dan ima evidentirane neizvršene osnove za plaćanje u neprekinutom razdoblju </w:t>
      </w:r>
      <w:r w:rsidRPr="00F766C5">
        <w:t xml:space="preserve">od </w:t>
      </w:r>
      <w:r w:rsidR="000B1B94">
        <w:t>285</w:t>
      </w:r>
      <w:r w:rsidRPr="00F766C5">
        <w:t xml:space="preserve"> dan</w:t>
      </w:r>
      <w:r w:rsidR="00BA75E0" w:rsidRPr="00F766C5">
        <w:t>a</w:t>
      </w:r>
      <w:r w:rsidRPr="00F766C5">
        <w:t xml:space="preserve"> </w:t>
      </w:r>
      <w:r w:rsidRPr="00BA75E0">
        <w:t xml:space="preserve">i očevidnik o redoslijedu plaćanja sa obračunatom kamatom prema kojem dužnik na dan </w:t>
      </w:r>
      <w:r w:rsidR="00BF2815">
        <w:t>15</w:t>
      </w:r>
      <w:r w:rsidR="00FF2363" w:rsidRPr="00FF2363">
        <w:t>.05</w:t>
      </w:r>
      <w:r w:rsidRPr="00FF2363">
        <w:t>.201</w:t>
      </w:r>
      <w:r w:rsidR="00FF2363" w:rsidRPr="00FF2363">
        <w:t>9</w:t>
      </w:r>
      <w:r w:rsidRPr="00FF2363">
        <w:t xml:space="preserve">. ima </w:t>
      </w:r>
      <w:r w:rsidRPr="00BA75E0">
        <w:t xml:space="preserve">nepodmirene obveze u iznosu od </w:t>
      </w:r>
      <w:r w:rsidR="000B1B94">
        <w:t>34.887,9</w:t>
      </w:r>
      <w:r w:rsidR="00BB0762">
        <w:t>7</w:t>
      </w:r>
      <w:r w:rsidRPr="008F05C9">
        <w:t xml:space="preserve"> </w:t>
      </w:r>
      <w:r w:rsidRPr="006D47D1">
        <w:t xml:space="preserve">kn </w:t>
      </w:r>
      <w:r w:rsidR="008F05C9" w:rsidRPr="006D47D1">
        <w:t>(list 10</w:t>
      </w:r>
      <w:r w:rsidRPr="006D47D1">
        <w:t>-1</w:t>
      </w:r>
      <w:r w:rsidR="006D47D1" w:rsidRPr="006D47D1">
        <w:t>1</w:t>
      </w:r>
      <w:r w:rsidRPr="006D47D1">
        <w:t xml:space="preserve"> spisa).</w:t>
      </w:r>
    </w:p>
    <w:p w:rsidRDefault="00444E24" w:rsidP="00BE2E8B" w:rsidR="00444E24" w:rsidRPr="001A1887">
      <w:pPr>
        <w:jc w:val="both"/>
      </w:pPr>
    </w:p>
    <w:p w:rsidRDefault="001047EF" w:rsidP="001047EF" w:rsidR="001047EF" w:rsidRPr="001047EF"/>
    <w:p w:rsidRDefault="001047EF" w:rsidP="001047EF" w:rsidR="001047EF" w:rsidRPr="001047EF">
      <w:r w:rsidRPr="001047EF">
        <w:t>Sud donosi</w:t>
      </w:r>
    </w:p>
    <w:p w:rsidRDefault="001047EF" w:rsidP="001047EF" w:rsidR="001047EF" w:rsidRPr="001047EF"/>
    <w:p w:rsidRDefault="00397233" w:rsidP="001047EF" w:rsidR="001047EF" w:rsidRPr="001047EF">
      <w:pPr>
        <w:jc w:val="center"/>
      </w:pPr>
      <w:r>
        <w:t>r</w:t>
      </w:r>
      <w:r w:rsidR="001047EF" w:rsidRPr="001047EF">
        <w:t xml:space="preserve"> j e š e n j e</w:t>
      </w:r>
    </w:p>
    <w:p w:rsidRDefault="001047EF" w:rsidP="001047EF" w:rsidR="001047EF" w:rsidRPr="001047EF"/>
    <w:p w:rsidRDefault="001047EF" w:rsidP="001047EF" w:rsidR="001047EF" w:rsidRPr="001047EF">
      <w:r w:rsidRPr="001047EF">
        <w:t>Ročište radi očitovanja o prijedlogu za otvaranje stečajnog postupka, spaja se s ročištem radi rasprave o uvjetima za otvaranje stečajnog postupka.</w:t>
      </w:r>
    </w:p>
    <w:p w:rsidRDefault="00856A46" w:rsidP="00856A46" w:rsidR="00856A46"/>
    <w:p w:rsidRDefault="00371E46" w:rsidP="00856A46" w:rsidR="00371E46"/>
    <w:p w:rsidRDefault="00371E46" w:rsidP="00371E46" w:rsidR="00371E46">
      <w:r>
        <w:t>Podaci o imovini</w:t>
      </w:r>
    </w:p>
    <w:p w:rsidRDefault="00D5615A" w:rsidP="00371E46" w:rsidR="00D5615A"/>
    <w:p w:rsidRDefault="00BE2E8B" w:rsidP="006A21C0" w:rsidR="00D423A7">
      <w:r w:rsidRPr="00BE2E8B">
        <w:t>Utvrđuje se da spisu prileži</w:t>
      </w:r>
      <w:r>
        <w:t xml:space="preserve"> uvjerenje EUROAGRAM TIS d.o.o. od 17.05.2</w:t>
      </w:r>
      <w:r w:rsidR="00546218">
        <w:t>019. u kojem je navedeno kako</w:t>
      </w:r>
      <w:r>
        <w:t xml:space="preserve"> dužnik </w:t>
      </w:r>
      <w:r w:rsidR="00546218">
        <w:t>nije evidentiran kao vlasnik vozila.</w:t>
      </w:r>
      <w:r w:rsidR="00562320">
        <w:t xml:space="preserve"> </w:t>
      </w:r>
    </w:p>
    <w:p w:rsidRDefault="00D5615A" w:rsidP="006A21C0" w:rsidR="00D5615A"/>
    <w:p w:rsidRDefault="00D5615A" w:rsidP="006A21C0" w:rsidR="00D5615A"/>
    <w:p w:rsidRDefault="00D5615A" w:rsidR="00D423A7">
      <w:r>
        <w:t>Utvrđuje se da iz zajedničkog informacijskog sustava za zemljišne knjige</w:t>
      </w:r>
      <w:r w:rsidR="0080566C">
        <w:t xml:space="preserve"> i katastar proizlazi da dužnik</w:t>
      </w:r>
      <w:r>
        <w:t xml:space="preserve"> nije upisan kao vlasnik nekretnina.</w:t>
      </w:r>
    </w:p>
    <w:p w:rsidRDefault="001047EF" w:rsidP="00856A46" w:rsidR="001047EF"/>
    <w:p w:rsidRDefault="00856A46" w:rsidP="00856A46" w:rsidR="00856A46">
      <w:r>
        <w:lastRenderedPageBreak/>
        <w:t>Sud donosi</w:t>
      </w:r>
    </w:p>
    <w:p w:rsidRDefault="00856A46" w:rsidP="00856A46" w:rsidR="00856A46"/>
    <w:p w:rsidRDefault="00C017CA" w:rsidP="00C017CA" w:rsidR="00856A46">
      <w:pPr>
        <w:jc w:val="center"/>
      </w:pPr>
      <w:r>
        <w:t>z a k lj u č a k</w:t>
      </w:r>
    </w:p>
    <w:p w:rsidRDefault="00C017CA" w:rsidP="00C017CA" w:rsidR="00C017CA">
      <w:pPr>
        <w:jc w:val="center"/>
      </w:pPr>
    </w:p>
    <w:p w:rsidRDefault="00854C5A" w:rsidP="00854C5A" w:rsidR="00856A46">
      <w:pPr>
        <w:jc w:val="center"/>
      </w:pPr>
      <w:r>
        <w:t xml:space="preserve">Današnje ročište </w:t>
      </w:r>
      <w:r w:rsidR="001047EF">
        <w:t>je dovršeno</w:t>
      </w:r>
      <w:r>
        <w:t xml:space="preserve">. </w:t>
      </w:r>
      <w:r w:rsidR="001047EF">
        <w:t>Daljnja odluka pisanim putem</w:t>
      </w:r>
      <w:r>
        <w:t>.</w:t>
      </w:r>
    </w:p>
    <w:p w:rsidRDefault="008A48CE" w:rsidP="008A48CE" w:rsidR="008A48CE"/>
    <w:p w:rsidRDefault="008A48CE" w:rsidP="008A48CE" w:rsidR="008A48CE"/>
    <w:p w:rsidRDefault="002951C1" w:rsidP="00856A46" w:rsidR="008A48CE">
      <w:pPr>
        <w:jc w:val="center"/>
      </w:pPr>
      <w:r>
        <w:t xml:space="preserve">Dovršeno </w:t>
      </w:r>
      <w:r w:rsidR="007F48AE">
        <w:t xml:space="preserve">u 10,03 </w:t>
      </w:r>
      <w:r w:rsidR="008A48CE">
        <w:t>sati</w:t>
      </w:r>
    </w:p>
    <w:p w:rsidRDefault="008A48CE" w:rsidP="008A48CE" w:rsidR="008A48CE"/>
    <w:p w:rsidRDefault="008A48CE" w:rsidP="008A48CE" w:rsidR="008A48CE"/>
    <w:p w:rsidRDefault="008A48CE" w:rsidP="00856A46" w:rsidR="008A48CE">
      <w:pPr>
        <w:jc w:val="center"/>
      </w:pPr>
      <w:r>
        <w:t>SUDAC</w:t>
      </w:r>
    </w:p>
    <w:p w:rsidRDefault="008A48CE" w:rsidP="008A48CE" w:rsidR="008A48CE"/>
    <w:p w:rsidRDefault="008A48CE" w:rsidP="008A48CE" w:rsidR="008A48CE"/>
    <w:p w:rsidRDefault="00317348" w:rsidP="00317348" w:rsidR="00317348">
      <w:pPr>
        <w:ind w:left="3540"/>
      </w:pPr>
      <w:r>
        <w:t xml:space="preserve">     </w:t>
      </w:r>
      <w:r w:rsidR="008A48CE">
        <w:t xml:space="preserve">ZAPISNIČAR       </w:t>
      </w:r>
      <w:r w:rsidR="00856A46">
        <w:tab/>
      </w:r>
      <w:r w:rsidR="00856A46">
        <w:tab/>
      </w:r>
      <w:r w:rsidR="00856A46">
        <w:tab/>
      </w:r>
      <w:r w:rsidR="00856A46">
        <w:tab/>
      </w:r>
      <w:r w:rsidR="00856A46">
        <w:tab/>
      </w:r>
      <w:r w:rsidR="00856A46">
        <w:tab/>
      </w:r>
    </w:p>
    <w:p w:rsidRDefault="00317348" w:rsidP="00317348" w:rsidR="00317348">
      <w:pPr>
        <w:ind w:left="3540"/>
      </w:pPr>
    </w:p>
    <w:p w:rsidRDefault="008A48CE" w:rsidP="00317348" w:rsidR="008A48CE">
      <w:pPr>
        <w:ind w:firstLine="708" w:left="5664"/>
      </w:pPr>
      <w:r>
        <w:t>PREDLAGATELJ</w:t>
      </w:r>
    </w:p>
    <w:p w:rsidRDefault="008A48CE" w:rsidP="008A48CE" w:rsidR="008A48CE"/>
    <w:p w:rsidRDefault="008A48CE" w:rsidP="008A48CE" w:rsidR="008A48CE"/>
    <w:p w:rsidRDefault="008A48CE" w:rsidP="00317348" w:rsidR="008A48CE">
      <w:pPr>
        <w:ind w:left="6372"/>
      </w:pPr>
      <w:r>
        <w:t>ZASTUPNIK PO ZAKONU DUŽNIKA</w:t>
      </w:r>
    </w:p>
    <w:p w:rsidRDefault="008A48CE" w:rsidP="008A48CE" w:rsidR="008A48CE"/>
    <w:p w:rsidRDefault="008A48CE" w:rsidP="008A48CE" w:rsidR="008A48CE"/>
    <w:p w:rsidRDefault="008A48CE" w:rsidP="00317348" w:rsidR="008A48CE">
      <w:pPr>
        <w:ind w:firstLine="708" w:left="5664"/>
      </w:pPr>
      <w:r>
        <w:t>DUŽNIK</w:t>
      </w:r>
    </w:p>
    <w:sectPr w:rsidSect="003A28FE" w:rsidR="008A48CE">
      <w:headerReference w:type="default" r:id="rId9"/>
      <w:pgSz w:h="16838" w:w="11906"/>
      <w:pgMar w:gutter="0" w:footer="1417" w:header="1417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16FE" w:rsidP="00397233" w:rsidR="003516FE">
      <w:r>
        <w:separator/>
      </w:r>
    </w:p>
  </w:endnote>
  <w:endnote w:id="0" w:type="continuationSeparator">
    <w:p w:rsidRDefault="003516FE" w:rsidP="00397233" w:rsidR="003516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16FE" w:rsidP="00397233" w:rsidR="003516FE">
      <w:r>
        <w:separator/>
      </w:r>
    </w:p>
  </w:footnote>
  <w:footnote w:id="0" w:type="continuationSeparator">
    <w:p w:rsidRDefault="003516FE" w:rsidP="00397233" w:rsidR="003516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7233" w:rsidP="00397233" w:rsidR="00397233" w:rsidRPr="006E281F">
    <w:pPr>
      <w:pStyle w:val="Zaglavlje"/>
      <w:tabs>
        <w:tab w:pos="6580" w:val="left"/>
      </w:tabs>
    </w:pPr>
    <w:r>
      <w:tab/>
    </w:r>
    <w:sdt>
      <w:sdtPr>
        <w:id w:val="149800085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4D4F98">
          <w:rPr>
            <w:noProof/>
          </w:rPr>
          <w:t>2</w:t>
        </w:r>
        <w:r>
          <w:fldChar w:fldCharType="end"/>
        </w:r>
      </w:sdtContent>
    </w:sdt>
    <w:r>
      <w:tab/>
    </w:r>
    <w:r w:rsidR="006E281F" w:rsidRPr="006E281F">
      <w:t>9</w:t>
    </w:r>
    <w:r w:rsidRPr="006E281F">
      <w:t>9. St-</w:t>
    </w:r>
    <w:r w:rsidR="00FF12E4">
      <w:t>3118</w:t>
    </w:r>
    <w:r w:rsidR="006E281F" w:rsidRPr="006E281F">
      <w:t>/18</w:t>
    </w:r>
  </w:p>
  <w:p w:rsidRDefault="00397233" w:rsidR="0039723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C55BA9"/>
    <w:multiLevelType w:val="hybridMultilevel"/>
    <w:tmpl w:val="36D4C5F8"/>
    <w:lvl w:tplc="6A12980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48CE"/>
    <w:rsid w:val="00042BE6"/>
    <w:rsid w:val="000B1B94"/>
    <w:rsid w:val="000B5D75"/>
    <w:rsid w:val="001047EF"/>
    <w:rsid w:val="00117732"/>
    <w:rsid w:val="00163C8F"/>
    <w:rsid w:val="001A0AAD"/>
    <w:rsid w:val="001A1887"/>
    <w:rsid w:val="001C1CFF"/>
    <w:rsid w:val="00243704"/>
    <w:rsid w:val="00263842"/>
    <w:rsid w:val="002951C1"/>
    <w:rsid w:val="002A7CB2"/>
    <w:rsid w:val="002F4E28"/>
    <w:rsid w:val="003159CA"/>
    <w:rsid w:val="00317348"/>
    <w:rsid w:val="00335936"/>
    <w:rsid w:val="003516FE"/>
    <w:rsid w:val="003611D6"/>
    <w:rsid w:val="00371E46"/>
    <w:rsid w:val="00397233"/>
    <w:rsid w:val="003A28FE"/>
    <w:rsid w:val="003D05F9"/>
    <w:rsid w:val="003F52B1"/>
    <w:rsid w:val="00431315"/>
    <w:rsid w:val="00444E24"/>
    <w:rsid w:val="00466707"/>
    <w:rsid w:val="004D4F98"/>
    <w:rsid w:val="004D67E1"/>
    <w:rsid w:val="005244E3"/>
    <w:rsid w:val="005442E0"/>
    <w:rsid w:val="00546218"/>
    <w:rsid w:val="00562320"/>
    <w:rsid w:val="005A027E"/>
    <w:rsid w:val="005B4462"/>
    <w:rsid w:val="005E36BB"/>
    <w:rsid w:val="0064257C"/>
    <w:rsid w:val="00657D25"/>
    <w:rsid w:val="00666D8C"/>
    <w:rsid w:val="0068531F"/>
    <w:rsid w:val="006A697E"/>
    <w:rsid w:val="006C022C"/>
    <w:rsid w:val="006D47D1"/>
    <w:rsid w:val="006E281F"/>
    <w:rsid w:val="00710D62"/>
    <w:rsid w:val="00732732"/>
    <w:rsid w:val="00756902"/>
    <w:rsid w:val="00777E93"/>
    <w:rsid w:val="00785327"/>
    <w:rsid w:val="007F48AE"/>
    <w:rsid w:val="0080566C"/>
    <w:rsid w:val="00854C5A"/>
    <w:rsid w:val="00856A46"/>
    <w:rsid w:val="00876924"/>
    <w:rsid w:val="008813F4"/>
    <w:rsid w:val="008A48CE"/>
    <w:rsid w:val="008C6ABF"/>
    <w:rsid w:val="008F05C9"/>
    <w:rsid w:val="00922359"/>
    <w:rsid w:val="0093752B"/>
    <w:rsid w:val="009477EF"/>
    <w:rsid w:val="009A3684"/>
    <w:rsid w:val="009F1ECD"/>
    <w:rsid w:val="00A74F02"/>
    <w:rsid w:val="00A76386"/>
    <w:rsid w:val="00A8071E"/>
    <w:rsid w:val="00AD08A3"/>
    <w:rsid w:val="00B33248"/>
    <w:rsid w:val="00B4207A"/>
    <w:rsid w:val="00BA75E0"/>
    <w:rsid w:val="00BB0762"/>
    <w:rsid w:val="00BD3867"/>
    <w:rsid w:val="00BE2E8B"/>
    <w:rsid w:val="00BF2815"/>
    <w:rsid w:val="00C017CA"/>
    <w:rsid w:val="00C23FE9"/>
    <w:rsid w:val="00C32A48"/>
    <w:rsid w:val="00C46A2B"/>
    <w:rsid w:val="00C80C9B"/>
    <w:rsid w:val="00CB56BA"/>
    <w:rsid w:val="00CD7FFD"/>
    <w:rsid w:val="00CF01B2"/>
    <w:rsid w:val="00CF499D"/>
    <w:rsid w:val="00D41516"/>
    <w:rsid w:val="00D423A7"/>
    <w:rsid w:val="00D5615A"/>
    <w:rsid w:val="00DD518F"/>
    <w:rsid w:val="00EA0BA9"/>
    <w:rsid w:val="00ED4919"/>
    <w:rsid w:val="00F13046"/>
    <w:rsid w:val="00F15CD3"/>
    <w:rsid w:val="00F206CE"/>
    <w:rsid w:val="00F31AAB"/>
    <w:rsid w:val="00F33367"/>
    <w:rsid w:val="00F54A20"/>
    <w:rsid w:val="00F562DE"/>
    <w:rsid w:val="00F766C5"/>
    <w:rsid w:val="00FA0F7E"/>
    <w:rsid w:val="00FF12E4"/>
    <w:rsid w:val="00FF2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47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39723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97233"/>
    <w:rPr>
      <w:sz w:val="24"/>
      <w:szCs w:val="24"/>
    </w:rPr>
  </w:style>
  <w:style w:styleId="Podnoje" w:type="paragraph">
    <w:name w:val="footer"/>
    <w:basedOn w:val="Normal"/>
    <w:link w:val="PodnojeChar"/>
    <w:rsid w:val="0039723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9723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4F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4F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4F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4F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4F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47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3972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97233"/>
    <w:rPr>
      <w:sz w:val="24"/>
      <w:szCs w:val="24"/>
    </w:rPr>
  </w:style>
  <w:style w:styleId="Podnoje" w:type="paragraph">
    <w:name w:val="footer"/>
    <w:basedOn w:val="Normal"/>
    <w:link w:val="PodnojeChar"/>
    <w:rsid w:val="003972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9723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4F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4F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4F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4F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4F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66</izvorni_sadrzaj>
    <derivirana_varijabla naziv="DomainObject.Prostorija.Naziv_1">Soba DZ III 66</derivirana_varijabla>
  </DomainObject.Prostorija.Naziv>
  <DomainObject.Prostorija.Oznaka>
    <izvorni_sadrzaj>DZ III 66</izvorni_sadrzaj>
    <derivirana_varijabla naziv="DomainObject.Prostorija.Oznaka_1">DZ III 66</derivirana_varijabla>
  </DomainObject.Prostorija.Oznaka>
  <DomainObject.Obrazlozenje>
    <izvorni_sadrzaj/>
    <derivirana_varijabla naziv="DomainObject.Obrazlozenje_1"/>
  </DomainObject.Obrazlozenje>
  <DomainObject.StvarniPocetakDatum>
    <izvorni_sadrzaj>2. srpnja 2019.</izvorni_sadrzaj>
    <derivirana_varijabla naziv="DomainObject.StvarniPocetakDatum_1">2. srpnja 2019.</derivirana_varijabla>
  </DomainObject.StvarniPocetakDatum>
  <DomainObject.StvarniZavrsetakDatum>
    <izvorni_sadrzaj>2. srpnja 2019.</izvorni_sadrzaj>
    <derivirana_varijabla naziv="DomainObject.StvarniZavrsetakDatum_1">2. srpnja 2019.</derivirana_varijabla>
  </DomainObject.StvarniZavrsetakDatum>
  <DomainObject.PlaniraniZavrsetakDatum>
    <izvorni_sadrzaj>2. srpnja 2019.</izvorni_sadrzaj>
    <derivirana_varijabla naziv="DomainObject.PlaniraniZavrsetakDatum_1">2. srpnja 2019.</derivirana_varijabla>
  </DomainObject.PlaniraniZavrsetakDatum>
  <DomainObject.PlaniraniPocetakDatum>
    <izvorni_sadrzaj>2. srpnja 2019.</izvorni_sadrzaj>
    <derivirana_varijabla naziv="DomainObject.PlaniraniPocetakDatum_1">2. srpnja 2019.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10:03</izvorni_sadrzaj>
    <derivirana_varijabla naziv="DomainObject.StvarniZavrsetakVrijeme_1">10:03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2. srpnja 2019.</izvorni_sadrzaj>
    <derivirana_varijabla naziv="DomainObject.Zapisnik.DatumKreiranja_1">2. srpnja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St-3118/2018-11</izvorni_sadrzaj>
    <derivirana_varijabla naziv="DomainObject.Zapisnik.Oznaka_1">St-3118/2018-11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3118</izvorni_sadrzaj>
    <derivirana_varijabla naziv="DomainObject.Predmet.Broj_1">3118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2018.</izvorni_sadrzaj>
    <derivirana_varijabla naziv="DomainObject.Predmet.DatumOsnivanja_1">11.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St-3118/2018</izvorni_sadrzaj>
    <derivirana_varijabla naziv="DomainObject.Predmet.OznakaBroj_1">St-3118/2018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Royal Cosmetic j.d.o.o. zastupanog po punomoćniku Ivona Opačak</izvorni_sadrzaj>
    <derivirana_varijabla naziv="DomainObject.Predmet.ProtustrankaFormated_1">  Royal Cosmetic j.d.o.o. zastupanog po punomoćniku Ivona Opačak</derivirana_varijabla>
  </DomainObject.Predmet.ProtustrankaFormated>
  <DomainObject.Predmet.ProtustrankaFormatedOIB>
    <izvorni_sadrzaj>  Royal Cosmetic j.d.o.o., OIB 47056930247 zastupanog po punomoćniku Ivona Opačak</izvorni_sadrzaj>
    <derivirana_varijabla naziv="DomainObject.Predmet.ProtustrankaFormatedOIB_1">  Royal Cosmetic j.d.o.o., OIB 47056930247 zastupanog po punomoćniku Ivona Opačak</derivirana_varijabla>
  </DomainObject.Predmet.ProtustrankaFormatedOIB>
  <DomainObject.Predmet.ProtustrankaFormatedWithAdress>
    <izvorni_sadrzaj> Royal Cosmetic j.d.o.o., Korčulanska/3d, 10000 Zagreb zastupanog po punomoćniku Ivona Opačak</izvorni_sadrzaj>
    <derivirana_varijabla naziv="DomainObject.Predmet.ProtustrankaFormatedWithAdress_1"> Royal Cosmetic j.d.o.o., Korčulanska/3d, 10000 Zagreb zastupanog po punomoćniku Ivona Opačak</derivirana_varijabla>
  </DomainObject.Predmet.ProtustrankaFormatedWithAdress>
  <DomainObject.Predmet.ProtustrankaFormatedWithAdressOIB>
    <izvorni_sadrzaj> Royal Cosmetic j.d.o.o., OIB 47056930247, Korčulanska/3d, 10000 Zagreb zastupanog po punomoćniku Ivona Opačak</izvorni_sadrzaj>
    <derivirana_varijabla naziv="DomainObject.Predmet.ProtustrankaFormatedWithAdressOIB_1"> Royal Cosmetic j.d.o.o., OIB 47056930247, Korčulanska/3d, 10000 Zagreb zastupanog po punomoćniku Ivona Opačak</derivirana_varijabla>
  </DomainObject.Predmet.ProtustrankaFormatedWithAdressOIB>
  <DomainObject.Predmet.ProtustrankaWithAdress>
    <izvorni_sadrzaj>Royal Cosmetic j.d.o.o. Korčulanska/3d, 10000 Zagreb</izvorni_sadrzaj>
    <derivirana_varijabla naziv="DomainObject.Predmet.ProtustrankaWithAdress_1">Royal Cosmetic j.d.o.o. Korčulanska/3d, 10000 Zagreb</derivirana_varijabla>
  </DomainObject.Predmet.ProtustrankaWithAdress>
  <DomainObject.Predmet.ProtustrankaWithAdressOIB>
    <izvorni_sadrzaj>Royal Cosmetic j.d.o.o., OIB 47056930247, Korčulanska/3d, 10000 Zagreb</izvorni_sadrzaj>
    <derivirana_varijabla naziv="DomainObject.Predmet.ProtustrankaWithAdressOIB_1">Royal Cosmetic j.d.o.o., OIB 47056930247, Korčulanska/3d, 10000 Zagreb</derivirana_varijabla>
  </DomainObject.Predmet.ProtustrankaWithAdressOIB>
  <DomainObject.Predmet.ProtustrankaNazivFormated>
    <izvorni_sadrzaj>Royal Cosmetic j.d.o.o.</izvorni_sadrzaj>
    <derivirana_varijabla naziv="DomainObject.Predmet.ProtustrankaNazivFormated_1">Royal Cosmetic j.d.o.o.</derivirana_varijabla>
  </DomainObject.Predmet.ProtustrankaNazivFormated>
  <DomainObject.Predmet.ProtustrankaNazivFormatedOIB>
    <izvorni_sadrzaj>Royal Cosmetic j.d.o.o., OIB 47056930247</izvorni_sadrzaj>
    <derivirana_varijabla naziv="DomainObject.Predmet.ProtustrankaNazivFormatedOIB_1">Royal Cosmetic j.d.o.o., OIB 47056930247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Jovanovska</izvorni_sadrzaj>
    <derivirana_varijabla naziv="DomainObject.Predmet.Zapisnicar_1">Danijela Jovanovska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Royal Cosmetic j.d.o.o. zastupanog po punomoćniku Ivona Opačak</item>
    </izvorni_sadrzaj>
    <derivirana_varijabla naziv="DomainObject.Predmet.ProtuStrankaListFormated_1">
      <item>Royal Cosmetic j.d.o.o. zastupanog po punomoćniku Ivona Opačak</item>
    </derivirana_varijabla>
  </DomainObject.Predmet.ProtuStrankaListFormated>
  <DomainObject.Predmet.ProtuStrankaListFormatedOIB>
    <izvorni_sadrzaj>
      <item>Royal Cosmetic j.d.o.o., OIB 47056930247 zastupanog po punomoćniku Ivona Opačak</item>
    </izvorni_sadrzaj>
    <derivirana_varijabla naziv="DomainObject.Predmet.ProtuStrankaListFormatedOIB_1">
      <item>Royal Cosmetic j.d.o.o., OIB 47056930247 zastupanog po punomoćniku Ivona Opačak</item>
    </derivirana_varijabla>
  </DomainObject.Predmet.ProtuStrankaListFormatedOIB>
  <DomainObject.Predmet.ProtuStrankaListFormatedWithAdress>
    <izvorni_sadrzaj>
      <item>Royal Cosmetic j.d.o.o., Korčulanska/3d, 10000 Zagreb zastupanog po punomoćniku Ivona Opačak</item>
    </izvorni_sadrzaj>
    <derivirana_varijabla naziv="DomainObject.Predmet.ProtuStrankaListFormatedWithAdress_1">
      <item>Royal Cosmetic j.d.o.o., Korčulanska/3d, 10000 Zagreb zastupanog po punomoćniku Ivona Opačak</item>
    </derivirana_varijabla>
  </DomainObject.Predmet.ProtuStrankaListFormatedWithAdress>
  <DomainObject.Predmet.ProtuStrankaListFormatedWithAdressOIB>
    <izvorni_sadrzaj>
      <item>Royal Cosmetic j.d.o.o., OIB 47056930247, Korčulanska/3d, 10000 Zagreb zastupanog po punomoćniku Ivona Opačak</item>
    </izvorni_sadrzaj>
    <derivirana_varijabla naziv="DomainObject.Predmet.ProtuStrankaListFormatedWithAdressOIB_1">
      <item>Royal Cosmetic j.d.o.o., OIB 47056930247, Korčulanska/3d, 10000 Zagreb zastupanog po punomoćniku Ivona Opačak</item>
    </derivirana_varijabla>
  </DomainObject.Predmet.ProtuStrankaListFormatedWithAdressOIB>
  <DomainObject.Predmet.ProtuStrankaListNazivFormated>
    <izvorni_sadrzaj>
      <item>Royal Cosmetic j.d.o.o.</item>
    </izvorni_sadrzaj>
    <derivirana_varijabla naziv="DomainObject.Predmet.ProtuStrankaListNazivFormated_1">
      <item>Royal Cosmetic j.d.o.o.</item>
    </derivirana_varijabla>
  </DomainObject.Predmet.ProtuStrankaListNazivFormated>
  <DomainObject.Predmet.ProtuStrankaListNazivFormatedOIB>
    <izvorni_sadrzaj>
      <item>Royal Cosmetic j.d.o.o., OIB 47056930247</item>
    </izvorni_sadrzaj>
    <derivirana_varijabla naziv="DomainObject.Predmet.ProtuStrankaListNazivFormatedOIB_1">
      <item>Royal Cosmetic j.d.o.o., OIB 47056930247</item>
    </derivirana_varijabla>
  </DomainObject.Predmet.ProtuStrankaListNazivFormatedOIB>
  <DomainObject.Predmet.OstaliListFormated>
    <izvorni_sadrzaj>
      <item>Ivona Opačak punomoćnica sudionika u postupku Royal Cosmetic j.d.o.o.</item>
      <item>Raiffeisenbank Austria d.d.</item>
    </izvorni_sadrzaj>
    <derivirana_varijabla naziv="DomainObject.Predmet.OstaliListFormated_1">
      <item>Ivona Opačak punomoćnica sudionika u postupku Royal Cosmetic j.d.o.o.</item>
      <item>Raiffeisenbank Austria d.d.</item>
    </derivirana_varijabla>
  </DomainObject.Predmet.OstaliListFormated>
  <DomainObject.Predmet.OstaliListFormatedOIB>
    <izvorni_sadrzaj>
      <item>Ivona Opačak, OIB 08150972121 punomoćnica sudionika u postupku Royal Cosmetic j.d.o.o.</item>
      <item>Raiffeisenbank Austria d.d., OIB 53056966535</item>
    </izvorni_sadrzaj>
    <derivirana_varijabla naziv="DomainObject.Predmet.OstaliListFormatedOIB_1">
      <item>Ivona Opačak, OIB 08150972121 punomoćnica sudionika u postupku Royal Cosmetic j.d.o.o.</item>
      <item>Raiffeisenbank Austria d.d., OIB 53056966535</item>
    </derivirana_varijabla>
  </DomainObject.Predmet.OstaliListFormatedOIB>
  <DomainObject.Predmet.OstaliListFormatedWithAdress>
    <izvorni_sadrzaj>
      <item>Ivona Opačak, Ugljanska Ulica 9a, 10000 Zagreb punomoćnica sudionika u postupku Royal Cosmetic j.d.o.o.</item>
      <item>Raiffeisenbank Austria d.d., Magazinska cesta 69, 10000 Zagreb</item>
    </izvorni_sadrzaj>
    <derivirana_varijabla naziv="DomainObject.Predmet.OstaliListFormatedWithAdress_1">
      <item>Ivona Opačak, Ugljanska Ulica 9a, 10000 Zagreb punomoćnica sudionika u postupku Royal Cosmetic j.d.o.o.</item>
      <item>Raiffeisenbank Austria d.d., Magazinska cesta 69, 10000 Zagreb</item>
    </derivirana_varijabla>
  </DomainObject.Predmet.OstaliListFormatedWithAdress>
  <DomainObject.Predmet.OstaliListFormatedWithAdressOIB>
    <izvorni_sadrzaj>
      <item>Ivona Opačak, OIB 08150972121, Ugljanska Ulica 9a, 10000 Zagreb punomoćnica sudionika u postupku Royal Cosmetic j.d.o.o.</item>
      <item>Raiffeisenbank Austria d.d., OIB 53056966535, Magazinska cesta 69, 10000 Zagreb</item>
    </izvorni_sadrzaj>
    <derivirana_varijabla naziv="DomainObject.Predmet.OstaliListFormatedWithAdressOIB_1">
      <item>Ivona Opačak, OIB 08150972121, Ugljanska Ulica 9a, 10000 Zagreb punomoćnica sudionika u postupku Royal Cosmetic j.d.o.o.</item>
      <item>Raiffeisenbank Austria d.d., OIB 53056966535, Magazinska cesta 69, 10000 Zagreb</item>
    </derivirana_varijabla>
  </DomainObject.Predmet.OstaliListFormatedWithAdressOIB>
  <DomainObject.Predmet.OstaliListNazivFormated>
    <izvorni_sadrzaj>
      <item>Ivona Opačak</item>
      <item>Raiffeisenbank Austria d.d.</item>
    </izvorni_sadrzaj>
    <derivirana_varijabla naziv="DomainObject.Predmet.OstaliListNazivFormated_1">
      <item>Ivona Opačak</item>
      <item>Raiffeisenbank Austria d.d.</item>
    </derivirana_varijabla>
  </DomainObject.Predmet.OstaliListNazivFormated>
  <DomainObject.Predmet.OstaliListNazivFormatedOIB>
    <izvorni_sadrzaj>
      <item>Ivona Opačak, OIB 08150972121</item>
      <item>Raiffeisenbank Austria d.d., OIB 53056966535</item>
    </izvorni_sadrzaj>
    <derivirana_varijabla naziv="DomainObject.Predmet.OstaliListNazivFormatedOIB_1">
      <item>Ivona Opačak, OIB 08150972121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2019.</izvorni_sadrzaj>
    <derivirana_varijabla naziv="DomainObject.Datum_1">2. srpnja 2019.</derivirana_varijabla>
  </DomainObject.Datum>
  <DomainObject.PoslovniBrojDokumenta>
    <izvorni_sadrzaj>St-3118/2018-11</izvorni_sadrzaj>
    <derivirana_varijabla naziv="DomainObject.PoslovniBrojDokumenta_1">St-3118/2018-11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Royal Cosmetic j.d.o.o.</izvorni_sadrzaj>
    <derivirana_varijabla naziv="DomainObject.Predmet.ProtustrankaIDrugi_1">Royal Cosmetic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Royal Cosmetic j.d.o.o., OIB 47056930247, Korčulanska/3d, 10000 Zagreb</izvorni_sadrzaj>
    <derivirana_varijabla naziv="DomainObject.Predmet.ProtustrankaIDrugiAdressOIB_1">Royal Cosmetic j.d.o.o., OIB 47056930247, Korčulanska/3d,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Royal Cosmetic j.d.o.o.</item>
      <item>FINA Regionalni centar Zagreb</item>
      <item>Ivona Opačak</item>
      <item>Raiffeisenbank Austria d.d.</item>
    </izvorni_sadrzaj>
    <derivirana_varijabla naziv="DomainObject.Predmet.SudioniciListNaziv_1">
      <item>Royal Cosmetic j.d.o.o.</item>
      <item>FINA Regionalni centar Zagreb</item>
      <item>Ivona Opačak</item>
      <item>Raiffeisenbank Austria d.d.</item>
    </derivirana_varijabla>
  </DomainObject.Predmet.SudioniciListNaziv>
  <DomainObject.Predmet.SudioniciListAdressOIB>
    <izvorni_sadrzaj>
      <item>Royal Cosmetic j.d.o.o., OIB 47056930247, Korčulanska/3d,10000 Zagreb</item>
      <item>FINA Regionalni centar Zagreb, OIB 85821130368, Trg svibanjskih žrtava 1995. 1,10000 Zagreb</item>
      <item>Ivona Opačak, OIB 08150972121, Ugljanska Ulica 9a,10000 Zagreb</item>
      <item>Raiffeisenbank Austria d.d., OIB 53056966535, Magazinska cesta 69,10000 Zagreb</item>
    </izvorni_sadrzaj>
    <derivirana_varijabla naziv="DomainObject.Predmet.SudioniciListAdressOIB_1">
      <item>Royal Cosmetic j.d.o.o., OIB 47056930247, Korčulanska/3d,10000 Zagreb</item>
      <item>FINA Regionalni centar Zagreb, OIB 85821130368, Trg svibanjskih žrtava 1995. 1,10000 Zagreb</item>
      <item>Ivona Opačak, OIB 08150972121, Ugljanska Ulica 9a,10000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47056930247</item>
      <item>, OIB 85821130368</item>
      <item>, OIB 08150972121</item>
      <item>, OIB 53056966535</item>
    </izvorni_sadrzaj>
    <derivirana_varijabla naziv="DomainObject.Predmet.SudioniciListNazivOIB_1">
      <item>, OIB 47056930247</item>
      <item>, OIB 85821130368</item>
      <item>, OIB 08150972121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srpnja 2019.</izvorni_sadrzaj>
    <derivirana_varijabla naziv="DomainObject.Predmet.DatumZadnjeOdrzaneSudskeRadnje_1">2. srpnja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289</properties:Words>
  <properties:Characters>1570</properties:Characters>
  <properties:Lines>74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2019-07-02T06:52:00Z</dcterms:created>
  <dc:creator>gzubak</dc:creator>
  <cp:lastModifiedBy>Danijela Jovanovska</cp:lastModifiedBy>
  <dcterms:modified xmlns:xsi="http://www.w3.org/2001/XMLSchema-instance" xsi:type="dcterms:W3CDTF">2019-07-02T08:05:00Z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St-3118/2018-11 / Zapisnik - Ročište radi izjašnjenja o prijedlogu za otvaranje steč.post (St-3118-18 Zapisnik stečaj 02.07.19. 10,00h.docx)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