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752f" w14:paraId="cc3752f" w:rsidRDefault="00AE649C" w:rsidP="00FA5B5E" w:rsidR="00AE649C" w:rsidRPr="00B76F3C">
      <w:pPr>
        <w:pStyle w:val="Naslov3"/>
        <w15:collapsed w:val="false"/>
      </w:pPr>
    </w:p>
    <w:p w:rsidRDefault="00A350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500F" w:rsidP="00A3500F" w:rsidR="00A3500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St-470/2016-3.</w:t>
      </w:r>
    </w:p>
    <w:p w:rsidRDefault="00A3500F" w:rsidP="00A3500F" w:rsidR="00A3500F">
      <w:pPr>
        <w:ind w:firstLine="5245"/>
        <w:jc w:val="right"/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  <w:b/>
        </w:rPr>
      </w:pPr>
    </w:p>
    <w:p w:rsidRDefault="00A3500F" w:rsidP="00A3500F" w:rsidR="00A350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3500F" w:rsidP="00A3500F" w:rsidR="00A3500F">
      <w:pPr>
        <w:jc w:val="center"/>
        <w:rPr>
          <w:rFonts w:cs="Arial" w:hAnsi="Arial" w:ascii="Arial"/>
          <w:b/>
        </w:rPr>
      </w:pPr>
    </w:p>
    <w:p w:rsidRDefault="00A3500F" w:rsidP="00A3500F" w:rsidR="00A3500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SIMPLY RED j.d.o.o. za ugostiteljstvo i trgovinu iz Rajić Brda 46, MBS 070117231, OIB 32763332654, dana 09. rujna 2016. godine  </w:t>
      </w: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SIMPLY RED j.d.o.o. za ugostiteljstvo i trgovinu iz Rajić Brda 46, MBS 070117231, OIB 32763332654.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II.Za stečajnog upravitelja imenuje se IVAN GJURAŠIĆ iz Zagreba, Petrinjska 28, OIB 66025260916.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SIMPLY RED j.d.o.o. za ugostiteljstvo i trgovinu iz Rajić Brda 46, MBS 070117231, OIB 32763332654.</w:t>
      </w:r>
    </w:p>
    <w:p w:rsidRDefault="00A3500F" w:rsidP="00A3500F" w:rsidR="00A3500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09,00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3500F" w:rsidP="00A3500F" w:rsidR="00A3500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3500F" w:rsidP="00A3500F" w:rsidR="00A3500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St-470/2016-2,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3500F" w:rsidP="00A3500F" w:rsidR="00A3500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3500F" w:rsidP="00A3500F" w:rsidR="00A350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A3500F" w:rsidP="00A3500F" w:rsidR="00A350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A3500F" w:rsidP="00A3500F" w:rsidR="00A3500F">
      <w:pPr>
        <w:rPr>
          <w:rFonts w:cs="Arial" w:hAnsi="Arial" w:ascii="Arial"/>
          <w:b/>
        </w:rPr>
      </w:pPr>
    </w:p>
    <w:p w:rsidRDefault="00A3500F" w:rsidP="00A3500F" w:rsidR="00A3500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3500F" w:rsidP="00A3500F" w:rsidR="00A3500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3500F" w:rsidP="00A3500F" w:rsidR="00A3500F">
      <w:pPr>
        <w:ind w:firstLine="4111"/>
        <w:jc w:val="both"/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</w:t>
      </w:r>
      <w:r>
        <w:rPr>
          <w:rFonts w:cs="Arial" w:hAnsi="Arial" w:ascii="Arial"/>
        </w:rPr>
        <w:tab/>
        <w:t xml:space="preserve">       </w:t>
      </w:r>
    </w:p>
    <w:p w:rsidRDefault="00A3500F" w:rsidP="00A3500F" w:rsidR="00A3500F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3500F" w:rsidP="00A3500F" w:rsidR="00A350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A3500F" w:rsidP="00A3500F" w:rsidR="00A3500F">
      <w:pPr>
        <w:rPr>
          <w:rFonts w:cs="Arial" w:hAnsi="Arial" w:ascii="Arial"/>
        </w:rPr>
      </w:pPr>
    </w:p>
    <w:p w:rsidRDefault="00A3500F" w:rsidP="00A3500F" w:rsidR="00A3500F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00F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3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St-470/2016-3</izvorni_sadrzaj>
    <derivirana_varijabla naziv="DomainObject.Oznaka_1">St-470/2016-3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Red  j.d.o.o. zastupanog po punomoćniku Gojko Grudić</izvorni_sadrzaj>
    <derivirana_varijabla naziv="DomainObject.Predmet.ProtustrankaFormated_1">  Simply Red  j.d.o.o. zastupanog po punomoćniku Gojko Grudić</derivirana_varijabla>
  </DomainObject.Predmet.ProtustrankaFormated>
  <DomainObject.Predmet.ProtustrankaFormatedOIB>
    <izvorni_sadrzaj>  Simply Red  j.d.o.o., OIB 32763332654 zastupanog po punomoćniku Gojko Grudić</izvorni_sadrzaj>
    <derivirana_varijabla naziv="DomainObject.Predmet.ProtustrankaFormatedOIB_1">  Simply Red  j.d.o.o., OIB 32763332654 zastupanog po punomoćniku Gojko Grudić</derivirana_varijabla>
  </DomainObject.Predmet.ProtustrankaFormatedOIB>
  <DomainObject.Predmet.ProtustrankaFormatedWithAdress>
    <izvorni_sadrzaj> Simply Red  j.d.o.o., Rajić Brdo 46, 47220 Rajić Brdo zastupanog po punomoćniku Gojko Grudić</izvorni_sadrzaj>
    <derivirana_varijabla naziv="DomainObject.Predmet.ProtustrankaFormatedWithAdress_1"> Simply Red  j.d.o.o., Rajić Brdo 46, 47220 Rajić Brdo zastupanog po punomoćniku Gojko Grudić</derivirana_varijabla>
  </DomainObject.Predmet.ProtustrankaFormatedWithAdress>
  <DomainObject.Predmet.ProtustrankaFormatedWithAdressOIB>
    <izvorni_sadrzaj> Simply Red  j.d.o.o., OIB 32763332654, Rajić Brdo 46, 47220 Rajić Brdo zastupanog po punomoćniku Gojko Grudić</izvorni_sadrzaj>
    <derivirana_varijabla naziv="DomainObject.Predmet.ProtustrankaFormatedWithAdressOIB_1"> Simply Red  j.d.o.o., OIB 32763332654, Rajić Brdo 46, 47220 Rajić Brdo zastupanog po punomoćniku Gojko Grudić</derivirana_varijabla>
  </DomainObject.Predmet.ProtustrankaFormatedWithAdressOIB>
  <DomainObject.Predmet.ProtustrankaWithAdress>
    <izvorni_sadrzaj>Simply Red  j.d.o.o. Rajić Brdo 46, 47220 Rajić Brdo</izvorni_sadrzaj>
    <derivirana_varijabla naziv="DomainObject.Predmet.ProtustrankaWithAdress_1">Simply Red  j.d.o.o. Rajić Brdo 46, 47220 Rajić Brdo</derivirana_varijabla>
  </DomainObject.Predmet.ProtustrankaWithAdress>
  <DomainObject.Predmet.ProtustrankaWithAdressOIB>
    <izvorni_sadrzaj>Simply Red  j.d.o.o., OIB 32763332654, Rajić Brdo 46, 47220 Rajić Brdo</izvorni_sadrzaj>
    <derivirana_varijabla naziv="DomainObject.Predmet.ProtustrankaWithAdressOIB_1">Simply Red  j.d.o.o., OIB 32763332654, Rajić Brdo 46, 47220 Rajić Brdo</derivirana_varijabla>
  </DomainObject.Predmet.ProtustrankaWithAdressOIB>
  <DomainObject.Predmet.ProtustrankaNazivFormated>
    <izvorni_sadrzaj>Simply Red  j.d.o.o.</izvorni_sadrzaj>
    <derivirana_varijabla naziv="DomainObject.Predmet.ProtustrankaNazivFormated_1">Simply Red  j.d.o.o.</derivirana_varijabla>
  </DomainObject.Predmet.ProtustrankaNazivFormated>
  <DomainObject.Predmet.ProtustrankaNazivFormatedOIB>
    <izvorni_sadrzaj>Simply Red  j.d.o.o., OIB 32763332654</izvorni_sadrzaj>
    <derivirana_varijabla naziv="DomainObject.Predmet.ProtustrankaNazivFormatedOIB_1">Simply Red  j.d.o.o., OIB 32763332654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Simply Red  j.d.o.o. zastupanog po punomoćniku Gojko Grudić</item>
    </izvorni_sadrzaj>
    <derivirana_varijabla naziv="DomainObject.Predmet.ProtuStrankaListFormated_1">
      <item>Simply Red  j.d.o.o. zastupanog po punomoćniku Gojko Grudić</item>
    </derivirana_varijabla>
  </DomainObject.Predmet.ProtuStrankaListFormated>
  <DomainObject.Predmet.ProtuStrankaListFormatedOIB>
    <izvorni_sadrzaj>
      <item>Simply Red  j.d.o.o., OIB 32763332654 zastupanog po punomoćniku Gojko Grudić</item>
    </izvorni_sadrzaj>
    <derivirana_varijabla naziv="DomainObject.Predmet.ProtuStrankaListFormatedOIB_1">
      <item>Simply Red  j.d.o.o., OIB 32763332654 zastupanog po punomoćniku Gojko Grudić</item>
    </derivirana_varijabla>
  </DomainObject.Predmet.ProtuStrankaListFormatedOIB>
  <DomainObject.Predmet.ProtuStrankaListFormatedWithAdress>
    <izvorni_sadrzaj>
      <item>Simply Red  j.d.o.o., Rajić Brdo 46, 47220 Rajić Brdo zastupanog po punomoćniku Gojko Grudić</item>
    </izvorni_sadrzaj>
    <derivirana_varijabla naziv="DomainObject.Predmet.ProtuStrankaListFormatedWithAdress_1">
      <item>Simply Red  j.d.o.o., Rajić Brdo 46, 47220 Rajić Brdo zastupanog po punomoćniku Gojko Grudić</item>
    </derivirana_varijabla>
  </DomainObject.Predmet.ProtuStrankaListFormatedWithAdress>
  <DomainObject.Predmet.ProtuStrankaListFormatedWithAdressOIB>
    <izvorni_sadrzaj>
      <item>Simply Red  j.d.o.o., OIB 32763332654, Rajić Brdo 46, 47220 Rajić Brdo zastupanog po punomoćniku Gojko Grudić</item>
    </izvorni_sadrzaj>
    <derivirana_varijabla naziv="DomainObject.Predmet.ProtuStrankaListFormatedWithAdressOIB_1">
      <item>Simply Red  j.d.o.o., OIB 32763332654, Rajić Brdo 46, 47220 Rajić Brdo zastupanog po punomoćniku Gojko Grudić</item>
    </derivirana_varijabla>
  </DomainObject.Predmet.ProtuStrankaListFormatedWithAdressOIB>
  <DomainObject.Predmet.ProtuStrankaListNazivFormated>
    <izvorni_sadrzaj>
      <item>Simply Red  j.d.o.o.</item>
    </izvorni_sadrzaj>
    <derivirana_varijabla naziv="DomainObject.Predmet.ProtuStrankaListNazivFormated_1">
      <item>Simply Red  j.d.o.o.</item>
    </derivirana_varijabla>
  </DomainObject.Predmet.ProtuStrankaListNazivFormated>
  <DomainObject.Predmet.ProtuStrankaListNazivFormatedOIB>
    <izvorni_sadrzaj>
      <item>Simply Red  j.d.o.o., OIB 32763332654</item>
    </izvorni_sadrzaj>
    <derivirana_varijabla naziv="DomainObject.Predmet.ProtuStrankaListNazivFormatedOIB_1">
      <item>Simply Red  j.d.o.o., OIB 32763332654</item>
    </derivirana_varijabla>
  </DomainObject.Predmet.ProtuStrankaListNazivFormatedOIB>
  <DomainObject.Predmet.OstaliListFormated>
    <izvorni_sadrzaj>
      <item>Gojko Grudić punomoćnik sudionika u postupku Simply Red  j.d.o.o.</item>
    </izvorni_sadrzaj>
    <derivirana_varijabla naziv="DomainObject.Predmet.OstaliListFormated_1">
      <item>Gojko Grudić punomoćnik sudionika u postupku Simply Red  j.d.o.o.</item>
    </derivirana_varijabla>
  </DomainObject.Predmet.OstaliListFormated>
  <DomainObject.Predmet.OstaliListFormatedOIB>
    <izvorni_sadrzaj>
      <item>Gojko Grudić, OIB 05583762449 punomoćnik sudionika u postupku Simply Red  j.d.o.o.</item>
    </izvorni_sadrzaj>
    <derivirana_varijabla naziv="DomainObject.Predmet.OstaliListFormatedOIB_1">
      <item>Gojko Grudić, OIB 05583762449 punomoćnik sudionika u postupku Simply Red  j.d.o.o.</item>
    </derivirana_varijabla>
  </DomainObject.Predmet.OstaliListFormatedOIB>
  <DomainObject.Predmet.OstaliListFormatedWithAdress>
    <izvorni_sadrzaj>
      <item>Gojko Grudić, Rajić Brdo 46, 47220 Rajić Brdo punomoćnik sudionika u postupku Simply Red  j.d.o.o.</item>
    </izvorni_sadrzaj>
    <derivirana_varijabla naziv="DomainObject.Predmet.OstaliListFormatedWithAdress_1">
      <item>Gojko Grudić, Rajić Brdo 46, 47220 Rajić Brdo punomoćnik sudionika u postupku Simply Red  j.d.o.o.</item>
    </derivirana_varijabla>
  </DomainObject.Predmet.OstaliListFormatedWithAdress>
  <DomainObject.Predmet.OstaliListFormatedWithAdressOIB>
    <izvorni_sadrzaj>
      <item>Gojko Grudić, OIB 05583762449, Rajić Brdo 46, 47220 Rajić Brdo punomoćnik sudionika u postupku Simply Red  j.d.o.o.</item>
    </izvorni_sadrzaj>
    <derivirana_varijabla naziv="DomainObject.Predmet.OstaliListFormatedWithAdressOIB_1">
      <item>Gojko Grudić, OIB 05583762449, Rajić Brdo 46, 47220 Rajić Brdo punomoćnik sudionika u postupku Simply Red  j.d.o.o.</item>
    </derivirana_varijabla>
  </DomainObject.Predmet.OstaliListFormatedWithAdressOIB>
  <DomainObject.Predmet.OstaliListNazivFormated>
    <izvorni_sadrzaj>
      <item>Gojko Grudić</item>
    </izvorni_sadrzaj>
    <derivirana_varijabla naziv="DomainObject.Predmet.OstaliListNazivFormated_1">
      <item>Gojko Grudić</item>
    </derivirana_varijabla>
  </DomainObject.Predmet.OstaliListNazivFormated>
  <DomainObject.Predmet.OstaliListNazivFormatedOIB>
    <izvorni_sadrzaj>
      <item>Gojko Grudić, OIB 05583762449</item>
    </izvorni_sadrzaj>
    <derivirana_varijabla naziv="DomainObject.Predmet.OstaliListNazivFormatedOIB_1">
      <item>Gojko Grudić, OIB 05583762449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St-470/2016-3</izvorni_sadrzaj>
    <derivirana_varijabla naziv="DomainObject.PoslovniBrojDokumenta_1">St-470/2016-3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Simply Red  j.d.o.o.</izvorni_sadrzaj>
    <derivirana_varijabla naziv="DomainObject.Predmet.ProtustrankaIDrugi_1">Simply Red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Simply Red  j.d.o.o., OIB 32763332654, Rajić Brdo 46, 47220 Rajić Brdo</izvorni_sadrzaj>
    <derivirana_varijabla naziv="DomainObject.Predmet.ProtustrankaIDrugiAdressOIB_1">Simply Red  j.d.o.o., OIB 32763332654, Rajić Brdo 46, 47220 Rajić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Simply Red  j.d.o.o.</item>
      <item>Fina Regionalni centar Zagreb Podružnica Karlovac</item>
      <item>Gojko Grudić</item>
    </izvorni_sadrzaj>
    <derivirana_varijabla naziv="DomainObject.Predmet.SudioniciListNaziv_1">
      <item>Simply Red  j.d.o.o.</item>
      <item>Fina Regionalni centar Zagreb Podružnica Karlovac</item>
      <item>Gojko Grudić</item>
    </derivirana_varijabla>
  </DomainObject.Predmet.SudioniciListNaziv>
  <DomainObject.Predmet.SudioniciListAdressOIB>
    <izvorni_sadrzaj>
      <item>Simply Red  j.d.o.o., OIB 32763332654, Rajić Brdo 46,47220 Rajić Brdo</item>
      <item>Fina Regionalni centar Zagreb Podružnica Karlovac, OIB 85821130368, Ul. Pavla Vitezovića 1,47000 Karlovac</item>
      <item>Gojko Grudić, OIB 05583762449, Rajić Brdo 46,47220 Rajić Brdo</item>
    </izvorni_sadrzaj>
    <derivirana_varijabla naziv="DomainObject.Predmet.SudioniciListAdressOIB_1">
      <item>Simply Red  j.d.o.o., OIB 32763332654, Rajić Brdo 46,47220 Rajić Brdo</item>
      <item>Fina Regionalni centar Zagreb Podružnica Karlovac, OIB 85821130368, Ul. Pavla Vitezovića 1,47000 Karlovac</item>
      <item>Gojko Grudić, OIB 05583762449, Rajić Brdo 46,47220 Rajić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6020A-46B4-43DE-BC35-3ED77972A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3768</properties:Characters>
  <properties:Lines>98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2016-09-09T06:51:00Z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