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44398" w14:paraId="8144398" w:rsidRDefault="00FA2D08" w:rsidP="00FA2D08" w:rsidR="00FA2D08" w:rsidRPr="00037BAB">
      <w:pPr>
        <w:spacing w:lineRule="auto" w:line="240" w:after="0"/>
        <w:ind w:left="5664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37BAB">
        <w:rPr>
          <w:rFonts w:cs="Times New Roman" w:hAnsi="Times New Roman" w:ascii="Times New Roman"/>
          <w:sz w:val="24"/>
          <w:szCs w:val="24"/>
        </w:rPr>
        <w:t xml:space="preserve">      </w:t>
      </w:r>
      <w:r w:rsidR="00BF4FF3">
        <w:rPr>
          <w:rFonts w:cs="Times New Roman" w:hAnsi="Times New Roman" w:ascii="Times New Roman"/>
          <w:sz w:val="24"/>
          <w:szCs w:val="24"/>
        </w:rPr>
        <w:t xml:space="preserve">  </w:t>
      </w:r>
      <w:r w:rsidRPr="00037BAB">
        <w:rPr>
          <w:rFonts w:cs="Times New Roman" w:hAnsi="Times New Roman" w:ascii="Times New Roman"/>
          <w:sz w:val="24"/>
          <w:szCs w:val="24"/>
        </w:rPr>
        <w:t xml:space="preserve"> Poslovni broj: 4 St-</w:t>
      </w:r>
      <w:r>
        <w:rPr>
          <w:rFonts w:cs="Times New Roman" w:hAnsi="Times New Roman" w:ascii="Times New Roman"/>
          <w:sz w:val="24"/>
          <w:szCs w:val="24"/>
        </w:rPr>
        <w:t>581/16-18</w:t>
      </w:r>
    </w:p>
    <w:p w:rsidRDefault="00FA2D08" w:rsidP="00FA2D08" w:rsidR="00FA2D08" w:rsidRPr="00037BAB">
      <w:pPr>
        <w:tabs>
          <w:tab w:pos="516" w:val="left"/>
        </w:tabs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037BAB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7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9"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37BAB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7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9"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37BAB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FA2D08" w:rsidP="00FA2D08" w:rsidR="00FA2D08" w:rsidRPr="00037B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A2D08" w:rsidP="00FA2D08" w:rsidR="00FA2D08" w:rsidRPr="00037BAB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FA2D08" w:rsidP="00FA2D08" w:rsidR="00FA2D08" w:rsidRPr="00037BAB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FA2D08" w:rsidP="00FA2D08" w:rsidR="00FA2D08" w:rsidRPr="00037BA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b/>
          <w:sz w:val="24"/>
          <w:szCs w:val="24"/>
        </w:rPr>
        <w:t xml:space="preserve">       REPUBLIKA HRVATSKA</w:t>
      </w:r>
    </w:p>
    <w:p w:rsidRDefault="00FA2D08" w:rsidP="00FA2D08" w:rsidR="00FA2D08" w:rsidRPr="00037BA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FA2D08" w:rsidP="00FA2D08" w:rsidR="00FA2D08" w:rsidRPr="00037B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FA2D08" w:rsidP="00FA2D08" w:rsidR="00FA2D08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t-BR"/>
        </w:rPr>
      </w:pPr>
    </w:p>
    <w:p w:rsidRDefault="00FA2D08" w:rsidP="00FA2D08" w:rsidR="00FA2D08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  <w:t xml:space="preserve">    </w:t>
      </w:r>
    </w:p>
    <w:p w:rsidRDefault="00FA2D08" w:rsidP="00FA2D08" w:rsidR="00FA2D08" w:rsidRPr="00037BA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FA2D08" w:rsidP="00FA2D08" w:rsidR="00FA2D08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D08" w:rsidP="00FA2D08" w:rsidR="00FA2D08">
      <w:pPr>
        <w:pStyle w:val="Naslov2"/>
        <w:rPr>
          <w:b w:val="false"/>
          <w:szCs w:val="24"/>
        </w:rPr>
      </w:pPr>
      <w:r w:rsidRPr="00037BAB">
        <w:rPr>
          <w:b w:val="false"/>
          <w:szCs w:val="24"/>
        </w:rPr>
        <w:t>R J E Š E NJ E</w:t>
      </w:r>
    </w:p>
    <w:p w:rsidRDefault="00FA2D08" w:rsidP="00FA2D08" w:rsidR="00FA2D08" w:rsidRPr="00037BAB">
      <w:pPr>
        <w:spacing w:lineRule="auto" w:line="240" w:after="0"/>
        <w:rPr>
          <w:lang w:eastAsia="hr-HR"/>
        </w:rPr>
      </w:pPr>
    </w:p>
    <w:p w:rsidRDefault="00FA2D08" w:rsidP="00FA2D08" w:rsidR="00FA2D08" w:rsidRPr="007058F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D08" w:rsidP="00FA2D08" w:rsidR="00FA2D08" w:rsidRPr="00DC5771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058F6">
        <w:rPr>
          <w:rFonts w:cs="Times New Roman" w:hAnsi="Times New Roman" w:ascii="Times New Roman"/>
          <w:sz w:val="24"/>
          <w:szCs w:val="24"/>
        </w:rPr>
        <w:tab/>
      </w:r>
      <w:r w:rsidRPr="00E02296">
        <w:rPr>
          <w:rFonts w:cs="Times New Roman" w:hAnsi="Times New Roman" w:ascii="Times New Roman"/>
          <w:sz w:val="24"/>
          <w:szCs w:val="24"/>
        </w:rPr>
        <w:t xml:space="preserve">Trgovački sud u Varaždinu, po </w:t>
      </w:r>
      <w:r w:rsidRPr="0038209A">
        <w:rPr>
          <w:rFonts w:cs="Times New Roman" w:hAnsi="Times New Roman" w:ascii="Times New Roman"/>
          <w:sz w:val="24"/>
          <w:szCs w:val="24"/>
        </w:rPr>
        <w:t xml:space="preserve">sucu toga suda Iris Hatvalić Nemec, kao stečajnom sucu, </w:t>
      </w:r>
      <w:r w:rsidR="00BF4FF3" w:rsidRPr="00BF4FF3">
        <w:rPr>
          <w:rFonts w:cs="Times New Roman" w:hAnsi="Times New Roman" w:ascii="Times New Roman"/>
          <w:sz w:val="24"/>
          <w:szCs w:val="24"/>
        </w:rPr>
        <w:t>u stečajnom predmetu povodom prijedloga podnositelja FINA, RC Zagreb, Podružnica Varaždin, A. Cesarca 2, OIB: 85821130368, za pokretanje stečajnog postupka nad dužnikom GRAĐEVINSKA MEHANIZACIJA CMRK j.d.o.o. za usluge i trgovinu, Đelekovec, Mirka Viriusa 23, OIB: 62597376227</w:t>
      </w:r>
      <w:r w:rsidRPr="00DC5771">
        <w:rPr>
          <w:rFonts w:cs="Times New Roman" w:hAnsi="Times New Roman" w:ascii="Times New Roman"/>
          <w:sz w:val="24"/>
          <w:szCs w:val="24"/>
        </w:rPr>
        <w:t xml:space="preserve">, dana </w:t>
      </w:r>
      <w:r>
        <w:rPr>
          <w:rFonts w:cs="Times New Roman" w:hAnsi="Times New Roman" w:ascii="Times New Roman"/>
          <w:sz w:val="24"/>
          <w:szCs w:val="24"/>
        </w:rPr>
        <w:t>28</w:t>
      </w:r>
      <w:r w:rsidRPr="00DC5771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ožujka</w:t>
      </w:r>
      <w:r w:rsidRPr="00DC5771">
        <w:rPr>
          <w:rFonts w:cs="Times New Roman" w:hAnsi="Times New Roman" w:ascii="Times New Roman"/>
          <w:sz w:val="24"/>
          <w:szCs w:val="24"/>
        </w:rPr>
        <w:t xml:space="preserve"> 2017. </w:t>
      </w:r>
    </w:p>
    <w:p w:rsidRDefault="00FA2D08" w:rsidP="00FA2D08" w:rsidR="00FA2D08" w:rsidRPr="00037BAB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D08" w:rsidP="00FA2D08" w:rsidR="00FA2D08" w:rsidRPr="00037BA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b/>
          <w:sz w:val="24"/>
          <w:szCs w:val="24"/>
        </w:rPr>
        <w:t>r j e š i o    j e</w:t>
      </w:r>
    </w:p>
    <w:p w:rsidRDefault="00FA2D08" w:rsidP="00FA2D08" w:rsidR="00FA2D08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D08" w:rsidP="00FA2D08" w:rsidR="00FA2D08" w:rsidRPr="00037BA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1. Pozivaju se osobe koje imaju pravni interes za provedbom stečajnog postupka nad dužnikom </w:t>
      </w:r>
      <w:r w:rsidR="00BF4FF3" w:rsidRPr="00BF4FF3">
        <w:rPr>
          <w:rFonts w:cs="Times New Roman" w:hAnsi="Times New Roman" w:ascii="Times New Roman"/>
          <w:sz w:val="24"/>
          <w:szCs w:val="24"/>
        </w:rPr>
        <w:t>GRAĐEVINSKA MEHANIZACIJA CMRK j.d.o.o. za usluge i trgovinu, Đelekovec, Mirka Viriusa 23, OIB: 62597376227</w:t>
      </w:r>
      <w:r w:rsidRPr="00037BAB">
        <w:rPr>
          <w:rFonts w:cs="Times New Roman" w:hAnsi="Times New Roman" w:ascii="Times New Roman"/>
          <w:sz w:val="24"/>
          <w:szCs w:val="24"/>
        </w:rPr>
        <w:t xml:space="preserve">, da u roku od 15 dana od dana objave oglasa na mrežnoj stranici e-Oglasna ploča suda na žiro-račun ovog suda otvoren kod Hrvatske poštanske banke broj: HR4023900011300002754, </w:t>
      </w:r>
      <w:r w:rsidRPr="00B729E6">
        <w:rPr>
          <w:rFonts w:cs="Times New Roman" w:hAnsi="Times New Roman" w:ascii="Times New Roman"/>
          <w:sz w:val="24"/>
          <w:szCs w:val="24"/>
        </w:rPr>
        <w:t>p</w:t>
      </w:r>
      <w:r w:rsidRPr="00B729E6">
        <w:rPr>
          <w:rStyle w:val="Naglaeno"/>
          <w:rFonts w:cs="Times New Roman" w:hAnsi="Times New Roman" w:ascii="Times New Roman"/>
          <w:b w:val="false"/>
          <w:color w:val="000000"/>
          <w:sz w:val="24"/>
          <w:szCs w:val="24"/>
        </w:rPr>
        <w:t>oziv na broj odobrenja</w:t>
      </w:r>
      <w:r w:rsidRPr="00037BAB">
        <w:rPr>
          <w:rStyle w:val="Naglaeno"/>
          <w:rFonts w:cs="Times New Roman" w:hAnsi="Times New Roman" w:ascii="Times New Roman"/>
          <w:color w:val="000000"/>
          <w:sz w:val="24"/>
          <w:szCs w:val="24"/>
        </w:rPr>
        <w:t>:</w:t>
      </w:r>
      <w:r w:rsidRPr="00037BAB">
        <w:rPr>
          <w:rFonts w:cs="Times New Roman" w:hAnsi="Times New Roman" w:ascii="Times New Roman"/>
          <w:color w:val="000000"/>
          <w:sz w:val="24"/>
          <w:szCs w:val="24"/>
        </w:rPr>
        <w:t xml:space="preserve">  </w:t>
      </w:r>
      <w:r w:rsidRPr="00635446">
        <w:rPr>
          <w:rFonts w:cs="Times New Roman" w:hAnsi="Times New Roman" w:ascii="Times New Roman"/>
          <w:b/>
          <w:sz w:val="24"/>
          <w:szCs w:val="24"/>
        </w:rPr>
        <w:t>220</w:t>
      </w:r>
      <w:r>
        <w:rPr>
          <w:rFonts w:cs="Times New Roman" w:hAnsi="Times New Roman" w:ascii="Times New Roman"/>
          <w:b/>
          <w:sz w:val="24"/>
          <w:szCs w:val="24"/>
        </w:rPr>
        <w:t>581</w:t>
      </w:r>
      <w:r w:rsidRPr="00635446">
        <w:rPr>
          <w:rFonts w:cs="Times New Roman" w:hAnsi="Times New Roman" w:ascii="Times New Roman"/>
          <w:b/>
          <w:sz w:val="24"/>
          <w:szCs w:val="24"/>
        </w:rPr>
        <w:t>16</w:t>
      </w:r>
      <w:r w:rsidRPr="00037BAB">
        <w:rPr>
          <w:rFonts w:cs="Times New Roman" w:hAnsi="Times New Roman" w:ascii="Times New Roman"/>
          <w:sz w:val="24"/>
          <w:szCs w:val="24"/>
        </w:rPr>
        <w:t>, iznos od 8.000,00 kn na ime predujmljivanja troškova prethodnog i otvorenog stečajnog postupka.</w:t>
      </w:r>
    </w:p>
    <w:p w:rsidRDefault="00FA2D08" w:rsidP="00FA2D08" w:rsidR="00FA2D08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D08" w:rsidP="00FA2D08" w:rsidR="00FA2D0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FA2D08" w:rsidP="00FA2D08" w:rsidR="00FA2D08" w:rsidRPr="00037BA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A2D08" w:rsidP="00FA2D08" w:rsidR="00FA2D0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U V</w:t>
      </w:r>
      <w:r>
        <w:rPr>
          <w:rFonts w:cs="Times New Roman" w:hAnsi="Times New Roman" w:ascii="Times New Roman"/>
          <w:sz w:val="24"/>
          <w:szCs w:val="24"/>
        </w:rPr>
        <w:t>araždinu, 28. ožujka 2017</w:t>
      </w:r>
      <w:r w:rsidRPr="00037BAB">
        <w:rPr>
          <w:rFonts w:cs="Times New Roman" w:hAnsi="Times New Roman" w:ascii="Times New Roman"/>
          <w:sz w:val="24"/>
          <w:szCs w:val="24"/>
        </w:rPr>
        <w:t>.</w:t>
      </w:r>
    </w:p>
    <w:p w:rsidRDefault="00FA2D08" w:rsidP="00FA2D08" w:rsidR="00FA2D08" w:rsidRPr="00037BA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2D08" w:rsidP="00FA2D08" w:rsidR="00FA2D0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                  </w:t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  <w:t xml:space="preserve">      STEČAJNI SUDAC:</w:t>
      </w:r>
    </w:p>
    <w:p w:rsidRDefault="00FA2D08" w:rsidP="00FA2D08" w:rsidR="00FA2D08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D08" w:rsidP="00FA2D08" w:rsidR="00FA2D08" w:rsidRPr="00037BAB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037BAB">
        <w:rPr>
          <w:rFonts w:cs="Times New Roman" w:hAnsi="Times New Roman" w:ascii="Times New Roman"/>
          <w:sz w:val="24"/>
          <w:szCs w:val="24"/>
        </w:rPr>
        <w:t xml:space="preserve"> Iris Hatvalić Nemec</w:t>
      </w:r>
      <w:r w:rsidR="00BF4FF3">
        <w:rPr>
          <w:rFonts w:cs="Times New Roman" w:hAnsi="Times New Roman" w:ascii="Times New Roman"/>
          <w:sz w:val="24"/>
          <w:szCs w:val="24"/>
        </w:rPr>
        <w:t>,v.r.</w:t>
      </w:r>
    </w:p>
    <w:p w:rsidRDefault="00FA2D08" w:rsidP="00FA2D08" w:rsidR="00FA2D0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D08" w:rsidP="00FA2D08" w:rsidR="00FA2D0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D08" w:rsidP="00FA2D08" w:rsidR="00FA2D08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FA2D08" w:rsidP="00FA2D08" w:rsidR="00FA2D08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D08" w:rsidP="00FA2D08" w:rsidR="00FA2D08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FA2D08" w:rsidP="00FA2D08" w:rsidR="00FA2D0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D08" w:rsidP="00FA2D08" w:rsidR="00FA2D0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D08" w:rsidP="00FA2D08" w:rsidR="00FA2D08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FA2D08" w:rsidP="00FA2D08" w:rsidR="00FA2D08" w:rsidRPr="00037BA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066EE5" w:rsidR="00066EE5"/>
    <w:sectPr w:rsidR="00066E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doNotDisplayPageBoundaries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2D08"/>
    <w:rsid w:val="00066EE5"/>
    <w:rsid w:val="007B484E"/>
    <w:rsid w:val="008D4DFB"/>
    <w:rsid w:val="00BF4FF3"/>
    <w:rsid w:val="00FA2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A2D08"/>
  </w:style>
  <w:style w:styleId="Naslov2" w:type="paragraph">
    <w:name w:val="heading 2"/>
    <w:basedOn w:val="Normal"/>
    <w:next w:val="Normal"/>
    <w:link w:val="Naslov2Char"/>
    <w:qFormat/>
    <w:rsid w:val="00FA2D08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FA2D08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FA2D08"/>
    <w:rPr>
      <w:b/>
      <w:bCs/>
    </w:rPr>
  </w:style>
  <w:style w:styleId="Odlomakpopisa" w:type="paragraph">
    <w:name w:val="List Paragraph"/>
    <w:basedOn w:val="Normal"/>
    <w:uiPriority w:val="34"/>
    <w:qFormat/>
    <w:rsid w:val="00FA2D0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4D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4D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4DF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4D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4D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A2D08"/>
  </w:style>
  <w:style w:styleId="Naslov2" w:type="paragraph">
    <w:name w:val="heading 2"/>
    <w:basedOn w:val="Normal"/>
    <w:next w:val="Normal"/>
    <w:link w:val="Naslov2Char"/>
    <w:qFormat/>
    <w:rsid w:val="00FA2D08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FA2D08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FA2D08"/>
    <w:rPr>
      <w:b/>
      <w:bCs/>
    </w:rPr>
  </w:style>
  <w:style w:styleId="Odlomakpopisa" w:type="paragraph">
    <w:name w:val="List Paragraph"/>
    <w:basedOn w:val="Normal"/>
    <w:uiPriority w:val="34"/>
    <w:qFormat/>
    <w:rsid w:val="00FA2D0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4D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4D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4DF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4D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4D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://hr.wikipedia.org/wiki/Datoteka:Coat_of_arms_of_Croatia.sv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upload.wikimedia.org/wikipedia/commons/thumb/c/c9/Coat_of_arms_of_Croatia.svg/220px-Coat_of_arms_of_Croatia.svg.pn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</izvorni_sadrzaj>
    <derivirana_varijabla naziv="DomainObject.Predmet.Broj_1">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St-581/2016</izvorni_sadrzaj>
    <derivirana_varijabla naziv="DomainObject.Predmet.OznakaBroj_1">St-581/2016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GRAĐEVINSKA MEHANIZACIJA CMRK j.d.o.o. za usluge i trgovinu</izvorni_sadrzaj>
    <derivirana_varijabla naziv="DomainObject.Predmet.ProtustrankaFormated_1">  GRAĐEVINSKA MEHANIZACIJA CMRK j.d.o.o. za usluge i trgovinu</derivirana_varijabla>
  </DomainObject.Predmet.ProtustrankaFormated>
  <DomainObject.Predmet.ProtustrankaFormatedOIB>
    <izvorni_sadrzaj>  GRAĐEVINSKA MEHANIZACIJA CMRK j.d.o.o. za usluge i trgovinu, OIB 62597376227</izvorni_sadrzaj>
    <derivirana_varijabla naziv="DomainObject.Predmet.ProtustrankaFormatedOIB_1">  GRAĐEVINSKA MEHANIZACIJA CMRK j.d.o.o. za usluge i trgovinu, OIB 62597376227</derivirana_varijabla>
  </DomainObject.Predmet.ProtustrankaFormatedOIB>
  <DomainObject.Predmet.ProtustrankaFormatedWithAdress>
    <izvorni_sadrzaj> GRAĐEVINSKA MEHANIZACIJA CMRK j.d.o.o. za usluge i trgovinu, Mirka Viriusa 23, 48316 Đelekovec</izvorni_sadrzaj>
    <derivirana_varijabla naziv="DomainObject.Predmet.ProtustrankaFormatedWithAdress_1"> GRAĐEVINSKA MEHANIZACIJA CMRK j.d.o.o. za usluge i trgovinu, Mirka Viriusa 23, 48316 Đelekovec</derivirana_varijabla>
  </DomainObject.Predmet.ProtustrankaFormatedWithAdress>
  <DomainObject.Predmet.ProtustrankaFormatedWithAdressOIB>
    <izvorni_sadrzaj> GRAĐEVINSKA MEHANIZACIJA CMRK j.d.o.o. za usluge i trgovinu, OIB 62597376227, Mirka Viriusa 23, 48316 Đelekovec</izvorni_sadrzaj>
    <derivirana_varijabla naziv="DomainObject.Predmet.ProtustrankaFormatedWithAdressOIB_1"> GRAĐEVINSKA MEHANIZACIJA CMRK j.d.o.o. za usluge i trgovinu, OIB 62597376227, Mirka Viriusa 23, 48316 Đelekovec</derivirana_varijabla>
  </DomainObject.Predmet.ProtustrankaFormatedWithAdressOIB>
  <DomainObject.Predmet.ProtustrankaWithAdress>
    <izvorni_sadrzaj>GRAĐEVINSKA MEHANIZACIJA CMRK j.d.o.o. za usluge i trgovinu Mirka Viriusa 23, 48316 Đelekovec</izvorni_sadrzaj>
    <derivirana_varijabla naziv="DomainObject.Predmet.ProtustrankaWithAdress_1">GRAĐEVINSKA MEHANIZACIJA CMRK j.d.o.o. za usluge i trgovinu Mirka Viriusa 23, 48316 Đelekovec</derivirana_varijabla>
  </DomainObject.Predmet.ProtustrankaWithAdress>
  <DomainObject.Predmet.ProtustrankaWithAdressOIB>
    <izvorni_sadrzaj>GRAĐEVINSKA MEHANIZACIJA CMRK j.d.o.o. za usluge i trgovinu, OIB 62597376227, Mirka Viriusa 23, 48316 Đelekovec</izvorni_sadrzaj>
    <derivirana_varijabla naziv="DomainObject.Predmet.ProtustrankaWithAdressOIB_1">GRAĐEVINSKA MEHANIZACIJA CMRK j.d.o.o. za usluge i trgovinu, OIB 62597376227, Mirka Viriusa 23, 48316 Đelekovec</derivirana_varijabla>
  </DomainObject.Predmet.ProtustrankaWithAdressOIB>
  <DomainObject.Predmet.ProtustrankaNazivFormated>
    <izvorni_sadrzaj>GRAĐEVINSKA MEHANIZACIJA CMRK j.d.o.o. za usluge i trgovinu</izvorni_sadrzaj>
    <derivirana_varijabla naziv="DomainObject.Predmet.ProtustrankaNazivFormated_1">GRAĐEVINSKA MEHANIZACIJA CMRK j.d.o.o. za usluge i trgovinu</derivirana_varijabla>
  </DomainObject.Predmet.ProtustrankaNazivFormated>
  <DomainObject.Predmet.ProtustrankaNazivFormatedOIB>
    <izvorni_sadrzaj>GRAĐEVINSKA MEHANIZACIJA CMRK j.d.o.o. za usluge i trgovinu, OIB 62597376227</izvorni_sadrzaj>
    <derivirana_varijabla naziv="DomainObject.Predmet.ProtustrankaNazivFormatedOIB_1">GRAĐEVINSKA MEHANIZACIJA CMRK j.d.o.o. za usluge i trgovinu, OIB 62597376227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13730.06</izvorni_sadrzaj>
    <derivirana_varijabla naziv="DomainObject.Predmet.TrenutnaVrijednost_1">13730.06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GRAĐEVINSKA MEHANIZACIJA CMRK j.d.o.o. za usluge i trgovinu</item>
    </izvorni_sadrzaj>
    <derivirana_varijabla naziv="DomainObject.Predmet.ProtuStrankaListFormated_1">
      <item>GRAĐEVINSKA MEHANIZACIJA CMRK j.d.o.o. za usluge i trgovinu</item>
    </derivirana_varijabla>
  </DomainObject.Predmet.ProtuStrankaListFormated>
  <DomainObject.Predmet.ProtuStrankaListFormatedOIB>
    <izvorni_sadrzaj>
      <item>GRAĐEVINSKA MEHANIZACIJA CMRK j.d.o.o. za usluge i trgovinu, OIB 62597376227</item>
    </izvorni_sadrzaj>
    <derivirana_varijabla naziv="DomainObject.Predmet.ProtuStrankaListFormatedOIB_1">
      <item>GRAĐEVINSKA MEHANIZACIJA CMRK j.d.o.o. za usluge i trgovinu, OIB 62597376227</item>
    </derivirana_varijabla>
  </DomainObject.Predmet.ProtuStrankaListFormatedOIB>
  <DomainObject.Predmet.ProtuStrankaListFormatedWithAdress>
    <izvorni_sadrzaj>
      <item>GRAĐEVINSKA MEHANIZACIJA CMRK j.d.o.o. za usluge i trgovinu, Mirka Viriusa 23, 48316 Đelekovec</item>
    </izvorni_sadrzaj>
    <derivirana_varijabla naziv="DomainObject.Predmet.ProtuStrankaListFormatedWithAdress_1">
      <item>GRAĐEVINSKA MEHANIZACIJA CMRK j.d.o.o. za usluge i trgovinu, Mirka Viriusa 23, 48316 Đelekovec</item>
    </derivirana_varijabla>
  </DomainObject.Predmet.ProtuStrankaListFormatedWithAdress>
  <DomainObject.Predmet.ProtuStrankaListFormatedWithAdressOIB>
    <izvorni_sadrzaj>
      <item>GRAĐEVINSKA MEHANIZACIJA CMRK j.d.o.o. za usluge i trgovinu, OIB 62597376227, Mirka Viriusa 23, 48316 Đelekovec</item>
    </izvorni_sadrzaj>
    <derivirana_varijabla naziv="DomainObject.Predmet.ProtuStrankaListFormatedWithAdressOIB_1">
      <item>GRAĐEVINSKA MEHANIZACIJA CMRK j.d.o.o. za usluge i trgovinu, OIB 62597376227, Mirka Viriusa 23, 48316 Đelekovec</item>
    </derivirana_varijabla>
  </DomainObject.Predmet.ProtuStrankaListFormatedWithAdressOIB>
  <DomainObject.Predmet.ProtuStrankaListNazivFormated>
    <izvorni_sadrzaj>
      <item>GRAĐEVINSKA MEHANIZACIJA CMRK j.d.o.o. za usluge i trgovinu</item>
    </izvorni_sadrzaj>
    <derivirana_varijabla naziv="DomainObject.Predmet.ProtuStrankaListNazivFormated_1">
      <item>GRAĐEVINSKA MEHANIZACIJA CMRK j.d.o.o. za usluge i trgovinu</item>
    </derivirana_varijabla>
  </DomainObject.Predmet.ProtuStrankaListNazivFormated>
  <DomainObject.Predmet.ProtuStrankaListNazivFormatedOIB>
    <izvorni_sadrzaj>
      <item>GRAĐEVINSKA MEHANIZACIJA CMRK j.d.o.o. za usluge i trgovinu, OIB 62597376227</item>
    </izvorni_sadrzaj>
    <derivirana_varijabla naziv="DomainObject.Predmet.ProtuStrankaListNazivFormatedOIB_1">
      <item>GRAĐEVINSKA MEHANIZACIJA CMRK j.d.o.o. za usluge i trgovinu, OIB 62597376227</item>
    </derivirana_varijabla>
  </DomainObject.Predmet.ProtuStrankaListNazivFormatedOIB>
  <DomainObject.Predmet.OstaliListFormated>
    <izvorni_sadrzaj>
      <item>Sudski registar</item>
      <item>Slavko Cmrk</item>
      <item>Županijsko državno odvjetništvo u Varaždinu</item>
      <item>Podravska banka d.d.</item>
    </izvorni_sadrzaj>
    <derivirana_varijabla naziv="DomainObject.Predmet.OstaliListFormated_1">
      <item>Sudski registar</item>
      <item>Slavko Cmrk</item>
      <item>Županijsko državno odvjetništvo u Varaždinu</item>
      <item>Podravska banka d.d.</item>
    </derivirana_varijabla>
  </DomainObject.Predmet.OstaliListFormated>
  <DomainObject.Predmet.OstaliListFormatedOIB>
    <izvorni_sadrzaj>
      <item>Sudski registar</item>
      <item>Slavko Cmrk, OIB 10963557890</item>
      <item>Županijsko državno odvjetništvo u Varaždinu</item>
      <item>Podravska banka d.d.</item>
    </izvorni_sadrzaj>
    <derivirana_varijabla naziv="DomainObject.Predmet.OstaliListFormatedOIB_1">
      <item>Sudski registar</item>
      <item>Slavko Cmrk, OIB 10963557890</item>
      <item>Županijsko državno odvjetništvo u Varaždinu</item>
      <item>Podravska banka d.d.</item>
    </derivirana_varijabla>
  </DomainObject.Predmet.OstaliListFormatedOIB>
  <DomainObject.Predmet.OstaliListFormatedWithAdress>
    <izvorni_sadrzaj>
      <item>Sudski registar, B.Radića 2, 42000 Varaždin</item>
      <item>Slavko Cmrk, Mirka Viriusa 23, 48316 Đelekovec</item>
      <item>Županijsko državno odvjetništvo u Varaždinu</item>
      <item>Podravska banka d.d., Opatička 3, 48000 Koprivnica</item>
    </izvorni_sadrzaj>
    <derivirana_varijabla naziv="DomainObject.Predmet.OstaliListFormatedWithAdress_1">
      <item>Sudski registar, B.Radića 2, 42000 Varaždin</item>
      <item>Slavko Cmrk, Mirka Viriusa 23, 48316 Đelekovec</item>
      <item>Županijsko državno odvjetništvo u Varaždinu</item>
      <item>Podravska banka d.d., Opatička 3, 48000 Koprivnica</item>
    </derivirana_varijabla>
  </DomainObject.Predmet.OstaliListFormatedWithAdress>
  <DomainObject.Predmet.OstaliListFormatedWithAdressOIB>
    <izvorni_sadrzaj>
      <item>Sudski registar, B.Radića 2, 42000 Varaždin</item>
      <item>Slavko Cmrk, OIB 10963557890, Mirka Viriusa 23, 48316 Đelekovec</item>
      <item>Županijsko državno odvjetništvo u Varaždinu</item>
      <item>Podravska banka d.d., Opatička 3, 48000 Koprivnica</item>
    </izvorni_sadrzaj>
    <derivirana_varijabla naziv="DomainObject.Predmet.OstaliListFormatedWithAdressOIB_1">
      <item>Sudski registar, B.Radića 2, 42000 Varaždin</item>
      <item>Slavko Cmrk, OIB 10963557890, Mirka Viriusa 23, 48316 Đelekovec</item>
      <item>Županijsko državno odvjetništvo u Varaždinu</item>
      <item>Podravska banka d.d., Opatička 3, 48000 Koprivnica</item>
    </derivirana_varijabla>
  </DomainObject.Predmet.OstaliListFormatedWithAdressOIB>
  <DomainObject.Predmet.OstaliListNazivFormated>
    <izvorni_sadrzaj>
      <item>Sudski registar</item>
      <item>Slavko Cmrk</item>
      <item>Županijsko državno odvjetništvo u Varaždinu</item>
      <item>Podravska banka d.d.</item>
    </izvorni_sadrzaj>
    <derivirana_varijabla naziv="DomainObject.Predmet.OstaliListNazivFormated_1">
      <item>Sudski registar</item>
      <item>Slavko Cmrk</item>
      <item>Županijsko državno odvjetništvo u Varaždinu</item>
      <item>Podravska banka d.d.</item>
    </derivirana_varijabla>
  </DomainObject.Predmet.OstaliListNazivFormated>
  <DomainObject.Predmet.OstaliListNazivFormatedOIB>
    <izvorni_sadrzaj>
      <item>Sudski registar</item>
      <item>Slavko Cmrk, OIB 10963557890</item>
      <item>Županijsko državno odvjetništvo u Varaždinu</item>
      <item>Podravska banka d.d.</item>
    </izvorni_sadrzaj>
    <derivirana_varijabla naziv="DomainObject.Predmet.OstaliListNazivFormatedOIB_1">
      <item>Sudski registar</item>
      <item>Slavko Cmrk, OIB 10963557890</item>
      <item>Županijsko državno odvjetništvo u Varaždinu</item>
      <item>Podravska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GRAĐEVINSKA MEHANIZACIJA CMRK j.d.o.o. za usluge i trgovinu</izvorni_sadrzaj>
    <derivirana_varijabla naziv="DomainObject.Predmet.ProtustrankaIDrugi_1">GRAĐEVINSKA MEHANIZACIJA CMRK j.d.o.o. za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GRAĐEVINSKA MEHANIZACIJA CMRK j.d.o.o. za usluge i trgovinu, OIB 62597376227, Mirka Viriusa 23, 48316 Đelekovec</izvorni_sadrzaj>
    <derivirana_varijabla naziv="DomainObject.Predmet.ProtustrankaIDrugiAdressOIB_1">GRAĐEVINSKA MEHANIZACIJA CMRK j.d.o.o. za usluge i trgovinu, OIB 62597376227, Mirka Viriusa 23, 48316 Đelekovec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GRAĐEVINSKA MEHANIZACIJA CMRK j.d.o.o. za usluge i trgovinu</item>
      <item>Sudski registar</item>
      <item>Slavko Cmrk</item>
      <item>Županijsko državno odvjetništvo u Varaždinu</item>
      <item>Podravska banka d.d.</item>
    </izvorni_sadrzaj>
    <derivirana_varijabla naziv="DomainObject.Predmet.SudioniciListNaziv_1">
      <item>Financijska agencija</item>
      <item>GRAĐEVINSKA MEHANIZACIJA CMRK j.d.o.o. za usluge i trgovinu</item>
      <item>Sudski registar</item>
      <item>Slavko Cmrk</item>
      <item>Županijsko državno odvjetništvo u Varaždinu</item>
      <item>Podravska banka d.d.</item>
    </derivirana_varijabla>
  </DomainObject.Predmet.SudioniciListNaziv>
  <DomainObject.Predmet.SudioniciListAdressOIB>
    <izvorni_sadrzaj>
      <item>Financijska agencija, OIB 85821130368, A. Cesarca 2,42000 Varaždin</item>
      <item>GRAĐEVINSKA MEHANIZACIJA CMRK j.d.o.o. za usluge i trgovinu, OIB 62597376227, Mirka Viriusa 23,48316 Đelekovec</item>
      <item>Sudski registar, B.Radića 2,42000 Varaždin</item>
      <item>Slavko Cmrk, OIB 10963557890, Mirka Viriusa 23,48316 Đelekovec</item>
      <item>Županijsko državno odvjetništvo u Varaždinu</item>
      <item>Podravska banka d.d., Opatička 3,48000 Koprivnica</item>
    </izvorni_sadrzaj>
    <derivirana_varijabla naziv="DomainObject.Predmet.SudioniciListAdressOIB_1">
      <item>Financijska agencija, OIB 85821130368, A. Cesarca 2,42000 Varaždin</item>
      <item>GRAĐEVINSKA MEHANIZACIJA CMRK j.d.o.o. za usluge i trgovinu, OIB 62597376227, Mirka Viriusa 23,48316 Đelekovec</item>
      <item>Sudski registar, B.Radića 2,42000 Varaždin</item>
      <item>Slavko Cmrk, OIB 10963557890, Mirka Viriusa 23,48316 Đelekovec</item>
      <item>Županijsko državno odvjetništvo u Varaždinu</item>
      <item>Podravska banka d.d., Opatička 3,48000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62597376227</item>
      <item>, OIB null</item>
      <item>, OIB 10963557890</item>
      <item>, OIB null</item>
      <item>, OIB null</item>
    </izvorni_sadrzaj>
    <derivirana_varijabla naziv="DomainObject.Predmet.SudioniciListNazivOIB_1">
      <item>, OIB 85821130368</item>
      <item>, OIB 62597376227</item>
      <item>, OIB null</item>
      <item>, OIB 10963557890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1274</properties:Characters>
  <properties:Lines>50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2017-03-28T12:44:00Z</dcterms:created>
  <dc:creator>Katarina Breški</dc:creator>
  <cp:lastModifiedBy>Katarina Breški</cp:lastModifiedBy>
  <cp:lastPrinted>2017-03-28T12:46:00Z</cp:lastPrinted>
  <dcterms:modified xmlns:xsi="http://www.w3.org/2001/XMLSchema-instance" xsi:type="dcterms:W3CDTF">2017-03-28T12:46:00Z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