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dbc2" w14:paraId="117dbc2" w:rsidRDefault="00010A00" w:rsidP="007C4EF1" w:rsidR="00C34D29">
      <w:pPr>
        <w15:collapsed w:val="false"/>
        <w:rPr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C34D29" w:rsidP="00C23899" w:rsidR="00C34D29" w:rsidRPr="00C34D29">
      <w:pPr>
        <w:jc w:val="center"/>
        <w:rPr>
          <w:sz w:val="24"/>
          <w:szCs w:val="24"/>
        </w:rPr>
      </w:pPr>
      <w:r w:rsidRPr="00C34D29">
        <w:rPr>
          <w:sz w:val="24"/>
          <w:szCs w:val="24"/>
        </w:rPr>
        <w:t>R E P U B L I K A  H R V A T S K A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C34D29" w:rsidP="00C34D29" w:rsidR="00C34D29" w:rsidRPr="00C34D29">
      <w:pPr>
        <w:ind w:firstLine="720"/>
        <w:jc w:val="both"/>
        <w:rPr>
          <w:sz w:val="24"/>
          <w:szCs w:val="24"/>
        </w:rPr>
      </w:pPr>
      <w:r w:rsidRPr="00C34D29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DELAMARE PLOV d.o.o., OIB 06092047154, Sesvete, </w:t>
      </w:r>
      <w:proofErr w:type="spellStart"/>
      <w:r w:rsidRPr="00C34D29">
        <w:rPr>
          <w:sz w:val="24"/>
          <w:szCs w:val="24"/>
        </w:rPr>
        <w:t>Prominska</w:t>
      </w:r>
      <w:proofErr w:type="spellEnd"/>
      <w:r w:rsidRPr="00C34D29">
        <w:rPr>
          <w:sz w:val="24"/>
          <w:szCs w:val="24"/>
        </w:rPr>
        <w:t xml:space="preserve"> 10, </w:t>
      </w:r>
      <w:r>
        <w:rPr>
          <w:sz w:val="24"/>
          <w:szCs w:val="24"/>
        </w:rPr>
        <w:t>22</w:t>
      </w:r>
      <w:r w:rsidRPr="00C34D29">
        <w:rPr>
          <w:sz w:val="24"/>
          <w:szCs w:val="24"/>
        </w:rPr>
        <w:t>. svibnja 2017.,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Financijskoj agenciji u roku 8 dana naložiti banci prenijeti zaplijenjeni iznos</w:t>
      </w:r>
      <w:r w:rsidR="00D27D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predujma od </w:t>
      </w:r>
      <w:r w:rsidR="00C34D29">
        <w:rPr>
          <w:sz w:val="24"/>
          <w:szCs w:val="24"/>
        </w:rPr>
        <w:t>5.000,00</w:t>
      </w:r>
      <w:r>
        <w:rPr>
          <w:sz w:val="24"/>
          <w:szCs w:val="24"/>
        </w:rPr>
        <w:t xml:space="preserve"> kn na </w:t>
      </w:r>
      <w:r w:rsidR="0007685D" w:rsidRPr="000B5A49">
        <w:rPr>
          <w:sz w:val="24"/>
          <w:szCs w:val="24"/>
        </w:rPr>
        <w:tab/>
      </w:r>
      <w:r w:rsidR="009721F9">
        <w:rPr>
          <w:sz w:val="24"/>
          <w:szCs w:val="24"/>
        </w:rPr>
        <w:t>račun</w:t>
      </w:r>
      <w:r w:rsidR="00D27D4D">
        <w:rPr>
          <w:sz w:val="24"/>
          <w:szCs w:val="24"/>
        </w:rPr>
        <w:t xml:space="preserve"> </w:t>
      </w:r>
      <w:r w:rsidR="00A747FE" w:rsidRPr="00A747FE">
        <w:rPr>
          <w:sz w:val="24"/>
          <w:szCs w:val="24"/>
        </w:rPr>
        <w:t>Trgovačkog suda u Zagrebu broj IBAN</w:t>
      </w:r>
      <w:r w:rsidR="00C34D29">
        <w:rPr>
          <w:sz w:val="24"/>
          <w:szCs w:val="24"/>
        </w:rPr>
        <w:t>:</w:t>
      </w:r>
      <w:r w:rsidR="00D27D4D">
        <w:rPr>
          <w:sz w:val="24"/>
          <w:szCs w:val="24"/>
        </w:rPr>
        <w:t xml:space="preserve"> </w:t>
      </w:r>
      <w:r w:rsidR="00A747FE" w:rsidRPr="00A747FE">
        <w:rPr>
          <w:sz w:val="24"/>
          <w:szCs w:val="24"/>
        </w:rPr>
        <w:t>HR9223900011300000460, mode</w:t>
      </w:r>
      <w:r w:rsidR="00A747FE">
        <w:rPr>
          <w:sz w:val="24"/>
          <w:szCs w:val="24"/>
        </w:rPr>
        <w:t>l 05, poziv na broj 2001-</w:t>
      </w:r>
      <w:r w:rsidR="00C34D29">
        <w:rPr>
          <w:sz w:val="24"/>
          <w:szCs w:val="24"/>
        </w:rPr>
        <w:t>2901-16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C34D29">
        <w:rPr>
          <w:sz w:val="24"/>
          <w:szCs w:val="24"/>
        </w:rPr>
        <w:t>17. svibnja 2017</w:t>
      </w:r>
      <w:r>
        <w:rPr>
          <w:sz w:val="24"/>
          <w:szCs w:val="24"/>
        </w:rPr>
        <w:t xml:space="preserve">. kojim je nad dužnikom </w:t>
      </w:r>
      <w:r w:rsidR="00C34D29" w:rsidRPr="00C34D29">
        <w:rPr>
          <w:sz w:val="24"/>
          <w:szCs w:val="24"/>
        </w:rPr>
        <w:t xml:space="preserve">DELAMARE PLOV d.o.o., OIB 06092047154, Sesvete, </w:t>
      </w:r>
      <w:proofErr w:type="spellStart"/>
      <w:r w:rsidR="00C34D29" w:rsidRPr="00C34D29">
        <w:rPr>
          <w:sz w:val="24"/>
          <w:szCs w:val="24"/>
        </w:rPr>
        <w:t>Prominska</w:t>
      </w:r>
      <w:proofErr w:type="spellEnd"/>
      <w:r w:rsidR="00C34D29" w:rsidRPr="00C34D29">
        <w:rPr>
          <w:sz w:val="24"/>
          <w:szCs w:val="24"/>
        </w:rPr>
        <w:t xml:space="preserve"> 10</w:t>
      </w:r>
      <w:r>
        <w:rPr>
          <w:sz w:val="24"/>
          <w:szCs w:val="24"/>
        </w:rPr>
        <w:t xml:space="preserve">, otvorio </w:t>
      </w:r>
      <w:r w:rsidR="00C34D29">
        <w:rPr>
          <w:sz w:val="24"/>
          <w:szCs w:val="24"/>
        </w:rPr>
        <w:t xml:space="preserve">i </w:t>
      </w:r>
      <w:r w:rsidR="00C34D29" w:rsidRPr="009721F9">
        <w:rPr>
          <w:sz w:val="24"/>
          <w:szCs w:val="24"/>
        </w:rPr>
        <w:t>istovremeno zaključio</w:t>
      </w:r>
      <w:r w:rsidR="00C34D29" w:rsidRPr="00C34D2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 broj: 04-06</w:t>
      </w:r>
      <w:r w:rsidR="00C34D29">
        <w:rPr>
          <w:sz w:val="24"/>
          <w:szCs w:val="24"/>
        </w:rPr>
        <w:t>-</w:t>
      </w:r>
      <w:r>
        <w:rPr>
          <w:sz w:val="24"/>
          <w:szCs w:val="24"/>
        </w:rPr>
        <w:t>15-</w:t>
      </w:r>
      <w:r w:rsidR="00C34D29">
        <w:rPr>
          <w:sz w:val="24"/>
          <w:szCs w:val="24"/>
        </w:rPr>
        <w:t>6054</w:t>
      </w:r>
      <w:r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C34D29">
        <w:rPr>
          <w:sz w:val="24"/>
          <w:szCs w:val="24"/>
        </w:rPr>
        <w:t>21. ožujka</w:t>
      </w:r>
      <w:r>
        <w:rPr>
          <w:sz w:val="24"/>
          <w:szCs w:val="24"/>
        </w:rPr>
        <w:t xml:space="preserve"> 2016. na ime predujma za namirenje troškova postupka ima zaplijenjena novčana sredstva u iznosu od </w:t>
      </w:r>
      <w:r w:rsidR="00C34D29">
        <w:rPr>
          <w:sz w:val="24"/>
          <w:szCs w:val="24"/>
        </w:rPr>
        <w:t>5.000,00</w:t>
      </w:r>
      <w:r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 xml:space="preserve">S obzirom na to da je u ovom postupku </w:t>
      </w:r>
      <w:r w:rsidR="00EA4321" w:rsidRPr="009721F9">
        <w:rPr>
          <w:sz w:val="24"/>
          <w:szCs w:val="24"/>
        </w:rPr>
        <w:t xml:space="preserve">otvoren stečaj nad </w:t>
      </w:r>
      <w:r w:rsidR="00EA4321">
        <w:rPr>
          <w:sz w:val="24"/>
          <w:szCs w:val="24"/>
        </w:rPr>
        <w:t>dužnikom, sud je na temelju odredbe čl. 112. st. 6. SZ-a 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C34D29">
        <w:rPr>
          <w:sz w:val="24"/>
          <w:szCs w:val="24"/>
        </w:rPr>
        <w:t>22. svibnja 2017</w:t>
      </w:r>
      <w:r w:rsidR="003D0688" w:rsidRPr="000B5A49">
        <w:rPr>
          <w:sz w:val="24"/>
          <w:szCs w:val="24"/>
        </w:rPr>
        <w:t xml:space="preserve">. </w:t>
      </w:r>
    </w:p>
    <w:p w:rsidRDefault="00C34D29" w:rsidP="00817543" w:rsidR="00C34D29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C34D29" w:rsidP="00C34D29" w:rsidR="00C34D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C44101">
        <w:rPr>
          <w:sz w:val="24"/>
          <w:szCs w:val="24"/>
        </w:rPr>
        <w:t>,v.r.</w:t>
      </w:r>
    </w:p>
    <w:p w:rsidRDefault="00E36493" w:rsidP="00817543" w:rsidR="008A7C5A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C34D29" w:rsidP="008A7C5A" w:rsidR="00C34D2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C44101" w:rsidP="00C359B6" w:rsidR="00C44101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44101" w:rsidP="00C359B6" w:rsidR="00C44101">
      <w:pPr>
        <w:pStyle w:val="Bezproreda"/>
        <w:ind w:left="4956"/>
        <w:jc w:val="right"/>
      </w:pPr>
      <w:r>
        <w:t>Karmela Dolenc</w:t>
      </w:r>
    </w:p>
    <w:p w:rsidRDefault="008A7C5A" w:rsidP="00C44101" w:rsidR="008A7C5A" w:rsidRPr="00EA43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C34D29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34D2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>
      <w:rPr>
        <w:sz w:val="24"/>
        <w:szCs w:val="24"/>
      </w:rPr>
      <w:t>2901/16-31</w:t>
    </w:r>
    <w:r w:rsidR="00817543"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4101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1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4410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1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4410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DELAMARE PLOV d.o.o. zastupanog po punomoćniku Ivan Jagatić</izvorni_sadrzaj>
    <derivirana_varijabla naziv="DomainObject.Predmet.ProtustrankaFormated_1">  DELAMARE PLOV d.o.o. zastupanog po punomoćniku Ivan Jagatić</derivirana_varijabla>
  </DomainObject.Predmet.ProtustrankaFormated>
  <DomainObject.Predmet.ProtustrankaFormatedOIB>
    <izvorni_sadrzaj>  DELAMARE PLOV d.o.o., OIB 06092047154 zastupanog po punomoćniku Ivan Jagatić</izvorni_sadrzaj>
    <derivirana_varijabla naziv="DomainObject.Predmet.ProtustrankaFormatedOIB_1">  DELAMARE PLOV d.o.o., OIB 06092047154 zastupanog po punomoćniku Ivan Jagatić</derivirana_varijabla>
  </DomainObject.Predmet.ProtustrankaFormatedOIB>
  <DomainObject.Predmet.ProtustrankaFormatedWithAdress>
    <izvorni_sadrzaj> DELAMARE PLOV d.o.o., Prominska 10, 10360 Sesvete zastupanog po punomoćniku Ivan Jagatić</izvorni_sadrzaj>
    <derivirana_varijabla naziv="DomainObject.Predmet.ProtustrankaFormatedWithAdress_1"> DELAMARE PLOV d.o.o., Prominska 10, 10360 Sesvete zastupanog po punomoćniku Ivan Jagatić</derivirana_varijabla>
  </DomainObject.Predmet.ProtustrankaFormatedWithAdress>
  <DomainObject.Predmet.ProtustrankaFormatedWithAdressOIB>
    <izvorni_sadrzaj> DELAMARE PLOV d.o.o., OIB 06092047154, Prominska 10, 10360 Sesvete zastupanog po punomoćniku Ivan Jagatić</izvorni_sadrzaj>
    <derivirana_varijabla naziv="DomainObject.Predmet.ProtustrankaFormatedWithAdressOIB_1"> DELAMARE PLOV d.o.o., OIB 06092047154, Prominska 10, 10360 Sesvete zastupanog po punomoćniku Ivan Jagatić</derivirana_varijabla>
  </DomainObject.Predmet.ProtustrankaFormatedWithAdressOIB>
  <DomainObject.Predmet.ProtustrankaWithAdress>
    <izvorni_sadrzaj>DELAMARE PLOV d.o.o. Prominska 10, 10360 Sesvete</izvorni_sadrzaj>
    <derivirana_varijabla naziv="DomainObject.Predmet.ProtustrankaWithAdress_1">DELAMARE PLOV d.o.o. Prominska 10, 10360 Sesvete</derivirana_varijabla>
  </DomainObject.Predmet.ProtustrankaWithAdress>
  <DomainObject.Predmet.ProtustrankaWithAdressOIB>
    <izvorni_sadrzaj>DELAMARE PLOV d.o.o., OIB 06092047154, Prominska 10, 10360 Sesvete</izvorni_sadrzaj>
    <derivirana_varijabla naziv="DomainObject.Predmet.ProtustrankaWithAdressOIB_1">DELAMARE PLOV d.o.o., OIB 06092047154, Prominska 10, 10360 Sesvete</derivirana_varijabla>
  </DomainObject.Predmet.ProtustrankaWithAdressOIB>
  <DomainObject.Predmet.ProtustrankaNazivFormated>
    <izvorni_sadrzaj>DELAMARE PLOV d.o.o.</izvorni_sadrzaj>
    <derivirana_varijabla naziv="DomainObject.Predmet.ProtustrankaNazivFormated_1">DELAMARE PLOV d.o.o.</derivirana_varijabla>
  </DomainObject.Predmet.ProtustrankaNazivFormated>
  <DomainObject.Predmet.ProtustrankaNazivFormatedOIB>
    <izvorni_sadrzaj>DELAMARE PLOV d.o.o., OIB 06092047154</izvorni_sadrzaj>
    <derivirana_varijabla naziv="DomainObject.Predmet.ProtustrankaNazivFormatedOIB_1">DELAMARE PLOV d.o.o., OIB 06092047154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DELAMARE PLOV d.o.o. zastupanog po punomoćniku Ivan Jagatić</item>
    </izvorni_sadrzaj>
    <derivirana_varijabla naziv="DomainObject.Predmet.ProtuStrankaListFormated_1">
      <item>DELAMARE PLOV d.o.o. zastupanog po punomoćniku Ivan Jagatić</item>
    </derivirana_varijabla>
  </DomainObject.Predmet.ProtuStrankaListFormated>
  <DomainObject.Predmet.ProtuStrankaListFormatedOIB>
    <izvorni_sadrzaj>
      <item>DELAMARE PLOV d.o.o., OIB 06092047154 zastupanog po punomoćniku Ivan Jagatić</item>
    </izvorni_sadrzaj>
    <derivirana_varijabla naziv="DomainObject.Predmet.ProtuStrankaListFormatedOIB_1">
      <item>DELAMARE PLOV d.o.o., OIB 06092047154 zastupanog po punomoćniku Ivan Jagatić</item>
    </derivirana_varijabla>
  </DomainObject.Predmet.ProtuStrankaListFormatedOIB>
  <DomainObject.Predmet.ProtuStrankaListFormatedWithAdress>
    <izvorni_sadrzaj>
      <item>DELAMARE PLOV d.o.o., Prominska 10, 10360 Sesvete zastupanog po punomoćniku Ivan Jagatić</item>
    </izvorni_sadrzaj>
    <derivirana_varijabla naziv="DomainObject.Predmet.ProtuStrankaListFormatedWithAdress_1">
      <item>DELAMARE PLOV d.o.o., Prominska 10, 10360 Sesvete zastupanog po punomoćniku Ivan Jagatić</item>
    </derivirana_varijabla>
  </DomainObject.Predmet.ProtuStrankaListFormatedWithAdress>
  <DomainObject.Predmet.ProtuStrankaListFormatedWithAdressOIB>
    <izvorni_sadrzaj>
      <item>DELAMARE PLOV d.o.o., OIB 06092047154, Prominska 10, 10360 Sesvete zastupanog po punomoćniku Ivan Jagatić</item>
    </izvorni_sadrzaj>
    <derivirana_varijabla naziv="DomainObject.Predmet.ProtuStrankaListFormatedWithAdressOIB_1">
      <item>DELAMARE PLOV d.o.o., OIB 06092047154, Prominska 10, 10360 Sesvete zastupanog po punomoćniku Ivan Jagatić</item>
    </derivirana_varijabla>
  </DomainObject.Predmet.ProtuStrankaListFormatedWithAdressOIB>
  <DomainObject.Predmet.ProtuStrankaListNazivFormated>
    <izvorni_sadrzaj>
      <item>DELAMARE PLOV d.o.o.</item>
    </izvorni_sadrzaj>
    <derivirana_varijabla naziv="DomainObject.Predmet.ProtuStrankaListNazivFormated_1">
      <item>DELAMARE PLOV d.o.o.</item>
    </derivirana_varijabla>
  </DomainObject.Predmet.ProtuStrankaListNazivFormated>
  <DomainObject.Predmet.ProtuStrankaListNazivFormatedOIB>
    <izvorni_sadrzaj>
      <item>DELAMARE PLOV d.o.o., OIB 06092047154</item>
    </izvorni_sadrzaj>
    <derivirana_varijabla naziv="DomainObject.Predmet.ProtuStrankaListNazivFormatedOIB_1">
      <item>DELAMARE PLOV d.o.o., OIB 06092047154</item>
    </derivirana_varijabla>
  </DomainObject.Predmet.ProtuStrankaListNazivFormatedOIB>
  <DomainObject.Predmet.OstaliListFormated>
    <izvorni_sadrzaj>
      <item>Ivan Jagatić punomoćnik sudionika u postupku DELAMARE PLOV d.o.o.</item>
      <item>Raiffeisenbank Austria d.d.</item>
      <item>Mladen Janiška</item>
    </izvorni_sadrzaj>
    <derivirana_varijabla naziv="DomainObject.Predmet.OstaliListFormated_1">
      <item>Ivan Jagatić punomoćnik sudionika u postupku DELAMARE PLOV d.o.o.</item>
      <item>Raiffeisenbank Austria d.d.</item>
      <item>Mladen Janiška</item>
    </derivirana_varijabla>
  </DomainObject.Predmet.OstaliListFormated>
  <DomainObject.Predmet.OstaliListFormatedOIB>
    <izvorni_sadrzaj>
      <item>Ivan Jagatić, OIB 25576154287 punomoćnik sudionika u postupku DELAMARE PLOV d.o.o.</item>
      <item>Raiffeisenbank Austria d.d., OIB 53056966535</item>
      <item>Mladen Janiška, OIB 52042379273</item>
    </izvorni_sadrzaj>
    <derivirana_varijabla naziv="DomainObject.Predmet.OstaliListFormatedOIB_1">
      <item>Ivan Jagatić, OIB 25576154287 punomoćnik sudionika u postupku DELAMARE PLOV d.o.o.</item>
      <item>Raiffeisenbank Austria d.d., OIB 53056966535</item>
      <item>Mladen Janiška, OIB 52042379273</item>
    </derivirana_varijabla>
  </DomainObject.Predmet.OstaliListFormatedOIB>
  <DomainObject.Predmet.OstaliListFormatedWithAdress>
    <izvorni_sadrzaj>
      <item>Ivan Jagatić, Prominska Ulica 10, 10360 Sesvete punomoćnik sudionika u postupku DELAMARE PLOV d.o.o.</item>
      <item>Raiffeisenbank Austria d.d., Petrinjska 59, 10000 Zagreb</item>
      <item>Mladen Janiška, Ribnjak 52, 10000 Zagreb</item>
    </izvorni_sadrzaj>
    <derivirana_varijabla naziv="DomainObject.Predmet.OstaliListFormatedWithAdress_1">
      <item>Ivan Jagatić, Prominska Ulica 10, 10360 Sesvete punomoćnik sudionika u postupku DELAMARE PLOV d.o.o.</item>
      <item>Raiffeisenbank Austria d.d., Petrinjska 59, 10000 Zagreb</item>
      <item>Mladen Janiška, Ribnjak 52, 10000 Zagreb</item>
    </derivirana_varijabla>
  </DomainObject.Predmet.OstaliListFormatedWithAdress>
  <DomainObject.Predmet.OstaliListFormatedWithAdressOIB>
    <izvorni_sadrzaj>
      <item>Ivan Jagatić, OIB 25576154287, Prominska Ulica 10, 10360 Sesvete punomoćnik sudionika u postupku DELAMARE PLOV d.o.o.</item>
      <item>Raiffeisenbank Austria d.d., OIB 53056966535, Petrinjska 59, 10000 Zagreb</item>
      <item>Mladen Janiška, OIB 52042379273, Ribnjak 52, 10000 Zagreb</item>
    </izvorni_sadrzaj>
    <derivirana_varijabla naziv="DomainObject.Predmet.OstaliListFormatedWithAdressOIB_1">
      <item>Ivan Jagatić, OIB 25576154287, Prominska Ulica 10, 10360 Sesvete punomoćnik sudionika u postupku DELAMARE PLOV d.o.o.</item>
      <item>Raiffeisenbank Austria d.d., OIB 53056966535, Petrinjska 59, 10000 Zagreb</item>
      <item>Mladen Janiška, OIB 52042379273, Ribnjak 52, 10000 Zagreb</item>
    </derivirana_varijabla>
  </DomainObject.Predmet.OstaliListFormatedWithAdressOIB>
  <DomainObject.Predmet.OstaliListNazivFormated>
    <izvorni_sadrzaj>
      <item>Ivan Jagatić</item>
      <item>Raiffeisenbank Austria d.d.</item>
      <item>Mladen Janiška</item>
    </izvorni_sadrzaj>
    <derivirana_varijabla naziv="DomainObject.Predmet.OstaliListNazivFormated_1">
      <item>Ivan Jagatić</item>
      <item>Raiffeisenbank Austria d.d.</item>
      <item>Mladen Janiška</item>
    </derivirana_varijabla>
  </DomainObject.Predmet.OstaliListNazivFormated>
  <DomainObject.Predmet.OstaliListNazivFormatedOIB>
    <izvorni_sadrzaj>
      <item>Ivan Jagatić, OIB 25576154287</item>
      <item>Raiffeisenbank Austria d.d., OIB 53056966535</item>
      <item>Mladen Janiška, OIB 52042379273</item>
    </izvorni_sadrzaj>
    <derivirana_varijabla naziv="DomainObject.Predmet.OstaliListNazivFormatedOIB_1">
      <item>Ivan Jagatić, OIB 25576154287</item>
      <item>Raiffeisenbank Austria d.d., OIB 53056966535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DELAMARE PLOV d.o.o.</izvorni_sadrzaj>
    <derivirana_varijabla naziv="DomainObject.Predmet.ProtustrankaIDrugi_1">DELAMARE PLOV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DELAMARE PLOV d.o.o., OIB 06092047154, Prominska 10, 10360 Sesvete</izvorni_sadrzaj>
    <derivirana_varijabla naziv="DomainObject.Predmet.ProtustrankaIDrugiAdressOIB_1">DELAMARE PLOV d.o.o., OIB 06092047154, Prominska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St-2901/2016-29</izvorni_sadrzaj>
    <derivirana_varijabla naziv="DomainObject.Predmet.OdlukaRjesenje.Oznaka_1">St-2901/2016-29</derivirana_varijabla>
  </DomainObject.Predmet.OdlukaRjesenje.Oznaka>
  <DomainObject.Predmet.SudioniciListNaziv>
    <izvorni_sadrzaj>
      <item>FINA Regionalni centar Zagreb</item>
      <item>DELAMARE PLOV d.o.o.</item>
      <item>Ivan Jagatić</item>
      <item>Raiffeisenbank Austria d.d.</item>
      <item>Mladen Janiška</item>
      <item>VJEROVNICI</item>
    </izvorni_sadrzaj>
    <derivirana_varijabla naziv="DomainObject.Predmet.SudioniciListNaziv_1">
      <item>FINA Regionalni centar Zagreb</item>
      <item>DELAMARE PLOV d.o.o.</item>
      <item>Ivan Jagatić</item>
      <item>Raiffeisenbank Austria d.d.</item>
      <item>Mladen Janiška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  <item>Mladen Janiška, OIB 52042379273, Ribnjak 52,10000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  <item>Mladen Janiška, OIB 52042379273, Ribnjak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06092047154</item>
      <item>, OIB 25576154287</item>
      <item>, OIB 53056966535</item>
      <item>, OIB 52042379273</item>
      <item>, OIB null</item>
    </izvorni_sadrzaj>
    <derivirana_varijabla naziv="DomainObject.Predmet.SudioniciListNazivOIB_1">
      <item>, OIB 85821130368</item>
      <item>, OIB 06092047154</item>
      <item>, OIB 25576154287</item>
      <item>, OIB 53056966535</item>
      <item>, OIB 52042379273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1296</properties:Characters>
  <properties:Lines>40</properties:Lines>
  <properties:Paragraphs>14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2017-05-23T07:36:00Z</cp:lastPrinted>
  <dcterms:modified xmlns:xsi="http://www.w3.org/2001/XMLSchema-instance" xsi:type="dcterms:W3CDTF">2017-05-23T07:36:00Z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