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0ff4" w14:paraId="f5d0ff4" w:rsidRDefault="00AE649C" w:rsidP="006363C7" w:rsidR="00AE649C" w:rsidRPr="006363C7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6363C7" w:rsidP="006363C7" w:rsidR="00AE649C" w:rsidRPr="006363C7">
      <w:pPr>
        <w:pStyle w:val="SudNaziv"/>
        <w:ind w:firstLine="708" w:left="4956"/>
        <w:rPr>
          <w:b w:val="false"/>
        </w:rPr>
      </w:pPr>
      <w:r w:rsidRPr="006363C7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363C7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363C7">
        <w:rPr>
          <w:b w:val="false"/>
        </w:rPr>
        <w:t>Poslovni broj: 4 St-238/16-5</w:t>
      </w:r>
      <w:r w:rsidR="00EA1C6D" w:rsidRPr="006363C7">
        <w:rPr>
          <w:b w:val="false"/>
        </w:rPr>
        <w:tab/>
      </w:r>
    </w:p>
    <w:p w:rsidRDefault="006363C7" w:rsidP="006363C7" w:rsidR="006363C7" w:rsidRPr="006363C7">
      <w:pPr>
        <w:widowControl w:val="false"/>
        <w:spacing w:after="0"/>
        <w:jc w:val="both"/>
        <w:rPr>
          <w:snapToGrid w:val="false"/>
        </w:rPr>
      </w:pPr>
      <w:r w:rsidRPr="006363C7">
        <w:rPr>
          <w:bCs/>
          <w:snapToGrid w:val="false"/>
        </w:rPr>
        <w:t xml:space="preserve">                     </w:t>
      </w:r>
      <w:r w:rsidRPr="006363C7"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3C7">
        <w:rPr>
          <w:bCs/>
          <w:snapToGrid w:val="false"/>
        </w:rPr>
        <w:tab/>
      </w:r>
      <w:r w:rsidRPr="006363C7">
        <w:rPr>
          <w:bCs/>
          <w:snapToGrid w:val="false"/>
        </w:rPr>
        <w:tab/>
        <w:t xml:space="preserve">                             </w:t>
      </w:r>
    </w:p>
    <w:p w:rsidRDefault="006363C7" w:rsidP="006363C7" w:rsidR="006363C7" w:rsidRPr="006363C7">
      <w:pPr>
        <w:widowControl w:val="false"/>
        <w:spacing w:after="0"/>
        <w:jc w:val="both"/>
        <w:rPr>
          <w:snapToGrid w:val="false"/>
        </w:rPr>
      </w:pPr>
      <w:r w:rsidRPr="006363C7">
        <w:rPr>
          <w:snapToGrid w:val="false"/>
        </w:rPr>
        <w:t xml:space="preserve">       REPUBLIKA HRVATSKA</w:t>
      </w:r>
    </w:p>
    <w:p w:rsidRDefault="006363C7" w:rsidP="006363C7" w:rsidR="006363C7" w:rsidRPr="006363C7">
      <w:pPr>
        <w:widowControl w:val="false"/>
        <w:spacing w:after="0"/>
        <w:jc w:val="both"/>
        <w:rPr>
          <w:snapToGrid w:val="false"/>
        </w:rPr>
      </w:pPr>
      <w:r w:rsidRPr="006363C7">
        <w:rPr>
          <w:snapToGrid w:val="false"/>
        </w:rPr>
        <w:t>TRGOVAČKI SUD U VARAŽDINU</w:t>
      </w:r>
    </w:p>
    <w:p w:rsidRDefault="006363C7" w:rsidP="006363C7" w:rsidR="006363C7" w:rsidRPr="006363C7">
      <w:pPr>
        <w:widowControl w:val="false"/>
        <w:spacing w:after="0"/>
        <w:rPr>
          <w:bCs/>
          <w:snapToGrid w:val="false"/>
        </w:rPr>
      </w:pPr>
      <w:r w:rsidRPr="006363C7">
        <w:rPr>
          <w:snapToGrid w:val="false"/>
        </w:rPr>
        <w:t xml:space="preserve">                  B. Radić 2</w:t>
      </w:r>
      <w:r w:rsidRPr="006363C7">
        <w:rPr>
          <w:bCs/>
          <w:snapToGrid w:val="false"/>
        </w:rPr>
        <w:t xml:space="preserve">                   </w:t>
      </w:r>
      <w:r w:rsidRPr="006363C7">
        <w:rPr>
          <w:bCs/>
          <w:snapToGrid w:val="false"/>
        </w:rPr>
        <w:tab/>
      </w:r>
      <w:r w:rsidRPr="006363C7">
        <w:rPr>
          <w:bCs/>
          <w:snapToGrid w:val="false"/>
        </w:rPr>
        <w:tab/>
      </w:r>
      <w:r w:rsidRPr="006363C7">
        <w:rPr>
          <w:bCs/>
          <w:snapToGrid w:val="false"/>
        </w:rPr>
        <w:tab/>
      </w:r>
    </w:p>
    <w:p w:rsidRDefault="006363C7" w:rsidP="006363C7" w:rsidR="006363C7" w:rsidRPr="006363C7">
      <w:pPr>
        <w:spacing w:after="0"/>
        <w:rPr>
          <w:lang w:eastAsia="hr-HR"/>
        </w:rPr>
      </w:pP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  <w:jc w:val="center"/>
      </w:pPr>
      <w:r w:rsidRPr="006363C7">
        <w:t>U  I M E  R E P U B L I K E  H R V A T S K E</w:t>
      </w: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  <w:jc w:val="center"/>
      </w:pPr>
      <w:r w:rsidRPr="006363C7">
        <w:t>R J E Š E NJ E</w:t>
      </w: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  <w:jc w:val="both"/>
        <w:rPr>
          <w:szCs w:val="20"/>
        </w:rPr>
      </w:pPr>
      <w:r w:rsidRPr="006363C7">
        <w:tab/>
        <w:t xml:space="preserve">Trgovački sud u Varaždinu po sucu toga suda Iris Hatvalić </w:t>
      </w:r>
      <w:proofErr w:type="spellStart"/>
      <w:r w:rsidRPr="006363C7">
        <w:t>Nemec</w:t>
      </w:r>
      <w:proofErr w:type="spellEnd"/>
      <w:r w:rsidRPr="006363C7">
        <w:t xml:space="preserve">, kao stečajnom sucu u predmetu u povodu zahtjeva Financijske agencije Regionalni centar Zagreb, Podružnica Varaždin, Augusta Cesarca 2, Varaždin, za pokretanje skraćenog stečajnog postupka protiv dužnika BORIS j.d.o.o. iz Donjeg </w:t>
      </w:r>
      <w:proofErr w:type="spellStart"/>
      <w:r w:rsidRPr="006363C7">
        <w:t>Pustakovca</w:t>
      </w:r>
      <w:proofErr w:type="spellEnd"/>
      <w:r w:rsidRPr="006363C7">
        <w:t xml:space="preserve">, Donji </w:t>
      </w:r>
      <w:proofErr w:type="spellStart"/>
      <w:r w:rsidRPr="006363C7">
        <w:t>Pustakovec</w:t>
      </w:r>
      <w:proofErr w:type="spellEnd"/>
      <w:r w:rsidRPr="006363C7">
        <w:t xml:space="preserve"> 33, OIB: 79063782063, dana 19. svibnja 2016. </w:t>
      </w:r>
    </w:p>
    <w:p w:rsidRDefault="006363C7" w:rsidP="006363C7" w:rsidR="006363C7" w:rsidRPr="006363C7">
      <w:pPr>
        <w:spacing w:after="0"/>
        <w:jc w:val="both"/>
      </w:pPr>
    </w:p>
    <w:p w:rsidRDefault="006363C7" w:rsidP="006363C7" w:rsidR="006363C7" w:rsidRPr="006363C7">
      <w:pPr>
        <w:spacing w:after="0"/>
        <w:jc w:val="center"/>
      </w:pPr>
      <w:r w:rsidRPr="006363C7">
        <w:t>r i j e š i o  j e</w:t>
      </w: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  <w:jc w:val="both"/>
      </w:pPr>
      <w:r w:rsidRPr="006363C7">
        <w:tab/>
        <w:t xml:space="preserve">I Otvara se stečajni postupak nad stečajnim dužnikom BORIS j.d.o.o. iz Donjeg </w:t>
      </w:r>
      <w:proofErr w:type="spellStart"/>
      <w:r w:rsidRPr="006363C7">
        <w:t>Pustakovca</w:t>
      </w:r>
      <w:proofErr w:type="spellEnd"/>
      <w:r w:rsidRPr="006363C7">
        <w:t xml:space="preserve">, Donji </w:t>
      </w:r>
      <w:proofErr w:type="spellStart"/>
      <w:r w:rsidRPr="006363C7">
        <w:t>Pustakovec</w:t>
      </w:r>
      <w:proofErr w:type="spellEnd"/>
      <w:r w:rsidRPr="006363C7">
        <w:t xml:space="preserve"> 33, OIB: 79063782063, s danom 19. svibnja 2016. u 10,00 sati.</w:t>
      </w:r>
    </w:p>
    <w:p w:rsidRDefault="006363C7" w:rsidP="006363C7" w:rsidR="006363C7" w:rsidRPr="006363C7">
      <w:pPr>
        <w:spacing w:after="0"/>
        <w:jc w:val="both"/>
      </w:pPr>
    </w:p>
    <w:p w:rsidRDefault="006363C7" w:rsidP="006363C7" w:rsidR="006363C7" w:rsidRPr="006363C7">
      <w:pPr>
        <w:spacing w:after="0"/>
        <w:jc w:val="both"/>
        <w:rPr>
          <w:szCs w:val="20"/>
        </w:rPr>
      </w:pPr>
      <w:r w:rsidRPr="006363C7">
        <w:tab/>
        <w:t xml:space="preserve">II Zaključuje se stečajni postupak nad stečajnim dužnikom BORIS j.d.o.o. iz Donjeg </w:t>
      </w:r>
      <w:proofErr w:type="spellStart"/>
      <w:r w:rsidRPr="006363C7">
        <w:t>Pustakovca</w:t>
      </w:r>
      <w:proofErr w:type="spellEnd"/>
      <w:r w:rsidRPr="006363C7">
        <w:t xml:space="preserve">, Donji </w:t>
      </w:r>
      <w:proofErr w:type="spellStart"/>
      <w:r w:rsidRPr="006363C7">
        <w:t>Pustakovec</w:t>
      </w:r>
      <w:proofErr w:type="spellEnd"/>
      <w:r w:rsidRPr="006363C7">
        <w:t xml:space="preserve"> 33, OIB: 79063782063.</w:t>
      </w:r>
    </w:p>
    <w:p w:rsidRDefault="006363C7" w:rsidP="006363C7" w:rsidR="006363C7" w:rsidRPr="006363C7">
      <w:pPr>
        <w:spacing w:after="0"/>
        <w:jc w:val="both"/>
      </w:pPr>
    </w:p>
    <w:p w:rsidRDefault="006363C7" w:rsidP="006363C7" w:rsidR="006363C7" w:rsidRPr="006363C7">
      <w:pPr>
        <w:spacing w:after="0"/>
        <w:jc w:val="both"/>
      </w:pPr>
      <w:r w:rsidRPr="006363C7">
        <w:tab/>
        <w:t xml:space="preserve">III Za stečajnog upravitelja imenuje se Hrvoje </w:t>
      </w:r>
      <w:proofErr w:type="spellStart"/>
      <w:r w:rsidRPr="006363C7">
        <w:t>Kraljičković</w:t>
      </w:r>
      <w:proofErr w:type="spellEnd"/>
      <w:r w:rsidRPr="006363C7">
        <w:t>, Trg hrvatskih velikana 4, Zagreb, OIB: 63875916042.</w:t>
      </w:r>
    </w:p>
    <w:p w:rsidRDefault="006363C7" w:rsidP="006363C7" w:rsidR="006363C7" w:rsidRPr="006363C7">
      <w:pPr>
        <w:spacing w:after="0"/>
        <w:jc w:val="both"/>
        <w:rPr>
          <w:color w:val="FF0000"/>
        </w:rPr>
      </w:pPr>
    </w:p>
    <w:p w:rsidRDefault="006363C7" w:rsidP="006363C7" w:rsidR="006363C7" w:rsidRPr="006363C7">
      <w:pPr>
        <w:spacing w:after="0"/>
        <w:jc w:val="both"/>
      </w:pPr>
      <w:r w:rsidRPr="006363C7">
        <w:tab/>
        <w:t>IV Ovo rješenje objavit će se na e-oglasnoj ploči suda.</w:t>
      </w:r>
    </w:p>
    <w:p w:rsidRDefault="006363C7" w:rsidP="006363C7" w:rsidR="006363C7" w:rsidRPr="006363C7">
      <w:pPr>
        <w:spacing w:after="0"/>
        <w:jc w:val="both"/>
      </w:pPr>
    </w:p>
    <w:p w:rsidRDefault="006363C7" w:rsidP="006363C7" w:rsidR="006363C7" w:rsidRPr="006363C7">
      <w:pPr>
        <w:spacing w:after="0"/>
        <w:jc w:val="both"/>
        <w:rPr>
          <w:szCs w:val="20"/>
        </w:rPr>
      </w:pPr>
      <w:r w:rsidRPr="006363C7">
        <w:tab/>
        <w:t xml:space="preserve">V Po pravomoćnosti ovoga rješenja stečajni dužnik BORIS j.d.o.o. iz Donjeg </w:t>
      </w:r>
      <w:proofErr w:type="spellStart"/>
      <w:r w:rsidRPr="006363C7">
        <w:t>Pustakovca</w:t>
      </w:r>
      <w:proofErr w:type="spellEnd"/>
      <w:r w:rsidRPr="006363C7">
        <w:t xml:space="preserve">, Donji </w:t>
      </w:r>
      <w:proofErr w:type="spellStart"/>
      <w:r w:rsidRPr="006363C7">
        <w:t>Pustakovec</w:t>
      </w:r>
      <w:proofErr w:type="spellEnd"/>
      <w:r w:rsidRPr="006363C7">
        <w:t xml:space="preserve"> 33, OIB: 79063782063, bit će brisan iz sudskog registra.</w:t>
      </w: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  <w:jc w:val="center"/>
      </w:pPr>
      <w:r w:rsidRPr="006363C7">
        <w:t>Obrazloženje</w:t>
      </w: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  <w:jc w:val="both"/>
      </w:pPr>
      <w:r w:rsidRPr="006363C7">
        <w:tab/>
        <w:t xml:space="preserve">Predlagatelj je dana 15.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6363C7">
        <w:t>prokazni</w:t>
      </w:r>
      <w:proofErr w:type="spellEnd"/>
      <w:r w:rsidRPr="006363C7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  <w:jc w:val="both"/>
      </w:pPr>
      <w:r w:rsidRPr="006363C7">
        <w:lastRenderedPageBreak/>
        <w:tab/>
        <w:t xml:space="preserve">Kako osoba ovlaštena za zastupanje pravne osobe u roku od petnaest dana nije podnijela javnobilježnički ovjerovljeni </w:t>
      </w:r>
      <w:proofErr w:type="spellStart"/>
      <w:r w:rsidRPr="006363C7">
        <w:t>prokazni</w:t>
      </w:r>
      <w:proofErr w:type="spellEnd"/>
      <w:r w:rsidRPr="006363C7"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363C7" w:rsidP="006363C7" w:rsidR="006363C7" w:rsidRPr="006363C7">
      <w:pPr>
        <w:spacing w:after="0"/>
        <w:jc w:val="center"/>
      </w:pPr>
    </w:p>
    <w:p w:rsidRDefault="006363C7" w:rsidP="006363C7" w:rsidR="006363C7" w:rsidRPr="006363C7">
      <w:pPr>
        <w:spacing w:after="0"/>
        <w:jc w:val="center"/>
      </w:pPr>
      <w:r w:rsidRPr="006363C7">
        <w:t>U Varaždinu, 19. svibnja 2016.</w:t>
      </w:r>
    </w:p>
    <w:p w:rsidRDefault="006363C7" w:rsidP="006363C7" w:rsidR="006363C7" w:rsidRPr="006363C7">
      <w:pPr>
        <w:spacing w:after="0"/>
      </w:pPr>
      <w:r w:rsidRPr="006363C7">
        <w:t xml:space="preserve">                                                                                                  </w:t>
      </w:r>
    </w:p>
    <w:p w:rsidRDefault="006363C7" w:rsidP="006363C7" w:rsidR="006363C7" w:rsidRPr="006363C7">
      <w:pPr>
        <w:spacing w:after="0"/>
      </w:pPr>
      <w:r w:rsidRPr="006363C7">
        <w:t xml:space="preserve">     </w:t>
      </w:r>
    </w:p>
    <w:p w:rsidRDefault="006363C7" w:rsidP="006363C7" w:rsidR="006363C7" w:rsidRPr="006363C7">
      <w:pPr>
        <w:spacing w:after="0"/>
      </w:pPr>
      <w:r w:rsidRPr="006363C7">
        <w:tab/>
      </w:r>
      <w:r w:rsidRPr="006363C7">
        <w:tab/>
      </w:r>
      <w:r w:rsidRPr="006363C7">
        <w:tab/>
      </w:r>
      <w:r w:rsidRPr="006363C7">
        <w:tab/>
      </w:r>
      <w:r w:rsidRPr="006363C7">
        <w:tab/>
      </w:r>
      <w:r w:rsidRPr="006363C7">
        <w:tab/>
      </w:r>
      <w:r w:rsidRPr="006363C7">
        <w:tab/>
        <w:t xml:space="preserve">                           SUDAC</w:t>
      </w: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</w:pPr>
      <w:r w:rsidRPr="006363C7">
        <w:t xml:space="preserve">            </w:t>
      </w:r>
      <w:r w:rsidRPr="006363C7">
        <w:tab/>
      </w:r>
      <w:r w:rsidRPr="006363C7">
        <w:tab/>
      </w:r>
      <w:r w:rsidRPr="006363C7">
        <w:tab/>
      </w:r>
      <w:r w:rsidRPr="006363C7">
        <w:tab/>
      </w:r>
      <w:r w:rsidRPr="006363C7">
        <w:tab/>
      </w:r>
      <w:r w:rsidRPr="006363C7">
        <w:tab/>
        <w:t xml:space="preserve">               Iris Hatvalić </w:t>
      </w:r>
      <w:proofErr w:type="spellStart"/>
      <w:r w:rsidRPr="006363C7">
        <w:t>Nemec</w:t>
      </w:r>
      <w:proofErr w:type="spellEnd"/>
      <w:r w:rsidRPr="006363C7">
        <w:t>, v.r.</w:t>
      </w: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  <w:ind w:left="4956"/>
      </w:pPr>
      <w:r w:rsidRPr="006363C7">
        <w:t xml:space="preserve">  Za točnost </w:t>
      </w:r>
      <w:proofErr w:type="spellStart"/>
      <w:r w:rsidRPr="006363C7">
        <w:t>otpravka</w:t>
      </w:r>
      <w:proofErr w:type="spellEnd"/>
      <w:r w:rsidRPr="006363C7">
        <w:t xml:space="preserve">-ovlašteni službenik: </w:t>
      </w:r>
    </w:p>
    <w:p w:rsidRDefault="006363C7" w:rsidP="006363C7" w:rsidR="006363C7" w:rsidRPr="006363C7">
      <w:pPr>
        <w:spacing w:after="0"/>
      </w:pPr>
      <w:r w:rsidRPr="006363C7">
        <w:t xml:space="preserve">                              </w:t>
      </w:r>
    </w:p>
    <w:p w:rsidRDefault="006363C7" w:rsidP="006363C7" w:rsidR="006363C7" w:rsidRPr="006363C7">
      <w:pPr>
        <w:spacing w:after="0"/>
      </w:pPr>
      <w:r w:rsidRPr="006363C7">
        <w:tab/>
      </w:r>
    </w:p>
    <w:p w:rsidRDefault="006363C7" w:rsidP="006363C7" w:rsidR="006363C7" w:rsidRPr="006363C7">
      <w:pPr>
        <w:spacing w:after="0"/>
      </w:pPr>
      <w:r w:rsidRPr="006363C7">
        <w:t xml:space="preserve">            Uputa o pravnom lijeku:</w:t>
      </w:r>
    </w:p>
    <w:p w:rsidRDefault="006363C7" w:rsidP="006363C7" w:rsidR="006363C7" w:rsidRPr="006363C7">
      <w:pPr>
        <w:spacing w:after="0"/>
        <w:jc w:val="both"/>
      </w:pPr>
      <w:r w:rsidRPr="006363C7"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363C7" w:rsidP="006363C7" w:rsidR="006363C7" w:rsidRPr="006363C7">
      <w:pPr>
        <w:spacing w:after="0"/>
        <w:jc w:val="both"/>
      </w:pPr>
      <w:r w:rsidRPr="006363C7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</w:pPr>
      <w:r w:rsidRPr="006363C7">
        <w:t>DNA:</w:t>
      </w:r>
    </w:p>
    <w:p w:rsidRDefault="006363C7" w:rsidP="006363C7" w:rsidR="006363C7" w:rsidRPr="006363C7">
      <w:pPr>
        <w:numPr>
          <w:ilvl w:val="0"/>
          <w:numId w:val="47"/>
        </w:numPr>
        <w:spacing w:after="0"/>
        <w:jc w:val="both"/>
        <w:rPr>
          <w:szCs w:val="20"/>
        </w:rPr>
      </w:pPr>
      <w:r w:rsidRPr="006363C7">
        <w:t>Predlagatelj Financijska agencija, Regionalni centar Zagreb, Podružnica Varaždin, Augusta Cesarca 2, 42000 Varaždin</w:t>
      </w:r>
    </w:p>
    <w:p w:rsidRDefault="006363C7" w:rsidP="006363C7" w:rsidR="006363C7" w:rsidRPr="006363C7">
      <w:pPr>
        <w:numPr>
          <w:ilvl w:val="0"/>
          <w:numId w:val="47"/>
        </w:numPr>
        <w:spacing w:after="0"/>
        <w:jc w:val="both"/>
      </w:pPr>
      <w:r w:rsidRPr="006363C7">
        <w:t>Županijsko državno odvjetništvo u Varaždinu, Braće Radića 2</w:t>
      </w:r>
    </w:p>
    <w:p w:rsidRDefault="006363C7" w:rsidP="006363C7" w:rsidR="006363C7" w:rsidRPr="006363C7">
      <w:pPr>
        <w:numPr>
          <w:ilvl w:val="0"/>
          <w:numId w:val="47"/>
        </w:numPr>
        <w:spacing w:after="0"/>
      </w:pPr>
      <w:r w:rsidRPr="006363C7">
        <w:t xml:space="preserve">Dužnik BORIS j.d.o.o., Donji </w:t>
      </w:r>
      <w:proofErr w:type="spellStart"/>
      <w:r w:rsidRPr="006363C7">
        <w:t>Pustakovec</w:t>
      </w:r>
      <w:proofErr w:type="spellEnd"/>
      <w:r w:rsidRPr="006363C7">
        <w:t xml:space="preserve"> 33, 40323 Donji </w:t>
      </w:r>
      <w:proofErr w:type="spellStart"/>
      <w:r w:rsidRPr="006363C7">
        <w:t>Pustakovec</w:t>
      </w:r>
      <w:proofErr w:type="spellEnd"/>
    </w:p>
    <w:p w:rsidRDefault="006363C7" w:rsidP="006363C7" w:rsidR="006363C7" w:rsidRPr="006363C7">
      <w:pPr>
        <w:numPr>
          <w:ilvl w:val="0"/>
          <w:numId w:val="47"/>
        </w:numPr>
        <w:spacing w:after="0"/>
      </w:pPr>
      <w:r w:rsidRPr="006363C7">
        <w:t xml:space="preserve">Direktor dužnika Boris </w:t>
      </w:r>
      <w:proofErr w:type="spellStart"/>
      <w:r w:rsidRPr="006363C7">
        <w:t>Jančec</w:t>
      </w:r>
      <w:proofErr w:type="spellEnd"/>
      <w:r w:rsidRPr="006363C7">
        <w:t xml:space="preserve">,  Donji </w:t>
      </w:r>
      <w:proofErr w:type="spellStart"/>
      <w:r w:rsidRPr="006363C7">
        <w:t>Pustakovec</w:t>
      </w:r>
      <w:proofErr w:type="spellEnd"/>
      <w:r w:rsidRPr="006363C7">
        <w:t xml:space="preserve"> 33, 40323 Donji </w:t>
      </w:r>
      <w:proofErr w:type="spellStart"/>
      <w:r w:rsidRPr="006363C7">
        <w:t>Pustakovec</w:t>
      </w:r>
      <w:proofErr w:type="spellEnd"/>
    </w:p>
    <w:p w:rsidRDefault="006363C7" w:rsidP="006363C7" w:rsidR="006363C7" w:rsidRPr="006363C7">
      <w:pPr>
        <w:numPr>
          <w:ilvl w:val="0"/>
          <w:numId w:val="47"/>
        </w:numPr>
        <w:spacing w:after="0"/>
      </w:pPr>
      <w:r w:rsidRPr="006363C7">
        <w:t>Sudski registar ovog suda radi zabilježbe (odmah i nakon pravomoćnosti)</w:t>
      </w:r>
      <w:r w:rsidRPr="006363C7">
        <w:rPr>
          <w:rFonts w:eastAsia="Calibri"/>
        </w:rPr>
        <w:t xml:space="preserve"> </w:t>
      </w:r>
    </w:p>
    <w:p w:rsidRDefault="006363C7" w:rsidP="006363C7" w:rsidR="006363C7" w:rsidRPr="006363C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6363C7">
        <w:t xml:space="preserve">Ministarstvo financija, Porezna uprava, Područni ured Sjeverna Hrvatska, Ispostava Čakovec,  O. </w:t>
      </w:r>
      <w:proofErr w:type="spellStart"/>
      <w:r w:rsidRPr="006363C7">
        <w:t>Keršovanija</w:t>
      </w:r>
      <w:proofErr w:type="spellEnd"/>
      <w:r w:rsidRPr="006363C7">
        <w:t xml:space="preserve"> 11, 40000 Čakovec</w:t>
      </w:r>
    </w:p>
    <w:p w:rsidRDefault="006363C7" w:rsidP="006363C7" w:rsidR="006363C7" w:rsidRPr="006363C7">
      <w:pPr>
        <w:numPr>
          <w:ilvl w:val="0"/>
          <w:numId w:val="47"/>
        </w:numPr>
        <w:spacing w:after="0"/>
        <w:rPr>
          <w:color w:val="FF0000"/>
        </w:rPr>
      </w:pPr>
      <w:r w:rsidRPr="006363C7">
        <w:t>Stečajni upravitelj</w:t>
      </w:r>
      <w:r w:rsidRPr="006363C7">
        <w:rPr>
          <w:color w:val="FF0000"/>
        </w:rPr>
        <w:t xml:space="preserve"> </w:t>
      </w:r>
      <w:r w:rsidRPr="006363C7">
        <w:t xml:space="preserve">Hrvoje </w:t>
      </w:r>
      <w:proofErr w:type="spellStart"/>
      <w:r w:rsidRPr="006363C7">
        <w:t>Kraljičković</w:t>
      </w:r>
      <w:proofErr w:type="spellEnd"/>
      <w:r w:rsidRPr="006363C7">
        <w:t>, Trg hrvatskih velikana 4, Zagreb</w:t>
      </w:r>
    </w:p>
    <w:p w:rsidRDefault="006363C7" w:rsidP="006363C7" w:rsidR="006363C7" w:rsidRPr="006363C7">
      <w:pPr>
        <w:numPr>
          <w:ilvl w:val="0"/>
          <w:numId w:val="47"/>
        </w:numPr>
        <w:spacing w:after="0"/>
      </w:pPr>
      <w:r w:rsidRPr="006363C7">
        <w:t>e-oglasna ploča suda</w:t>
      </w: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</w:pPr>
    </w:p>
    <w:p w:rsidRDefault="006363C7" w:rsidP="006363C7" w:rsidR="006363C7" w:rsidRPr="006363C7">
      <w:pPr>
        <w:spacing w:after="0"/>
        <w:rPr>
          <w:szCs w:val="20"/>
        </w:rPr>
      </w:pPr>
    </w:p>
    <w:p w:rsidRDefault="00CB0EA4" w:rsidP="006363C7" w:rsidR="00CB0EA4" w:rsidRPr="006363C7">
      <w:pPr>
        <w:pStyle w:val="Naslovdokumenta"/>
        <w:spacing w:after="0"/>
        <w:rPr>
          <w:b w:val="false"/>
        </w:rPr>
      </w:pPr>
    </w:p>
    <w:p w:rsidRDefault="0071688E" w:rsidP="006363C7" w:rsidR="0071688E" w:rsidRPr="006363C7">
      <w:pPr>
        <w:pStyle w:val="Poetniodjeljak"/>
        <w:spacing w:after="0"/>
      </w:pPr>
    </w:p>
    <w:p w:rsidRDefault="00A21F0D" w:rsidP="006363C7" w:rsidR="00A21F0D" w:rsidRPr="006363C7">
      <w:pPr>
        <w:pStyle w:val="NormaleSPIS"/>
        <w:spacing w:after="0"/>
        <w:rPr>
          <w:noProof/>
        </w:rPr>
      </w:pPr>
    </w:p>
    <w:p w:rsidRDefault="00DA0242" w:rsidP="006363C7" w:rsidR="00DA0242" w:rsidRPr="006363C7">
      <w:pPr>
        <w:pStyle w:val="ZapisniarPotpis"/>
        <w:spacing w:after="0"/>
      </w:pPr>
    </w:p>
    <w:sectPr w:rsidSect="0032366B" w:rsidR="00DA0242" w:rsidRPr="006363C7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3C7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650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St-238/2016-5</izvorni_sadrzaj>
    <derivirana_varijabla naziv="DomainObject.Oznaka_1">St-238/2016-5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jednostavno društvo s ograničenom odgovornošću za trgovinu i usluge</izvorni_sadrzaj>
    <derivirana_varijabla naziv="DomainObject.Predmet.ProtustrankaFormated_1">  BORIS jednostavno društvo s ograničenom odgovornošću za trgovinu i usluge</derivirana_varijabla>
  </DomainObject.Predmet.ProtustrankaFormated>
  <DomainObject.Predmet.ProtustrankaFormatedOIB>
    <izvorni_sadrzaj>  BORIS jednostavno društvo s ograničenom odgovornošću za trgovinu i usluge, OIB 79063782063</izvorni_sadrzaj>
    <derivirana_varijabla naziv="DomainObject.Predmet.ProtustrankaFormatedOIB_1">  BORIS jednostavno društvo s ograničenom odgovornošću za trgovinu i usluge, OIB 79063782063</derivirana_varijabla>
  </DomainObject.Predmet.ProtustrankaFormatedOIB>
  <DomainObject.Predmet.ProtustrankaFormatedWithAdress>
    <izvorni_sadrzaj> BORIS jednostavno društvo s ograničenom odgovornošću za trgovinu i usluge, Donji Pustakovec 33, 40323 Donji Pustakovec</izvorni_sadrzaj>
    <derivirana_varijabla naziv="DomainObject.Predmet.ProtustrankaFormatedWithAdress_1"> BORIS jednostavno društvo s ograničenom odgovornošću za trgovinu i usluge, Donji Pustakovec 33, 40323 Donji Pustakovec</derivirana_varijabla>
  </DomainObject.Predmet.ProtustrankaFormatedWithAdress>
  <DomainObject.Predmet.ProtustrankaFormatedWithAdressOIB>
    <izvorni_sadrzaj> BORIS jednostavno društvo s ograničenom odgovornošću za trgovinu i usluge, OIB 79063782063, Donji Pustakovec 33, 40323 Donji Pustakovec</izvorni_sadrzaj>
    <derivirana_varijabla naziv="DomainObject.Predmet.ProtustrankaFormatedWithAdressOIB_1"> BORIS jednostavno društvo s ograničenom odgovornošću za trgovinu i usluge, OIB 79063782063, Donji Pustakovec 33, 40323 Donji Pustakovec</derivirana_varijabla>
  </DomainObject.Predmet.ProtustrankaFormatedWithAdressOIB>
  <DomainObject.Predmet.ProtustrankaWithAdress>
    <izvorni_sadrzaj>BORIS jednostavno društvo s ograničenom odgovornošću za trgovinu i usluge Donji Pustakovec 33, 40323 Donji Pustakovec</izvorni_sadrzaj>
    <derivirana_varijabla naziv="DomainObject.Predmet.ProtustrankaWithAdress_1">BORIS jednostavno društvo s ograničenom odgovornošću za trgovinu i usluge Donji Pustakovec 33, 40323 Donji Pustakovec</derivirana_varijabla>
  </DomainObject.Predmet.ProtustrankaWithAdress>
  <DomainObject.Predmet.ProtustrankaWithAdressOIB>
    <izvorni_sadrzaj>BORIS jednostavno društvo s ograničenom odgovornošću za trgovinu i usluge, OIB 79063782063, Donji Pustakovec 33, 40323 Donji Pustakovec</izvorni_sadrzaj>
    <derivirana_varijabla naziv="DomainObject.Predmet.ProtustrankaWithAdressOIB_1">BORIS jednostavno društvo s ograničenom odgovornošću za trgovinu i usluge, OIB 79063782063, Donji Pustakovec 33, 40323 Donji Pustakovec</derivirana_varijabla>
  </DomainObject.Predmet.ProtustrankaWithAdressOIB>
  <DomainObject.Predmet.ProtustrankaNazivFormated>
    <izvorni_sadrzaj>BORIS jednostavno društvo s ograničenom odgovornošću za trgovinu i usluge</izvorni_sadrzaj>
    <derivirana_varijabla naziv="DomainObject.Predmet.ProtustrankaNazivFormated_1">BORIS jednostavno društvo s ograničenom odgovornošću za trgovinu i usluge</derivirana_varijabla>
  </DomainObject.Predmet.ProtustrankaNazivFormated>
  <DomainObject.Predmet.ProtustrankaNazivFormatedOIB>
    <izvorni_sadrzaj>BORIS jednostavno društvo s ograničenom odgovornošću za trgovinu i usluge, OIB 79063782063</izvorni_sadrzaj>
    <derivirana_varijabla naziv="DomainObject.Predmet.ProtustrankaNazivFormatedOIB_1">BORIS jednostavno društvo s ograničenom odgovornošću za trgovinu i usluge, OIB 79063782063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BORIS jednostavno društvo s ograničenom odgovornošću za trgovinu i usluge</item>
    </izvorni_sadrzaj>
    <derivirana_varijabla naziv="DomainObject.Predmet.ProtuStrankaListFormated_1">
      <item>BORIS jednostavno društvo s ograničenom odgovornošću za trgovinu i usluge</item>
    </derivirana_varijabla>
  </DomainObject.Predmet.ProtuStrankaListFormated>
  <DomainObject.Predmet.ProtuStrankaListFormatedOIB>
    <izvorni_sadrzaj>
      <item>BORIS jednostavno društvo s ograničenom odgovornošću za trgovinu i usluge, OIB 79063782063</item>
    </izvorni_sadrzaj>
    <derivirana_varijabla naziv="DomainObject.Predmet.ProtuStrankaListFormatedOIB_1">
      <item>BORIS jednostavno društvo s ograničenom odgovornošću za trgovinu i usluge, OIB 79063782063</item>
    </derivirana_varijabla>
  </DomainObject.Predmet.ProtuStrankaListFormatedOIB>
  <DomainObject.Predmet.ProtuStrankaListFormatedWithAdress>
    <izvorni_sadrzaj>
      <item>BORIS jednostavno društvo s ograničenom odgovornošću za trgovinu i usluge, Donji Pustakovec 33, 40323 Donji Pustakovec</item>
    </izvorni_sadrzaj>
    <derivirana_varijabla naziv="DomainObject.Predmet.ProtuStrankaListFormatedWithAdress_1">
      <item>BORIS jednostavno društvo s ograničenom odgovornošću za trgovinu i usluge, Donji Pustakovec 33, 40323 Donji Pustakovec</item>
    </derivirana_varijabla>
  </DomainObject.Predmet.ProtuStrankaListFormatedWithAdress>
  <DomainObject.Predmet.ProtuStrankaListFormatedWithAdressOIB>
    <izvorni_sadrzaj>
      <item>BORIS jednostavno društvo s ograničenom odgovornošću za trgovinu i usluge, OIB 79063782063, Donji Pustakovec 33, 40323 Donji Pustakovec</item>
    </izvorni_sadrzaj>
    <derivirana_varijabla naziv="DomainObject.Predmet.ProtuStrankaListFormatedWithAdressOIB_1">
      <item>BORIS jednostavno društvo s ograničenom odgovornošću za trgovinu i usluge, OIB 79063782063, Donji Pustakovec 33, 40323 Donji Pustakovec</item>
    </derivirana_varijabla>
  </DomainObject.Predmet.ProtuStrankaListFormatedWithAdressOIB>
  <DomainObject.Predmet.ProtuStrankaListNazivFormated>
    <izvorni_sadrzaj>
      <item>BORIS jednostavno društvo s ograničenom odgovornošću za trgovinu i usluge</item>
    </izvorni_sadrzaj>
    <derivirana_varijabla naziv="DomainObject.Predmet.ProtuStrankaListNazivFormated_1">
      <item>BORIS jednostavno društvo s ograničenom odgovornošću za trgovinu i usluge</item>
    </derivirana_varijabla>
  </DomainObject.Predmet.ProtuStrankaListNazivFormated>
  <DomainObject.Predmet.ProtuStrankaListNazivFormatedOIB>
    <izvorni_sadrzaj>
      <item>BORIS jednostavno društvo s ograničenom odgovornošću za trgovinu i usluge, OIB 79063782063</item>
    </izvorni_sadrzaj>
    <derivirana_varijabla naziv="DomainObject.Predmet.ProtuStrankaListNazivFormatedOIB_1">
      <item>BORIS jednostavno društvo s ograničenom odgovornošću za trgovinu i usluge, OIB 79063782063</item>
    </derivirana_varijabla>
  </DomainObject.Predmet.ProtuStrankaListNazivFormatedOIB>
  <DomainObject.Predmet.OstaliListFormated>
    <izvorni_sadrzaj>
      <item>Sudski registar</item>
      <item>Boris Jančec</item>
    </izvorni_sadrzaj>
    <derivirana_varijabla naziv="DomainObject.Predmet.OstaliListFormated_1">
      <item>Sudski registar</item>
      <item>Boris Jančec</item>
    </derivirana_varijabla>
  </DomainObject.Predmet.OstaliListFormated>
  <DomainObject.Predmet.OstaliListFormatedOIB>
    <izvorni_sadrzaj>
      <item>Sudski registar</item>
      <item>Boris Jančec, OIB 67532036664</item>
    </izvorni_sadrzaj>
    <derivirana_varijabla naziv="DomainObject.Predmet.OstaliListFormatedOIB_1">
      <item>Sudski registar</item>
      <item>Boris Jančec, OIB 67532036664</item>
    </derivirana_varijabla>
  </DomainObject.Predmet.OstaliListFormatedOIB>
  <DomainObject.Predmet.OstaliListFormatedWithAdress>
    <izvorni_sadrzaj>
      <item>Sudski registar</item>
      <item>Boris Jančec, Donji Pustakovec 33, 40323 Donji Pustakovec</item>
    </izvorni_sadrzaj>
    <derivirana_varijabla naziv="DomainObject.Predmet.OstaliListFormatedWithAdress_1">
      <item>Sudski registar</item>
      <item>Boris Jančec, Donji Pustakovec 33, 40323 Donji Pustakovec</item>
    </derivirana_varijabla>
  </DomainObject.Predmet.OstaliListFormatedWithAdress>
  <DomainObject.Predmet.OstaliListFormatedWithAdressOIB>
    <izvorni_sadrzaj>
      <item>Sudski registar</item>
      <item>Boris Jančec, OIB 67532036664, Donji Pustakovec 33, 40323 Donji Pustakovec</item>
    </izvorni_sadrzaj>
    <derivirana_varijabla naziv="DomainObject.Predmet.OstaliListFormatedWithAdressOIB_1">
      <item>Sudski registar</item>
      <item>Boris Jančec, OIB 67532036664, Donji Pustakovec 33, 40323 Donji Pustakovec</item>
    </derivirana_varijabla>
  </DomainObject.Predmet.OstaliListFormatedWithAdressOIB>
  <DomainObject.Predmet.OstaliListNazivFormated>
    <izvorni_sadrzaj>
      <item>Sudski registar</item>
      <item>Boris Jančec</item>
    </izvorni_sadrzaj>
    <derivirana_varijabla naziv="DomainObject.Predmet.OstaliListNazivFormated_1">
      <item>Sudski registar</item>
      <item>Boris Jančec</item>
    </derivirana_varijabla>
  </DomainObject.Predmet.OstaliListNazivFormated>
  <DomainObject.Predmet.OstaliListNazivFormatedOIB>
    <izvorni_sadrzaj>
      <item>Sudski registar</item>
      <item>Boris Jančec, OIB 67532036664</item>
    </izvorni_sadrzaj>
    <derivirana_varijabla naziv="DomainObject.Predmet.OstaliListNazivFormatedOIB_1">
      <item>Sudski registar</item>
      <item>Boris Jančec, OIB 67532036664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St-238/2016-5</izvorni_sadrzaj>
    <derivirana_varijabla naziv="DomainObject.PoslovniBrojDokumenta_1">St-238/2016-5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BORIS jednostavno društvo s ograničenom odgovornošću za trgovinu i usluge</izvorni_sadrzaj>
    <derivirana_varijabla naziv="DomainObject.Predmet.ProtustrankaIDrugi_1">BORIS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BORIS jednostavno društvo s ograničenom odgovornošću za trgovinu i usluge, OIB 79063782063, Donji Pustakovec 33, 40323 Donji Pustakovec</izvorni_sadrzaj>
    <derivirana_varijabla naziv="DomainObject.Predmet.ProtustrankaIDrugiAdressOIB_1">BORIS jednostavno društvo s ograničenom odgovornošću za trgovinu i usluge, OIB 79063782063, Donji Pustakovec 33, 40323 Donji Pustakovec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BORIS jednostavno društvo s ograničenom odgovornošću za trgovinu i usluge</item>
      <item>Sudski registar</item>
      <item>Boris Jančec</item>
    </izvorni_sadrzaj>
    <derivirana_varijabla naziv="DomainObject.Predmet.SudioniciListNaziv_1">
      <item>Financijska agencija</item>
      <item>BORIS jednostavno društvo s ograničenom odgovornošću za trgovinu i usluge</item>
      <item>Sudski registar</item>
      <item>Boris Jančec</item>
    </derivirana_varijabla>
  </DomainObject.Predmet.SudioniciListNaziv>
  <DomainObject.Predmet.SudioniciListAdressOIB>
    <izvorni_sadrzaj>
      <item>Financijska agencija, OIB 85821130368, A. Cesarca 2,42000 Varaždin</item>
      <item>BORIS jednostavno društvo s ograničenom odgovornošću za trgovinu i usluge, OIB 79063782063, Donji Pustakovec 33,40323 Donji Pustakovec</item>
      <item>Sudski registar</item>
      <item>Boris Jančec, OIB 67532036664, Donji Pustakovec 33,40323 Donji Pustakovec</item>
    </izvorni_sadrzaj>
    <derivirana_varijabla naziv="DomainObject.Predmet.SudioniciListAdressOIB_1">
      <item>Financijska agencija, OIB 85821130368, A. Cesarca 2,42000 Varaždin</item>
      <item>BORIS jednostavno društvo s ograničenom odgovornošću za trgovinu i usluge, OIB 79063782063, Donji Pustakovec 33,40323 Donji Pustakovec</item>
      <item>Sudski registar</item>
      <item>Boris Jančec, OIB 67532036664, Donji Pustakovec 33,40323 Donji Pustakovec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8AB83-47EE-4F7E-AF90-BB58AF6D3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2855</properties:Characters>
  <properties:Lines>88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2016-05-19T07:10:00Z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