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b464" w14:paraId="bd6b464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A375F">
        <w:rPr>
          <w:rFonts w:hAnsi="Times New Roman" w:ascii="Times New Roman"/>
        </w:rPr>
        <w:t xml:space="preserve"> </w:t>
      </w:r>
      <w:r w:rsidR="000156B2">
        <w:rPr>
          <w:rFonts w:eastAsia="Times New Roman" w:hAnsi="Times New Roman" w:ascii="Times New Roman"/>
        </w:rPr>
        <w:t>COBRA VOĆE I POVRĆE j.d.o.o., Dugo Selo, Ključec 60, OIB: 75532799962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0156B2">
        <w:rPr>
          <w:rFonts w:eastAsia="Times New Roman" w:hAnsi="Times New Roman" w:ascii="Times New Roman"/>
        </w:rPr>
        <w:t>COBRA VOĆE I POVRĆE j.d.o.o., Dugo Selo, Ključec 60, OIB: 75532799962</w:t>
      </w:r>
      <w:r w:rsidR="001B0806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0156B2">
        <w:rPr>
          <w:rFonts w:hAnsi="Times New Roman" w:ascii="Times New Roman"/>
        </w:rPr>
        <w:t>14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0156B2" w:rsidR="00456405" w:rsidRPr="00E73256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0156B2">
        <w:rPr>
          <w:rFonts w:hAnsi="Times New Roman" w:ascii="Times New Roman"/>
        </w:rPr>
        <w:t>Marija Tomeš iz Ivanić-Grada, Ulica Slobode 20, OIB: 55542209293.</w:t>
      </w:r>
    </w:p>
    <w:p w:rsidRDefault="00DF75C4" w:rsidP="00456405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9F2981">
        <w:rPr>
          <w:rFonts w:eastAsia="Times New Roman" w:hAnsi="Times New Roman" w:ascii="Times New Roman"/>
        </w:rPr>
        <w:t>COBRA VOĆE I POVRĆE j.d.o.o., Dugo Selo, Ključec 60, OIB: 75532799962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9F2981">
        <w:rPr>
          <w:rFonts w:eastAsia="Times New Roman" w:hAnsi="Times New Roman" w:ascii="Times New Roman"/>
        </w:rPr>
        <w:t xml:space="preserve">COBRA VOĆE I POVRĆE j.d.o.o., Dugo Selo, Ključec 60, OIB: 75532799962,  MBS: </w:t>
      </w:r>
      <w:r w:rsidR="009F2981" w:rsidRPr="009F2981">
        <w:rPr>
          <w:rFonts w:eastAsia="Times New Roman" w:hAnsi="Times New Roman" w:ascii="Times New Roman"/>
        </w:rPr>
        <w:t>080990202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9F2981">
        <w:rPr>
          <w:rFonts w:hAnsi="Times New Roman" w:ascii="Times New Roman"/>
        </w:rPr>
        <w:t>13. srpnja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9F2981">
        <w:rPr>
          <w:rFonts w:eastAsia="Times New Roman" w:hAnsi="Times New Roman" w:ascii="Times New Roman"/>
        </w:rPr>
        <w:t xml:space="preserve">COBRA VOĆE I POVRĆE j.d.o.o., Dugo Selo, Ključec 60, OIB: 75532799962, MBS: </w:t>
      </w:r>
      <w:r w:rsidR="009F2981" w:rsidRPr="009F2981">
        <w:rPr>
          <w:rFonts w:eastAsia="Times New Roman" w:hAnsi="Times New Roman" w:ascii="Times New Roman"/>
        </w:rPr>
        <w:t>080990202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9F2981">
        <w:rPr>
          <w:rFonts w:hAnsi="Times New Roman" w:ascii="Times New Roman"/>
        </w:rPr>
        <w:t>07. srpnja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9F2981">
        <w:rPr>
          <w:rFonts w:hAnsi="Times New Roman" w:ascii="Times New Roman"/>
        </w:rPr>
        <w:t>36.721,51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9F2981">
        <w:rPr>
          <w:rFonts w:hAnsi="Times New Roman" w:ascii="Times New Roman"/>
        </w:rPr>
        <w:t>09.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9F2981">
        <w:rPr>
          <w:rFonts w:hAnsi="Times New Roman" w:ascii="Times New Roman"/>
        </w:rPr>
        <w:t>12.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F2981">
        <w:rPr>
          <w:rFonts w:hAnsi="Times New Roman" w:ascii="Times New Roman"/>
        </w:rPr>
        <w:t>12.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9F2981">
        <w:rPr>
          <w:rFonts w:hAnsi="Times New Roman" w:ascii="Times New Roman"/>
        </w:rPr>
        <w:t>14</w:t>
      </w:r>
      <w:r w:rsidR="000C3279">
        <w:rPr>
          <w:rFonts w:hAnsi="Times New Roman" w:ascii="Times New Roman"/>
        </w:rPr>
        <w:t>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156B2">
      <w:rPr>
        <w:rFonts w:hAnsi="Times New Roman" w:ascii="Times New Roman"/>
      </w:rPr>
      <w:t>2018/17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0156B2">
          <w:rPr>
            <w:rFonts w:hAnsi="Times New Roman" w:ascii="Times New Roman"/>
          </w:rPr>
          <w:t>2018/17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A6020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St-2018/2017</izvorni_sadrzaj>
    <derivirana_varijabla naziv="DomainObject.Predmet.OznakaBroj_1">St-2018/2017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COBRA VOĆE I POVRĆE jednostavno društvo s ograničenom odgovornošću za trgovinu i usluge zastupanog po punomoćniku Jasmin Novaković</izvorni_sadrzaj>
    <derivirana_varijabla naziv="DomainObject.Predmet.ProtustrankaFormated_1">  COBRA VOĆE I POVRĆE jednostavno društvo s ograničenom odgovornošću za trgovinu i usluge zastupanog po punomoćniku Jasmin Novaković</derivirana_varijabla>
  </DomainObject.Predmet.ProtustrankaFormated>
  <DomainObject.Predmet.ProtustrankaFormatedOIB>
    <izvorni_sadrzaj>  COBRA VOĆE I POVRĆE jednostavno društvo s ograničenom odgovornošću za trgovinu i usluge, OIB 75532799962 zastupanog po punomoćniku Jasmin Novaković</izvorni_sadrzaj>
    <derivirana_varijabla naziv="DomainObject.Predmet.ProtustrankaFormatedOIB_1">  COBRA VOĆE I POVRĆE jednostavno društvo s ograničenom odgovornošću za trgovinu i usluge, OIB 75532799962 zastupanog po punomoćniku Jasmin Novaković</derivirana_varijabla>
  </DomainObject.Predmet.ProtustrankaFormatedOIB>
  <DomainObject.Predmet.ProtustrankaFormatedWithAdress>
    <izvorni_sadrzaj> COBRA VOĆE I POVRĆE jednostavno društvo s ograničenom odgovornošću za trgovinu i usluge, Ključec 60, 10370 Dugo Selo zastupanog po punomoćniku Jasmin Novaković</izvorni_sadrzaj>
    <derivirana_varijabla naziv="DomainObject.Predmet.ProtustrankaFormatedWithAdress_1"> COBRA VOĆE I POVRĆE jednostavno društvo s ograničenom odgovornošću za trgovinu i usluge, Ključec 60, 10370 Dugo Selo zastupanog po punomoćniku Jasmin Novaković</derivirana_varijabla>
  </DomainObject.Predmet.ProtustrankaFormatedWithAdress>
  <DomainObject.Predmet.ProtustrankaFormatedWithAdressOIB>
    <izvorni_sadrzaj> COBRA VOĆE I POVRĆE jednostavno društvo s ograničenom odgovornošću za trgovinu i usluge, OIB 75532799962, Ključec 60, 10370 Dugo Selo zastupanog po punomoćniku Jasmin Novaković</izvorni_sadrzaj>
    <derivirana_varijabla naziv="DomainObject.Predmet.ProtustrankaFormatedWithAdressOIB_1"> COBRA VOĆE I POVRĆE jednostavno društvo s ograničenom odgovornošću za trgovinu i usluge, OIB 75532799962, Ključec 60, 10370 Dugo Selo zastupanog po punomoćniku Jasmin Novaković</derivirana_varijabla>
  </DomainObject.Predmet.ProtustrankaFormatedWithAdressOIB>
  <DomainObject.Predmet.ProtustrankaWithAdress>
    <izvorni_sadrzaj>COBRA VOĆE I POVRĆE jednostavno društvo s ograničenom odgovornošću za trgovinu i usluge Ključec 60, 10370 Dugo Selo</izvorni_sadrzaj>
    <derivirana_varijabla naziv="DomainObject.Predmet.ProtustrankaWithAdress_1">COBRA VOĆE I POVRĆE jednostavno društvo s ograničenom odgovornošću za trgovinu i usluge Ključec 60, 10370 Dugo Selo</derivirana_varijabla>
  </DomainObject.Predmet.ProtustrankaWithAdress>
  <DomainObject.Predmet.ProtustrankaWithAdressOIB>
    <izvorni_sadrzaj>COBRA VOĆE I POVRĆE jednostavno društvo s ograničenom odgovornošću za trgovinu i usluge, OIB 75532799962, Ključec 60, 10370 Dugo Selo</izvorni_sadrzaj>
    <derivirana_varijabla naziv="DomainObject.Predmet.ProtustrankaWithAdressOIB_1">COBRA VOĆE I POVRĆE jednostavno društvo s ograničenom odgovornošću za trgovinu i usluge, OIB 75532799962, Ključec 60, 10370 Dugo Selo</derivirana_varijabla>
  </DomainObject.Predmet.ProtustrankaWithAdressOIB>
  <DomainObject.Predmet.ProtustrankaNazivFormated>
    <izvorni_sadrzaj>COBRA VOĆE I POVRĆE jednostavno društvo s ograničenom odgovornošću za trgovinu i usluge</izvorni_sadrzaj>
    <derivirana_varijabla naziv="DomainObject.Predmet.ProtustrankaNazivFormated_1">COBRA VOĆE I POVRĆE jednostavno društvo s ograničenom odgovornošću za trgovinu i usluge</derivirana_varijabla>
  </DomainObject.Predmet.ProtustrankaNazivFormated>
  <DomainObject.Predmet.ProtustrankaNazivFormatedOIB>
    <izvorni_sadrzaj>COBRA VOĆE I POVRĆE jednostavno društvo s ograničenom odgovornošću za trgovinu i usluge, OIB 75532799962</izvorni_sadrzaj>
    <derivirana_varijabla naziv="DomainObject.Predmet.ProtustrankaNazivFormatedOIB_1">COBRA VOĆE I POVRĆE jednostavno društvo s ograničenom odgovornošću za trgovinu i usluge, OIB 75532799962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 Novaković</izvorni_sadrzaj>
    <derivirana_varijabla naziv="DomainObject.Predmet.StrankaFormated_1">  FINA Regionalni centar Zagreb; Jasmin Novaković</derivirana_varijabla>
  </DomainObject.Predmet.StrankaFormated>
  <DomainObject.Predmet.StrankaFormatedOIB>
    <izvorni_sadrzaj>  FINA Regionalni centar Zagreb, OIB 85821130368; Jasmin Novaković, OIB 29048195296</izvorni_sadrzaj>
    <derivirana_varijabla naziv="DomainObject.Predmet.StrankaFormatedOIB_1">  FINA Regionalni centar Zagreb, OIB 85821130368; Jasmin Novaković, OIB 29048195296</derivirana_varijabla>
  </DomainObject.Predmet.StrankaFormatedOIB>
  <DomainObject.Predmet.StrankaFormatedWithAdress>
    <izvorni_sadrzaj> FINA Regionalni centar Zagreb, Trg svibanjskih žrtava 1995. br. 1, 10000 Zagreb; Jasmin Novaković, Ključec 60, 10370 Dugo Selo</izvorni_sadrzaj>
    <derivirana_varijabla naziv="DomainObject.Predmet.StrankaFormatedWithAdress_1"> FINA Regionalni centar Zagreb, Trg svibanjskih žrtava 1995. br. 1, 10000 Zagreb; Jasmin Novaković, Ključec 60, 10370 Dugo Selo</derivirana_varijabla>
  </DomainObject.Predmet.StrankaFormatedWithAdress>
  <DomainObject.Predmet.StrankaFormatedWithAdressOIB>
    <izvorni_sadrzaj> FINA Regionalni centar Zagreb, OIB 85821130368, Trg svibanjskih žrtava 1995. br. 1, 10000 Zagreb; Jasmin Novaković, OIB 29048195296, Ključec 60, 10370 Dugo Selo</izvorni_sadrzaj>
    <derivirana_varijabla naziv="DomainObject.Predmet.StrankaFormatedWithAdressOIB_1"> FINA Regionalni centar Zagreb, OIB 85821130368, Trg svibanjskih žrtava 1995. br. 1, 10000 Zagreb; Jasmin Novaković, OIB 29048195296, Ključec 60, 10370 Dugo Selo</derivirana_varijabla>
  </DomainObject.Predmet.StrankaFormatedWithAdressOIB>
  <DomainObject.Predmet.StrankaWithAdress>
    <izvorni_sadrzaj>FINA Regionalni centar Zagreb Trg svibanjskih žrtava 1995. br. 1,10000 Zagreb,Jasmin Novaković Ključec 60,10370 Dugo Selo</izvorni_sadrzaj>
    <derivirana_varijabla naziv="DomainObject.Predmet.StrankaWithAdress_1">FINA Regionalni centar Zagreb Trg svibanjskih žrtava 1995. br. 1,10000 Zagreb,Jasmin Novaković Ključec 60,10370 Dugo Selo</derivirana_varijabla>
  </DomainObject.Predmet.StrankaWithAdress>
  <DomainObject.Predmet.StrankaWithAdressOIB>
    <izvorni_sadrzaj>FINA Regionalni centar Zagreb, OIB 85821130368, Trg svibanjskih žrtava 1995. br. 1,10000 Zagreb,Jasmin Novaković, OIB 29048195296, Ključec 60,10370 Dugo Selo</izvorni_sadrzaj>
    <derivirana_varijabla naziv="DomainObject.Predmet.StrankaWithAdressOIB_1">FINA Regionalni centar Zagreb, OIB 85821130368, Trg svibanjskih žrtava 1995. br. 1,10000 Zagreb,Jasmin Novaković, OIB 29048195296, Ključec 60,10370 Dugo Selo</derivirana_varijabla>
  </DomainObject.Predmet.StrankaWithAdressOIB>
  <DomainObject.Predmet.StrankaNazivFormated>
    <izvorni_sadrzaj>FINA Regionalni centar Zagreb,Jasmin Novaković</izvorni_sadrzaj>
    <derivirana_varijabla naziv="DomainObject.Predmet.StrankaNazivFormated_1">FINA Regionalni centar Zagreb,Jasmin Novaković</derivirana_varijabla>
  </DomainObject.Predmet.StrankaNazivFormated>
  <DomainObject.Predmet.StrankaNazivFormatedOIB>
    <izvorni_sadrzaj>FINA Regionalni centar Zagreb, OIB 85821130368,Jasmin Novaković, OIB 29048195296</izvorni_sadrzaj>
    <derivirana_varijabla naziv="DomainObject.Predmet.StrankaNazivFormatedOIB_1">FINA Regionalni centar Zagreb, OIB 85821130368,Jasmin Novaković, OIB 29048195296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Jasmin Novaković</item>
    </izvorni_sadrzaj>
    <derivirana_varijabla naziv="DomainObject.Predmet.StrankaListFormated_1">
      <item>FINA Regionalni centar Zagreb</item>
      <item>Jasmin Novaković</item>
    </derivirana_varijabla>
  </DomainObject.Predmet.StrankaListFormated>
  <DomainObject.Predmet.StrankaListFormatedOIB>
    <izvorni_sadrzaj>
      <item>FINA Regionalni centar Zagreb, OIB 85821130368</item>
      <item>Jasmin Novaković, OIB 29048195296</item>
    </izvorni_sadrzaj>
    <derivirana_varijabla naziv="DomainObject.Predmet.StrankaListFormatedOIB_1">
      <item>FINA Regionalni centar Zagreb, OIB 85821130368</item>
      <item>Jasmin Novaković, OIB 29048195296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 Novaković, Ključec 60, 10370 Dugo Selo</item>
    </izvorni_sadrzaj>
    <derivirana_varijabla naziv="DomainObject.Predmet.StrankaListFormatedWithAdress_1">
      <item>FINA Regionalni centar Zagreb, Trg svibanjskih žrtava 1995. br. 1, 10000 Zagreb</item>
      <item>Jasmin Novaković, Ključec 60,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 Novaković, OIB 29048195296, Ključec 60, 10370 Dugo Selo</item>
    </izvorni_sadrzaj>
    <derivirana_varijabla naziv="DomainObject.Predmet.StrankaListFormatedWithAdressOIB_1">
      <item>FINA Regionalni centar Zagreb, OIB 85821130368, Trg svibanjskih žrtava 1995. br. 1, 10000 Zagreb</item>
      <item>Jasmin Novaković, OIB 29048195296, Ključec 60, 10370 Dugo Selo</item>
    </derivirana_varijabla>
  </DomainObject.Predmet.StrankaListFormatedWithAdressOIB>
  <DomainObject.Predmet.StrankaListNazivFormated>
    <izvorni_sadrzaj>
      <item>FINA Regionalni centar Zagreb</item>
      <item>Jasmin Novaković</item>
    </izvorni_sadrzaj>
    <derivirana_varijabla naziv="DomainObject.Predmet.StrankaListNazivFormated_1">
      <item>FINA Regionalni centar Zagreb</item>
      <item>Jasmin Novaković</item>
    </derivirana_varijabla>
  </DomainObject.Predmet.StrankaListNazivFormated>
  <DomainObject.Predmet.StrankaListNazivFormatedOIB>
    <izvorni_sadrzaj>
      <item>FINA Regionalni centar Zagreb, OIB 85821130368</item>
      <item>Jasmin Novaković, OIB 29048195296</item>
    </izvorni_sadrzaj>
    <derivirana_varijabla naziv="DomainObject.Predmet.StrankaListNazivFormatedOIB_1">
      <item>FINA Regionalni centar Zagreb, OIB 85821130368</item>
      <item>Jasmin Novaković, OIB 29048195296</item>
    </derivirana_varijabla>
  </DomainObject.Predmet.StrankaListNazivFormatedOIB>
  <DomainObject.Predmet.ProtuStrankaListFormated>
    <izvorni_sadrzaj>
      <item>COBRA VOĆE I POVRĆE jednostavno društvo s ograničenom odgovornošću za trgovinu i usluge zastupanog po punomoćniku Jasmin Novaković</item>
    </izvorni_sadrzaj>
    <derivirana_varijabla naziv="DomainObject.Predmet.ProtuStrankaListFormated_1">
      <item>COBRA VOĆE I POVRĆE jednostavno društvo s ograničenom odgovornošću za trgovinu i usluge zastupanog po punomoćniku Jasmin Novaković</item>
    </derivirana_varijabla>
  </DomainObject.Predmet.ProtuStrankaListFormated>
  <DomainObject.Predmet.ProtuStrankaListFormatedOIB>
    <izvorni_sadrzaj>
      <item>COBRA VOĆE I POVRĆE jednostavno društvo s ograničenom odgovornošću za trgovinu i usluge, OIB 75532799962 zastupanog po punomoćniku Jasmin Novaković</item>
    </izvorni_sadrzaj>
    <derivirana_varijabla naziv="DomainObject.Predmet.ProtuStrankaListFormatedOIB_1">
      <item>COBRA VOĆE I POVRĆE jednostavno društvo s ograničenom odgovornošću za trgovinu i usluge, OIB 75532799962 zastupanog po punomoćniku Jasmin Novaković</item>
    </derivirana_varijabla>
  </DomainObject.Predmet.ProtuStrankaListFormatedOIB>
  <DomainObject.Predmet.ProtuStrankaListFormatedWithAdress>
    <izvorni_sadrzaj>
      <item>COBRA VOĆE I POVRĆE jednostavno društvo s ograničenom odgovornošću za trgovinu i usluge, Ključec 60, 10370 Dugo Selo zastupanog po punomoćniku Jasmin Novaković</item>
    </izvorni_sadrzaj>
    <derivirana_varijabla naziv="DomainObject.Predmet.ProtuStrankaListFormatedWithAdress_1">
      <item>COBRA VOĆE I POVRĆE jednostavno društvo s ograničenom odgovornošću za trgovinu i usluge, Ključec 60, 10370 Dugo Selo zastupanog po punomoćniku Jasmin Novaković</item>
    </derivirana_varijabla>
  </DomainObject.Predmet.ProtuStrankaListFormatedWithAdress>
  <DomainObject.Predmet.ProtuStrankaListFormatedWithAdressOIB>
    <izvorni_sadrzaj>
      <item>COBRA VOĆE I POVRĆE jednostavno društvo s ograničenom odgovornošću za trgovinu i usluge, OIB 75532799962, Ključec 60, 10370 Dugo Selo zastupanog po punomoćniku Jasmin Novaković</item>
    </izvorni_sadrzaj>
    <derivirana_varijabla naziv="DomainObject.Predmet.ProtuStrankaListFormatedWithAdressOIB_1">
      <item>COBRA VOĆE I POVRĆE jednostavno društvo s ograničenom odgovornošću za trgovinu i usluge, OIB 75532799962, Ključec 60, 10370 Dugo Selo zastupanog po punomoćniku Jasmin Novaković</item>
    </derivirana_varijabla>
  </DomainObject.Predmet.ProtuStrankaListFormatedWithAdressOIB>
  <DomainObject.Predmet.ProtuStrankaListNazivFormated>
    <izvorni_sadrzaj>
      <item>COBRA VOĆE I POVRĆE jednostavno društvo s ograničenom odgovornošću za trgovinu i usluge</item>
    </izvorni_sadrzaj>
    <derivirana_varijabla naziv="DomainObject.Predmet.ProtuStrankaListNazivFormated_1">
      <item>COBRA VOĆE I POVRĆE jednostavno društvo s ograničenom odgovornošću za trgovinu i usluge</item>
    </derivirana_varijabla>
  </DomainObject.Predmet.ProtuStrankaListNazivFormated>
  <DomainObject.Predmet.ProtuStrankaListNazivFormatedOIB>
    <izvorni_sadrzaj>
      <item>COBRA VOĆE I POVRĆE jednostavno društvo s ograničenom odgovornošću za trgovinu i usluge, OIB 75532799962</item>
    </izvorni_sadrzaj>
    <derivirana_varijabla naziv="DomainObject.Predmet.ProtuStrankaListNazivFormatedOIB_1">
      <item>COBRA VOĆE I POVRĆE jednostavno društvo s ograničenom odgovornošću za trgovinu i usluge, OIB 75532799962</item>
    </derivirana_varijabla>
  </DomainObject.Predmet.ProtuStrankaListNazivFormatedOIB>
  <DomainObject.Predmet.OstaliListFormated>
    <izvorni_sadrzaj>
      <item>Jasmin Novaković punomoćnik sudionika u postupku COBRA VOĆE I POVRĆE jednostavno društvo s ograničenom odgovornošću za trgovinu i usluge</item>
    </izvorni_sadrzaj>
    <derivirana_varijabla naziv="DomainObject.Predmet.OstaliListFormated_1">
      <item>Jasmin Novaković punomoćnik sudionika u postupku COBRA VOĆE I POVRĆE jednostavno društvo s ograničenom odgovornošću za trgovinu i usluge</item>
    </derivirana_varijabla>
  </DomainObject.Predmet.OstaliListFormated>
  <DomainObject.Predmet.OstaliListFormatedOIB>
    <izvorni_sadrzaj>
      <item>Jasmin Novaković, OIB 29048195296 punomoćnik sudionika u postupku COBRA VOĆE I POVRĆE jednostavno društvo s ograničenom odgovornošću za trgovinu i usluge</item>
    </izvorni_sadrzaj>
    <derivirana_varijabla naziv="DomainObject.Predmet.OstaliListFormatedOIB_1">
      <item>Jasmin Novaković, OIB 29048195296 punomoćnik sudionika u postupku COBRA VOĆE I POVRĆE jednostavno društvo s ograničenom odgovornošću za trgovinu i usluge</item>
    </derivirana_varijabla>
  </DomainObject.Predmet.OstaliListFormatedOIB>
  <DomainObject.Predmet.OstaliListFormatedWithAdress>
    <izvorni_sadrzaj>
      <item>Jasmin Novaković, Ključec 60, 10370 Dugo Selo punomoćnik sudionika u postupku COBRA VOĆE I POVRĆE jednostavno društvo s ograničenom odgovornošću za trgovinu i usluge</item>
    </izvorni_sadrzaj>
    <derivirana_varijabla naziv="DomainObject.Predmet.OstaliListFormatedWithAdress_1">
      <item>Jasmin Novaković, Ključec 60, 10370 Dugo Selo punomoćnik sudionika u postupku COBRA VOĆE I POVRĆE jednostavno društvo s ograničenom odgovornošću za trgovinu i usluge</item>
    </derivirana_varijabla>
  </DomainObject.Predmet.OstaliListFormatedWithAdress>
  <DomainObject.Predmet.OstaliListFormatedWithAdressOIB>
    <izvorni_sadrzaj>
      <item>Jasmin Novaković, OIB 29048195296, Ključec 60, 10370 Dugo Selo punomoćnik sudionika u postupku COBRA VOĆE I POVRĆE jednostavno društvo s ograničenom odgovornošću za trgovinu i usluge</item>
    </izvorni_sadrzaj>
    <derivirana_varijabla naziv="DomainObject.Predmet.OstaliListFormatedWithAdressOIB_1">
      <item>Jasmin Novaković, OIB 29048195296, Ključec 60, 10370 Dugo Selo punomoćnik sudionika u postupku COBRA VOĆE I POVRĆE jednostavno društvo s ograničenom odgovornošću za trgovinu i usluge</item>
    </derivirana_varijabla>
  </DomainObject.Predmet.OstaliListFormatedWithAdressOIB>
  <DomainObject.Predmet.OstaliListNazivFormated>
    <izvorni_sadrzaj>
      <item>Jasmin Novaković</item>
    </izvorni_sadrzaj>
    <derivirana_varijabla naziv="DomainObject.Predmet.OstaliListNazivFormated_1">
      <item>Jasmin Novaković</item>
    </derivirana_varijabla>
  </DomainObject.Predmet.OstaliListNazivFormated>
  <DomainObject.Predmet.OstaliListNazivFormatedOIB>
    <izvorni_sadrzaj>
      <item>Jasmin Novaković, OIB 29048195296</item>
    </izvorni_sadrzaj>
    <derivirana_varijabla naziv="DomainObject.Predmet.OstaliListNazivFormatedOIB_1">
      <item>Jasmin Novaković, OIB 29048195296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COBRA VOĆE I POVRĆE jednostavno društvo s ograničenom odgovornošću za trgovinu i usluge</izvorni_sadrzaj>
    <derivirana_varijabla naziv="DomainObject.Predmet.ProtustrankaIDrugi_1">COBRA VOĆE I POVRĆE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COBRA VOĆE I POVRĆE jednostavno društvo s ograničenom odgovornošću za trgovinu i usluge, OIB 75532799962, Ključec 60, 10370 Dugo Selo</izvorni_sadrzaj>
    <derivirana_varijabla naziv="DomainObject.Predmet.ProtustrankaIDrugiAdressOIB_1">COBRA VOĆE I POVRĆE jednostavno društvo s ograničenom odgovornošću za trgovinu i usluge, OIB 75532799962, Ključec 60,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COBRA VOĆE I POVRĆE jednostavno društvo s ograničenom odgovornošću za trgovinu i usluge</item>
      <item>Jasmin Novaković</item>
      <item>Jasmin Novaković</item>
    </izvorni_sadrzaj>
    <derivirana_varijabla naziv="DomainObject.Predmet.SudioniciListNaziv_1">
      <item>FINA Regionalni centar Zagreb</item>
      <item>COBRA VOĆE I POVRĆE jednostavno društvo s ograničenom odgovornošću za trgovinu i usluge</item>
      <item>Jasmin Novaković</item>
      <item>Jasmin Novaković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COBRA VOĆE I POVRĆE jednostavno društvo s ograničenom odgovornošću za trgovinu i usluge, OIB 75532799962, Ključec 60,10370 Dugo Selo</item>
      <item>Jasmin Novaković, OIB 29048195296, Ključec 60,10370 Dugo Selo</item>
      <item>Jasmin Novaković, OIB 29048195296, Ključec 60,10370 Dugo Selo</item>
    </izvorni_sadrzaj>
    <derivirana_varijabla naziv="DomainObject.Predmet.SudioniciListAdressOIB_1">
      <item>FINA Regionalni centar Zagreb, OIB 85821130368, Trg svibanjskih žrtava 1995. br. 1,10000 Zagreb</item>
      <item>COBRA VOĆE I POVRĆE jednostavno društvo s ograničenom odgovornošću za trgovinu i usluge, OIB 75532799962, Ključec 60,10370 Dugo Selo</item>
      <item>Jasmin Novaković, OIB 29048195296, Ključec 60,10370 Dugo Selo</item>
      <item>Jasmin Novaković, OIB 29048195296, Ključec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75532799962</item>
      <item>, OIB 29048195296</item>
      <item>, OIB 29048195296</item>
    </izvorni_sadrzaj>
    <derivirana_varijabla naziv="DomainObject.Predmet.SudioniciListNazivOIB_1">
      <item>, OIB 85821130368</item>
      <item>, OIB 75532799962</item>
      <item>, OIB 29048195296</item>
      <item>, OIB 29048195296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1E8E2-74BD-49D0-8AE8-8F4B6A7CE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734</properties:Words>
  <properties:Characters>3800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2017-11-14T09:50:00Z</dcterms:created>
  <dc:creator>x</dc:creator>
  <cp:lastModifiedBy>Matea Bizjak</cp:lastModifiedBy>
  <cp:lastPrinted>2017-11-14T09:56:00Z</cp:lastPrinted>
  <dcterms:modified xmlns:xsi="http://www.w3.org/2001/XMLSchema-instance" xsi:type="dcterms:W3CDTF">2017-11-14T09:56:00Z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