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4d52" w14:paraId="93f4d5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094F">
        <w:rPr>
          <w:sz w:val="24"/>
        </w:rPr>
        <w:t>2790</w:t>
      </w:r>
      <w:r w:rsidR="00B150FB">
        <w:rPr>
          <w:sz w:val="24"/>
        </w:rPr>
        <w:t>/16</w:t>
      </w:r>
      <w:r w:rsidR="00C6042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6094F">
        <w:rPr>
          <w:sz w:val="24"/>
          <w:szCs w:val="24"/>
          <w:lang w:val="pt-BR"/>
        </w:rPr>
        <w:t xml:space="preserve">CARPE DIEM CREDULA j.d.o.o., </w:t>
      </w:r>
      <w:r w:rsidR="00801984">
        <w:rPr>
          <w:sz w:val="24"/>
          <w:szCs w:val="24"/>
          <w:lang w:val="pt-BR"/>
        </w:rPr>
        <w:t xml:space="preserve">Gornji Stupnik, </w:t>
      </w:r>
      <w:r w:rsidR="007D360B">
        <w:rPr>
          <w:sz w:val="24"/>
          <w:szCs w:val="24"/>
          <w:lang w:val="pt-BR"/>
        </w:rPr>
        <w:t xml:space="preserve">Gorenska 45, OIB: </w:t>
      </w:r>
      <w:r w:rsidR="009632C5" w:rsidRPr="009632C5">
        <w:rPr>
          <w:sz w:val="24"/>
          <w:szCs w:val="24"/>
        </w:rPr>
        <w:t>45607355528</w:t>
      </w:r>
      <w:r w:rsidR="008D742D">
        <w:rPr>
          <w:sz w:val="24"/>
          <w:szCs w:val="24"/>
        </w:rPr>
        <w:t xml:space="preserve">, </w:t>
      </w:r>
      <w:r w:rsidR="00C57D63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176DC">
        <w:rPr>
          <w:sz w:val="24"/>
          <w:szCs w:val="24"/>
          <w:lang w:val="pt-BR"/>
        </w:rPr>
        <w:t xml:space="preserve">CARPE DIEM CREDULA j.d.o.o., Gornji Stupnik, Gorenska 45, OIB: </w:t>
      </w:r>
      <w:r w:rsidR="000176DC" w:rsidRPr="009632C5">
        <w:rPr>
          <w:sz w:val="24"/>
          <w:szCs w:val="24"/>
        </w:rPr>
        <w:t>45607355528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0775CF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609ED">
        <w:rPr>
          <w:sz w:val="24"/>
          <w:szCs w:val="24"/>
          <w:lang w:val="pt-BR"/>
        </w:rPr>
        <w:t xml:space="preserve">CARPE DIEM CREDULA j.d.o.o., Gornji Stupnik, Gorenska 45, OIB: </w:t>
      </w:r>
      <w:r w:rsidR="00F609ED" w:rsidRPr="009632C5">
        <w:rPr>
          <w:sz w:val="24"/>
          <w:szCs w:val="24"/>
        </w:rPr>
        <w:t>45607355528</w:t>
      </w:r>
      <w:r w:rsidR="006E1A31" w:rsidRPr="00D77E5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>(čl. 6. st. 2. SZ)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11.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SZ-a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zaključka temelji se na odredbi čl. 112. st. 5. SZ-a.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A6BAE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6042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95ABA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SZ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60428" w:rsidP="00C60428" w:rsidR="00C604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60428" w:rsidP="00C60428" w:rsidR="00C6042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60428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5EB" w:rsidR="002765EB">
      <w:r>
        <w:separator/>
      </w:r>
    </w:p>
  </w:endnote>
  <w:endnote w:id="0" w:type="continuationSeparator">
    <w:p w:rsidRDefault="002765EB" w:rsidR="00276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5EB" w:rsidR="002765EB">
      <w:r>
        <w:separator/>
      </w:r>
    </w:p>
  </w:footnote>
  <w:footnote w:id="0" w:type="continuationSeparator">
    <w:p w:rsidRDefault="002765EB" w:rsidR="00276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775C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5EB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3F9C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0428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241F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St-2790/2016-2</izvorni_sadrzaj>
    <derivirana_varijabla naziv="DomainObject.Oznaka_1">St-2790/2016-2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CREDULA jednostavno društvo s ograničenom odgovornošću za usluge i turistička agencija</izvorni_sadrzaj>
    <derivirana_varijabla naziv="DomainObject.Predmet.ProtustrankaFormated_1">  CARPE DIEM CREDULA jednostavno društvo s ograničenom odgovornošću za usluge i turistička agencija</derivirana_varijabla>
  </DomainObject.Predmet.ProtustrankaFormated>
  <DomainObject.Predmet.ProtustrankaFormatedOIB>
    <izvorni_sadrzaj>  CARPE DIEM CREDULA jednostavno društvo s ograničenom odgovornošću za usluge i turistička agencija, OIB 45607355528</izvorni_sadrzaj>
    <derivirana_varijabla naziv="DomainObject.Predmet.ProtustrankaFormatedOIB_1">  CARPE DIEM CREDULA jednostavno društvo s ograničenom odgovornošću za usluge i turistička agencija, OIB 45607355528</derivirana_varijabla>
  </DomainObject.Predmet.ProtustrankaFormatedOIB>
  <DomainObject.Predmet.ProtustrankaFormatedWithAdress>
    <izvorni_sadrzaj> CARPE DIEM CREDULA jednostavno društvo s ograničenom odgovornošću za usluge i turistička agencija, Gorenska 45, 10255 Gornji Stupnik</izvorni_sadrzaj>
    <derivirana_varijabla naziv="DomainObject.Predmet.ProtustrankaFormatedWithAdress_1"> CARPE DIEM CREDULA jednostavno društvo s ograničenom odgovornošću za usluge i turistička agencija, Gorenska 45, 10255 Gornji Stupnik</derivirana_varijabla>
  </DomainObject.Predmet.ProtustrankaFormatedWithAdress>
  <DomainObject.Predmet.ProtustrankaFormatedWithAdressOIB>
    <izvorni_sadrzaj> CARPE DIEM CREDULA jednostavno društvo s ograničenom odgovornošću za usluge i turistička agencija, OIB 45607355528, Gorenska 45, 10255 Gornji Stupnik</izvorni_sadrzaj>
    <derivirana_varijabla naziv="DomainObject.Predmet.ProtustrankaFormatedWithAdressOIB_1"> CARPE DIEM CREDULA jednostavno društvo s ograničenom odgovornošću za usluge i turistička agencija, OIB 45607355528, Gorenska 45, 10255 Gornji Stupnik</derivirana_varijabla>
  </DomainObject.Predmet.ProtustrankaFormatedWithAdressOIB>
  <DomainObject.Predmet.ProtustrankaWithAdress>
    <izvorni_sadrzaj>CARPE DIEM CREDULA jednostavno društvo s ograničenom odgovornošću za usluge i turistička agencija Gorenska 45, 10255 Gornji Stupnik</izvorni_sadrzaj>
    <derivirana_varijabla naziv="DomainObject.Predmet.ProtustrankaWithAdress_1">CARPE DIEM CREDULA jednostavno društvo s ograničenom odgovornošću za usluge i turistička agencija Gorenska 45, 10255 Gornji Stupnik</derivirana_varijabla>
  </DomainObject.Predmet.ProtustrankaWithAdress>
  <DomainObject.Predmet.ProtustrankaWithAdressOIB>
    <izvorni_sadrzaj>CARPE DIEM CREDULA jednostavno društvo s ograničenom odgovornošću za usluge i turistička agencija, OIB 45607355528, Gorenska 45, 10255 Gornji Stupnik</izvorni_sadrzaj>
    <derivirana_varijabla naziv="DomainObject.Predmet.ProtustrankaWithAdressOIB_1">CARPE DIEM CREDULA jednostavno društvo s ograničenom odgovornošću za usluge i turistička agencija, OIB 45607355528, Gorenska 45, 10255 Gornji Stupnik</derivirana_varijabla>
  </DomainObject.Predmet.ProtustrankaWithAdressOIB>
  <DomainObject.Predmet.ProtustrankaNazivFormated>
    <izvorni_sadrzaj>CARPE DIEM CREDULA jednostavno društvo s ograničenom odgovornošću za usluge i turistička agencija</izvorni_sadrzaj>
    <derivirana_varijabla naziv="DomainObject.Predmet.ProtustrankaNazivFormated_1">CARPE DIEM CREDULA jednostavno društvo s ograničenom odgovornošću za usluge i turistička agencija</derivirana_varijabla>
  </DomainObject.Predmet.ProtustrankaNazivFormated>
  <DomainObject.Predmet.ProtustrankaNazivFormatedOIB>
    <izvorni_sadrzaj>CARPE DIEM CREDULA jednostavno društvo s ograničenom odgovornošću za usluge i turistička agencija, OIB 45607355528</izvorni_sadrzaj>
    <derivirana_varijabla naziv="DomainObject.Predmet.ProtustrankaNazivFormatedOIB_1">CARPE DIEM CREDULA jednostavno društvo s ograničenom odgovornošću za usluge i turistička agencija, OIB 45607355528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CREDULA jednostavno društvo s ograničenom odgovornošću za usluge i turistička agencija</item>
    </izvorni_sadrzaj>
    <derivirana_varijabla naziv="DomainObject.Predmet.ProtuStrankaListFormated_1">
      <item>CARPE DIEM CREDULA jednostavno društvo s ograničenom odgovornošću za usluge i turistička agencija</item>
    </derivirana_varijabla>
  </DomainObject.Predmet.ProtuStrankaListFormated>
  <DomainObject.Predmet.ProtuStrankaListFormatedOIB>
    <izvorni_sadrzaj>
      <item>CARPE DIEM CREDULA jednostavno društvo s ograničenom odgovornošću za usluge i turistička agencija, OIB 45607355528</item>
    </izvorni_sadrzaj>
    <derivirana_varijabla naziv="DomainObject.Predmet.ProtuStrankaListFormatedOIB_1">
      <item>CARPE DIEM CREDULA jednostavno društvo s ograničenom odgovornošću za usluge i turistička agencija, OIB 45607355528</item>
    </derivirana_varijabla>
  </DomainObject.Predmet.ProtuStrankaListFormatedOIB>
  <DomainObject.Predmet.ProtuStrankaListFormatedWithAdress>
    <izvorni_sadrzaj>
      <item>CARPE DIEM CREDULA jednostavno društvo s ograničenom odgovornošću za usluge i turistička agencija, Gorenska 45, 10255 Gornji Stupnik</item>
    </izvorni_sadrzaj>
    <derivirana_varijabla naziv="DomainObject.Predmet.ProtuStrankaListFormatedWithAdress_1">
      <item>CARPE DIEM CREDULA jednostavno društvo s ograničenom odgovornošću za usluge i turistička agencija, Gorenska 45, 10255 Gornji Stupnik</item>
    </derivirana_varijabla>
  </DomainObject.Predmet.ProtuStrankaListFormatedWithAdress>
  <DomainObject.Predmet.ProtuStrankaListFormatedWithAdressOIB>
    <izvorni_sadrzaj>
      <item>CARPE DIEM CREDULA jednostavno društvo s ograničenom odgovornošću za usluge i turistička agencija, OIB 45607355528, Gorenska 45, 10255 Gornji Stupnik</item>
    </izvorni_sadrzaj>
    <derivirana_varijabla naziv="DomainObject.Predmet.ProtuStrankaListFormatedWithAdressOIB_1">
      <item>CARPE DIEM CREDULA jednostavno društvo s ograničenom odgovornošću za usluge i turistička agencija, OIB 45607355528, Gorenska 45, 10255 Gornji Stupnik</item>
    </derivirana_varijabla>
  </DomainObject.Predmet.ProtuStrankaListFormatedWithAdressOIB>
  <DomainObject.Predmet.ProtuStrankaListNazivFormated>
    <izvorni_sadrzaj>
      <item>CARPE DIEM CREDULA jednostavno društvo s ograničenom odgovornošću za usluge i turistička agencija</item>
    </izvorni_sadrzaj>
    <derivirana_varijabla naziv="DomainObject.Predmet.ProtuStrankaListNazivFormated_1">
      <item>CARPE DIEM CREDULA jednostavno društvo s ograničenom odgovornošću za usluge i turistička agencija</item>
    </derivirana_varijabla>
  </DomainObject.Predmet.ProtuStrankaListNazivFormated>
  <DomainObject.Predmet.ProtuStrankaListNazivFormatedOIB>
    <izvorni_sadrzaj>
      <item>CARPE DIEM CREDULA jednostavno društvo s ograničenom odgovornošću za usluge i turistička agencija, OIB 45607355528</item>
    </izvorni_sadrzaj>
    <derivirana_varijabla naziv="DomainObject.Predmet.ProtuStrankaListNazivFormatedOIB_1">
      <item>CARPE DIEM CREDULA jednostavno društvo s ograničenom odgovornošću za usluge i turistička agencija, OIB 45607355528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St-2790/2016-2</izvorni_sadrzaj>
    <derivirana_varijabla naziv="DomainObject.PoslovniBrojDokumenta_1">St-2790/2016-2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CREDULA jednostavno društvo s ograničenom odgovornošću za usluge i turistička agencija</izvorni_sadrzaj>
    <derivirana_varijabla naziv="DomainObject.Predmet.ProtustrankaIDrugi_1">CARPE DIEM CREDULA jednostavno društvo s ograničenom odgovornošću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CREDULA jednostavno društvo s ograničenom odgovornošću za usluge i turistička agencija, OIB 45607355528, Gorenska 45, 10255 Gornji Stupnik</izvorni_sadrzaj>
    <derivirana_varijabla naziv="DomainObject.Predmet.ProtustrankaIDrugiAdressOIB_1">CARPE DIEM CREDULA jednostavno društvo s ograničenom odgovornošću za usluge i turistička agencija, OIB 45607355528, Gorenska 45,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CREDULA jednostavno društvo s ograničenom odgovornošću za usluge i turistička agencija</item>
    </izvorni_sadrzaj>
    <derivirana_varijabla naziv="DomainObject.Predmet.SudioniciListNaziv_1">
      <item>FINA Regionalni centar Zagreb</item>
      <item>CARPE DIEM CREDULA jednostavno društvo s ograničenom odgovornošću za usluge i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</izvorni_sadrzaj>
    <derivirana_varijabla naziv="DomainObject.Predmet.SudioniciListAdressOIB_1"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45607355528</item>
    </izvorni_sadrzaj>
    <derivirana_varijabla naziv="DomainObject.Predmet.SudioniciListNazivOIB_1">
      <item>, OIB 85821130368</item>
      <item>, OIB 45607355528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1404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Ivana Koštarić Fegeš</cp:lastModifiedBy>
  <cp:lastPrinted>2017-02-10T09:35:00Z</cp:lastPrinted>
  <dcterms:modified xmlns:xsi="http://www.w3.org/2001/XMLSchema-instance" xsi:type="dcterms:W3CDTF">2017-02-10T09:53:00Z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