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1dc" w14:paraId="cc711d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7751F">
        <w:t>50</w:t>
      </w:r>
      <w:r w:rsidR="00BA2A48">
        <w:t>6</w:t>
      </w:r>
      <w:r w:rsidR="00946625">
        <w:t>/16-</w:t>
      </w:r>
      <w:r w:rsidR="00BA2A48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A2A48">
        <w:t xml:space="preserve">FASADA PROJEKT d.o.o., Vodice, Bilana Šime Šijca 20, </w:t>
      </w:r>
      <w:r w:rsidR="00BA2A48" w:rsidRPr="007A679F">
        <w:t xml:space="preserve">OIB: </w:t>
      </w:r>
      <w:r w:rsidR="00BA2A48">
        <w:t>74269956334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D90B8C">
        <w:t>Nikola Krvavica</w:t>
      </w:r>
      <w:r w:rsidR="002A4619">
        <w:t>, Sveti Ivan Zelina, Vinogradska 15, OIB: 96981389223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BA2A48">
        <w:t xml:space="preserve">FASADA PROJEKT d.o.o., Vodice, Bilana Šime Šijca 20, </w:t>
      </w:r>
      <w:r w:rsidR="00BA2A48" w:rsidRPr="007A679F">
        <w:t xml:space="preserve">OIB: </w:t>
      </w:r>
      <w:r w:rsidR="00BA2A48">
        <w:t>74269956334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A2A48">
        <w:t>FASADA PROJEKT 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E8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A2A48">
          <w:t>506</w:t>
        </w:r>
        <w:r w:rsidR="00DB7A19">
          <w:t>/16-</w:t>
        </w:r>
        <w:r w:rsidR="00BA2A48">
          <w:t>9</w:t>
        </w:r>
      </w:p>
      <w:p w:rsidRDefault="00E12FEA" w:rsidP="009C0FF2" w:rsidR="00E12FEA" w:rsidRPr="00EF7C9A">
        <w:pPr>
          <w:jc w:val="right"/>
        </w:pPr>
      </w:p>
      <w:p w:rsidRDefault="00DE6E8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7751F"/>
    <w:rsid w:val="00281BC7"/>
    <w:rsid w:val="002A4619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B4456"/>
    <w:rsid w:val="009C0FF2"/>
    <w:rsid w:val="009F62F2"/>
    <w:rsid w:val="00A1047B"/>
    <w:rsid w:val="00A520DC"/>
    <w:rsid w:val="00A5292A"/>
    <w:rsid w:val="00AB08B3"/>
    <w:rsid w:val="00B310F0"/>
    <w:rsid w:val="00BA2A48"/>
    <w:rsid w:val="00BA7CDC"/>
    <w:rsid w:val="00BB4F73"/>
    <w:rsid w:val="00BE6E59"/>
    <w:rsid w:val="00C02FA1"/>
    <w:rsid w:val="00C34253"/>
    <w:rsid w:val="00C85781"/>
    <w:rsid w:val="00C9120F"/>
    <w:rsid w:val="00D90B8C"/>
    <w:rsid w:val="00DB7A19"/>
    <w:rsid w:val="00DE3C12"/>
    <w:rsid w:val="00DE6E89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1718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2016-04-29T09:00:00Z</dcterms:created>
  <dc:creator>Ardena Bajlo</dc:creator>
  <cp:lastModifiedBy>wsadmin</cp:lastModifiedBy>
  <cp:lastPrinted>2016-04-29T08:59:00Z</cp:lastPrinted>
  <dcterms:modified xmlns:xsi="http://www.w3.org/2001/XMLSchema-instance" xsi:type="dcterms:W3CDTF">2016-05-02T07:26:00Z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