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40cf" w14:paraId="36240cf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B14E3" w:rsidRPr="005B14E3">
        <w:t>5461</w:t>
      </w:r>
      <w:r w:rsidR="00DB5D27">
        <w:t>/15</w:t>
      </w:r>
      <w:r w:rsidR="005B14E3">
        <w:t>-7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B14E3" w:rsidRPr="005B14E3">
        <w:t>FORTIS MONTAŽ</w:t>
      </w:r>
      <w:r w:rsidR="005B14E3">
        <w:t>A d.o.o.,</w:t>
      </w:r>
      <w:r w:rsidR="005B14E3" w:rsidRPr="005B14E3">
        <w:t xml:space="preserve"> OIB: 89419158278, Zagreb, </w:t>
      </w:r>
      <w:r w:rsidR="005B14E3">
        <w:t xml:space="preserve">Ivanjska 12, </w:t>
      </w:r>
      <w:r w:rsidR="00DF1322">
        <w:rPr>
          <w:rFonts w:eastAsia="Times New Roman"/>
          <w:szCs w:val="24"/>
          <w:lang w:eastAsia="hr-HR"/>
        </w:rPr>
        <w:t>1</w:t>
      </w:r>
      <w:r w:rsidR="005B14E3">
        <w:rPr>
          <w:rFonts w:eastAsia="Times New Roman"/>
          <w:szCs w:val="24"/>
          <w:lang w:eastAsia="hr-HR"/>
        </w:rPr>
        <w:t>7.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5B14E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B14E3" w:rsidRPr="005B14E3">
        <w:t>FORTIS MONTAŽA d.o.o., OIB: 89419158278,</w:t>
      </w:r>
      <w:r w:rsidR="005B14E3">
        <w:t xml:space="preserve"> MBS:</w:t>
      </w:r>
      <w:r w:rsidR="005B14E3" w:rsidRPr="005B14E3">
        <w:t xml:space="preserve"> 080638450</w:t>
      </w:r>
      <w:r w:rsidR="005B14E3">
        <w:t>,</w:t>
      </w:r>
      <w:r w:rsidR="005B14E3" w:rsidRPr="005B14E3">
        <w:t xml:space="preserve"> Zagreb, Ivanjska 12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F1322">
        <w:rPr>
          <w:rFonts w:eastAsia="Times New Roman"/>
          <w:szCs w:val="24"/>
          <w:lang w:eastAsia="hr-HR"/>
        </w:rPr>
        <w:t>1</w:t>
      </w:r>
      <w:r w:rsidR="005B14E3">
        <w:rPr>
          <w:rFonts w:eastAsia="Times New Roman"/>
          <w:szCs w:val="24"/>
          <w:lang w:eastAsia="hr-HR"/>
        </w:rPr>
        <w:t>7.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55BE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A50DED">
        <w:rPr>
          <w:rFonts w:eastAsia="Times New Roman"/>
          <w:szCs w:val="24"/>
          <w:lang w:eastAsia="hr-HR"/>
        </w:rPr>
        <w:t>5</w:t>
      </w:r>
      <w:r w:rsidR="00F861C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A50DED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A50DED">
        <w:rPr>
          <w:rFonts w:eastAsia="Times New Roman"/>
          <w:szCs w:val="24"/>
          <w:lang w:eastAsia="hr-HR"/>
        </w:rPr>
        <w:t>Dušanka Ivančević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50DED" w:rsidRPr="00A50DED">
        <w:t xml:space="preserve"> </w:t>
      </w:r>
      <w:r w:rsidR="00A50DED" w:rsidRPr="00A50DED">
        <w:rPr>
          <w:rFonts w:eastAsia="Times New Roman"/>
          <w:szCs w:val="24"/>
          <w:lang w:eastAsia="hr-HR"/>
        </w:rPr>
        <w:t>Bernarda</w:t>
      </w:r>
      <w:r w:rsidR="00A50DED" w:rsidRPr="00A50DED">
        <w:t xml:space="preserve"> </w:t>
      </w:r>
      <w:r w:rsidR="00A50DED" w:rsidRPr="00A50DED">
        <w:rPr>
          <w:rFonts w:eastAsia="Times New Roman"/>
          <w:szCs w:val="24"/>
          <w:lang w:eastAsia="hr-HR"/>
        </w:rPr>
        <w:t>Bernardija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A50DED">
        <w:rPr>
          <w:rFonts w:eastAsia="Times New Roman"/>
          <w:szCs w:val="24"/>
          <w:lang w:eastAsia="hr-HR"/>
        </w:rPr>
        <w:t xml:space="preserve"> 59003296761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B14E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B14E3" w:rsidRPr="005B14E3">
        <w:t>FORTIS MONTAŽA d.o.o., OIB: 89419158278, Zagreb, Ivanjska 12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C22EDC" w:rsidP="001B3169" w:rsidR="00C22EDC">
      <w:pPr>
        <w:jc w:val="both"/>
        <w:rPr>
          <w:rFonts w:eastAsia="Times New Roman"/>
          <w:szCs w:val="24"/>
          <w:lang w:eastAsia="hr-HR"/>
        </w:rPr>
      </w:pP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B748A">
        <w:rPr>
          <w:rFonts w:eastAsia="Times New Roman"/>
          <w:szCs w:val="24"/>
          <w:lang w:eastAsia="hr-HR"/>
        </w:rPr>
        <w:t>5.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22. ožujk</w:t>
      </w:r>
      <w:r w:rsidR="009F2843" w:rsidRPr="009F284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1B3169"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</w:t>
      </w:r>
      <w:r w:rsidR="00FF3B6D">
        <w:rPr>
          <w:rFonts w:eastAsia="Times New Roman"/>
          <w:szCs w:val="20"/>
          <w:lang w:eastAsia="hr-HR"/>
        </w:rPr>
        <w:lastRenderedPageBreak/>
        <w:t>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Zakonski zastupnik dužnika u ostavljenom roku nije dostavio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F1322">
        <w:rPr>
          <w:rFonts w:eastAsia="Times New Roman"/>
          <w:szCs w:val="20"/>
          <w:lang w:eastAsia="hr-HR"/>
        </w:rPr>
        <w:t>1</w:t>
      </w:r>
      <w:r w:rsidR="005B14E3">
        <w:rPr>
          <w:rFonts w:eastAsia="Times New Roman"/>
          <w:szCs w:val="20"/>
          <w:lang w:eastAsia="hr-HR"/>
        </w:rPr>
        <w:t>7.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C1B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B14E3" w:rsidRPr="005B14E3">
          <w:t>5461</w:t>
        </w:r>
        <w:r w:rsidR="005B14E3">
          <w:t>/15-7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87F9A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B748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22EDC"/>
    <w:rsid w:val="00C34A3C"/>
    <w:rsid w:val="00C42DF6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17C1B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St-5461/2015-7</izvorni_sadrzaj>
    <derivirana_varijabla naziv="DomainObject.Oznaka_1">St-5461/2015-7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St-5461/2015</izvorni_sadrzaj>
    <derivirana_varijabla naziv="DomainObject.Predmet.OznakaBroj_1">St-5461/2015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MONTAŽA d.o.o.</izvorni_sadrzaj>
    <derivirana_varijabla naziv="DomainObject.Predmet.ProtustrankaFormated_1">  FORTIS MONTAŽA d.o.o.</derivirana_varijabla>
  </DomainObject.Predmet.ProtustrankaFormated>
  <DomainObject.Predmet.ProtustrankaFormatedOIB>
    <izvorni_sadrzaj>  FORTIS MONTAŽA d.o.o., OIB 89419158278</izvorni_sadrzaj>
    <derivirana_varijabla naziv="DomainObject.Predmet.ProtustrankaFormatedOIB_1">  FORTIS MONTAŽA d.o.o., OIB 89419158278</derivirana_varijabla>
  </DomainObject.Predmet.ProtustrankaFormatedOIB>
  <DomainObject.Predmet.ProtustrankaFormatedWithAdress>
    <izvorni_sadrzaj> FORTIS MONTAŽA d.o.o., Ivanjska 12, 10000 Zagreb</izvorni_sadrzaj>
    <derivirana_varijabla naziv="DomainObject.Predmet.ProtustrankaFormatedWithAdress_1"> FORTIS MONTAŽA d.o.o., Ivanjska 12, 10000 Zagreb</derivirana_varijabla>
  </DomainObject.Predmet.ProtustrankaFormatedWithAdress>
  <DomainObject.Predmet.ProtustrankaFormatedWithAdressOIB>
    <izvorni_sadrzaj> FORTIS MONTAŽA d.o.o., OIB 89419158278, Ivanjska 12, 10000 Zagreb</izvorni_sadrzaj>
    <derivirana_varijabla naziv="DomainObject.Predmet.ProtustrankaFormatedWithAdressOIB_1"> FORTIS MONTAŽA d.o.o., OIB 89419158278, Ivanjska 12, 10000 Zagreb</derivirana_varijabla>
  </DomainObject.Predmet.ProtustrankaFormatedWithAdressOIB>
  <DomainObject.Predmet.ProtustrankaWithAdress>
    <izvorni_sadrzaj>FORTIS MONTAŽA d.o.o. Ivanjska 12, 10000 Zagreb</izvorni_sadrzaj>
    <derivirana_varijabla naziv="DomainObject.Predmet.ProtustrankaWithAdress_1">FORTIS MONTAŽA d.o.o. Ivanjska 12, 10000 Zagreb</derivirana_varijabla>
  </DomainObject.Predmet.ProtustrankaWithAdress>
  <DomainObject.Predmet.ProtustrankaWithAdressOIB>
    <izvorni_sadrzaj>FORTIS MONTAŽA d.o.o., OIB 89419158278, Ivanjska 12, 10000 Zagreb</izvorni_sadrzaj>
    <derivirana_varijabla naziv="DomainObject.Predmet.ProtustrankaWithAdressOIB_1">FORTIS MONTAŽA d.o.o., OIB 89419158278, Ivanjska 12, 10000 Zagreb</derivirana_varijabla>
  </DomainObject.Predmet.ProtustrankaWithAdressOIB>
  <DomainObject.Predmet.ProtustrankaNazivFormated>
    <izvorni_sadrzaj>FORTIS MONTAŽA d.o.o.</izvorni_sadrzaj>
    <derivirana_varijabla naziv="DomainObject.Predmet.ProtustrankaNazivFormated_1">FORTIS MONTAŽA d.o.o.</derivirana_varijabla>
  </DomainObject.Predmet.ProtustrankaNazivFormated>
  <DomainObject.Predmet.ProtustrankaNazivFormatedOIB>
    <izvorni_sadrzaj>FORTIS MONTAŽA d.o.o., OIB 89419158278</izvorni_sadrzaj>
    <derivirana_varijabla naziv="DomainObject.Predmet.ProtustrankaNazivFormatedOIB_1">FORTIS MONTAŽA d.o.o., OIB 89419158278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MONTAŽA d.o.o.</item>
    </izvorni_sadrzaj>
    <derivirana_varijabla naziv="DomainObject.Predmet.ProtuStrankaListFormated_1">
      <item>FORTIS MONTAŽA d.o.o.</item>
    </derivirana_varijabla>
  </DomainObject.Predmet.ProtuStrankaListFormated>
  <DomainObject.Predmet.ProtuStrankaListFormatedOIB>
    <izvorni_sadrzaj>
      <item>FORTIS MONTAŽA d.o.o., OIB 89419158278</item>
    </izvorni_sadrzaj>
    <derivirana_varijabla naziv="DomainObject.Predmet.ProtuStrankaListFormatedOIB_1">
      <item>FORTIS MONTAŽA d.o.o., OIB 89419158278</item>
    </derivirana_varijabla>
  </DomainObject.Predmet.ProtuStrankaListFormatedOIB>
  <DomainObject.Predmet.ProtuStrankaListFormatedWithAdress>
    <izvorni_sadrzaj>
      <item>FORTIS MONTAŽA d.o.o., Ivanjska 12, 10000 Zagreb</item>
    </izvorni_sadrzaj>
    <derivirana_varijabla naziv="DomainObject.Predmet.ProtuStrankaListFormatedWithAdress_1">
      <item>FORTIS MONTAŽA d.o.o., Ivanjska 12, 10000 Zagreb</item>
    </derivirana_varijabla>
  </DomainObject.Predmet.ProtuStrankaListFormatedWithAdress>
  <DomainObject.Predmet.ProtuStrankaListFormatedWithAdressOIB>
    <izvorni_sadrzaj>
      <item>FORTIS MONTAŽA d.o.o., OIB 89419158278, Ivanjska 12, 10000 Zagreb</item>
    </izvorni_sadrzaj>
    <derivirana_varijabla naziv="DomainObject.Predmet.ProtuStrankaListFormatedWithAdressOIB_1">
      <item>FORTIS MONTAŽA d.o.o., OIB 89419158278, Ivanjska 12, 10000 Zagreb</item>
    </derivirana_varijabla>
  </DomainObject.Predmet.ProtuStrankaListFormatedWithAdressOIB>
  <DomainObject.Predmet.ProtuStrankaListNazivFormated>
    <izvorni_sadrzaj>
      <item>FORTIS MONTAŽA d.o.o.</item>
    </izvorni_sadrzaj>
    <derivirana_varijabla naziv="DomainObject.Predmet.ProtuStrankaListNazivFormated_1">
      <item>FORTIS MONTAŽA d.o.o.</item>
    </derivirana_varijabla>
  </DomainObject.Predmet.ProtuStrankaListNazivFormated>
  <DomainObject.Predmet.ProtuStrankaListNazivFormatedOIB>
    <izvorni_sadrzaj>
      <item>FORTIS MONTAŽA d.o.o., OIB 89419158278</item>
    </izvorni_sadrzaj>
    <derivirana_varijabla naziv="DomainObject.Predmet.ProtuStrankaListNazivFormatedOIB_1">
      <item>FORTIS MONTAŽA d.o.o., OIB 89419158278</item>
    </derivirana_varijabla>
  </DomainObject.Predmet.ProtuStrankaListNazivFormatedOIB>
  <DomainObject.Predmet.OstaliListFormated>
    <izvorni_sadrzaj>
      <item>Siniša Milanković</item>
      <item>Danijel Bujanović</item>
    </izvorni_sadrzaj>
    <derivirana_varijabla naziv="DomainObject.Predmet.OstaliListFormated_1">
      <item>Siniša Milanković</item>
      <item>Danijel Bujanović</item>
    </derivirana_varijabla>
  </DomainObject.Predmet.OstaliListFormated>
  <DomainObject.Predmet.OstaliListFormatedOIB>
    <izvorni_sadrzaj>
      <item>Siniša Milanković, OIB 28229177567</item>
      <item>Danijel Bujanović, OIB 28774951698</item>
    </izvorni_sadrzaj>
    <derivirana_varijabla naziv="DomainObject.Predmet.OstaliListFormatedOIB_1">
      <item>Siniša Milanković, OIB 28229177567</item>
      <item>Danijel Bujanović, OIB 28774951698</item>
    </derivirana_varijabla>
  </DomainObject.Predmet.OstaliListFormatedOIB>
  <DomainObject.Predmet.OstaliListFormatedWithAdress>
    <izvorni_sadrzaj>
      <item>Siniša Milanković, Ivanjska 12, 10000 Zagreb</item>
      <item>Danijel Bujanović, Aleja Antuna Augustinčića 21, 10000 Zagreb</item>
    </izvorni_sadrzaj>
    <derivirana_varijabla naziv="DomainObject.Predmet.OstaliListFormatedWithAdress_1">
      <item>Siniša Milanković, Ivanjska 12, 10000 Zagreb</item>
      <item>Danijel Bujanović, Aleja Antuna Augustinčića 21, 10000 Zagreb</item>
    </derivirana_varijabla>
  </DomainObject.Predmet.OstaliListFormatedWithAdress>
  <DomainObject.Predmet.OstaliListFormatedWithAdressOIB>
    <izvorni_sadrzaj>
      <item>Siniša Milanković, OIB 28229177567, Ivanjska 12, 10000 Zagreb</item>
      <item>Danijel Bujanović, OIB 28774951698, Aleja Antuna Augustinčića 21, 10000 Zagreb</item>
    </izvorni_sadrzaj>
    <derivirana_varijabla naziv="DomainObject.Predmet.OstaliListFormatedWithAdressOIB_1">
      <item>Siniša Milanković, OIB 28229177567, Ivanjska 12, 10000 Zagreb</item>
      <item>Danijel Bujanović, OIB 28774951698, Aleja Antuna Augustinčića 21, 10000 Zagreb</item>
    </derivirana_varijabla>
  </DomainObject.Predmet.OstaliListFormatedWithAdressOIB>
  <DomainObject.Predmet.OstaliListNazivFormated>
    <izvorni_sadrzaj>
      <item>Siniša Milanković</item>
      <item>Danijel Bujanović</item>
    </izvorni_sadrzaj>
    <derivirana_varijabla naziv="DomainObject.Predmet.OstaliListNazivFormated_1">
      <item>Siniša Milanković</item>
      <item>Danijel Bujanović</item>
    </derivirana_varijabla>
  </DomainObject.Predmet.OstaliListNazivFormated>
  <DomainObject.Predmet.OstaliListNazivFormatedOIB>
    <izvorni_sadrzaj>
      <item>Siniša Milanković, OIB 28229177567</item>
      <item>Danijel Bujanović, OIB 28774951698</item>
    </izvorni_sadrzaj>
    <derivirana_varijabla naziv="DomainObject.Predmet.OstaliListNazivFormatedOIB_1">
      <item>Siniša Milanković, OIB 28229177567</item>
      <item>Danijel Bujanović, OIB 28774951698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St-5461/2015-7</izvorni_sadrzaj>
    <derivirana_varijabla naziv="DomainObject.PoslovniBrojDokumenta_1">St-5461/2015-7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MONTAŽA d.o.o.</izvorni_sadrzaj>
    <derivirana_varijabla naziv="DomainObject.Predmet.ProtustrankaIDrugi_1">FORTIS MONTAŽA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FORTIS MONTAŽA d.o.o., OIB 89419158278, Ivanjska 12, 10000 Zagreb</izvorni_sadrzaj>
    <derivirana_varijabla naziv="DomainObject.Predmet.ProtustrankaIDrugiAdressOIB_1">FORTIS MONTAŽA d.o.o., OIB 89419158278, Ivanjska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MONTAŽA d.o.o.</item>
      <item>Siniša Milanković</item>
      <item>Danijel Bujanović</item>
    </izvorni_sadrzaj>
    <derivirana_varijabla naziv="DomainObject.Predmet.SudioniciListNaziv_1">
      <item>FINA Regionalni centar Zagreb</item>
      <item>FORTIS MONTAŽA d.o.o.</item>
      <item>Siniša Milanković</item>
      <item>Danijel Bujanović</item>
    </derivirana_varijabla>
  </DomainObject.Predmet.SudioniciListNaziv>
  <DomainObject.Predmet.SudioniciListAdressOIB>
    <izvorni_sadrzaj>
      <item>FORTIS MONTAŽA d.o.o., OIB 89419158278, Ivanjska 12,10000 Zagreb</item>
      <item>FINA Regionalni centar Zagreb, OIB 85821130368, Trg svibanjskih žrtava 1995.br 1,10000 Zagreb</item>
      <item>Siniša Milanković, OIB 28229177567, Ivanjska 12,10000 Zagreb</item>
      <item>Danijel Bujanović, OIB 28774951698, Aleja Antuna Augustinčića 21,10000 Zagreb</item>
    </izvorni_sadrzaj>
    <derivirana_varijabla naziv="DomainObject.Predmet.SudioniciListAdressOIB_1">
      <item>FORTIS MONTAŽA d.o.o., OIB 89419158278, Ivanjska 12,10000 Zagreb</item>
      <item>FINA Regionalni centar Zagreb, OIB 85821130368, Trg svibanjskih žrtava 1995.br 1,10000 Zagreb</item>
      <item>Siniša Milanković, OIB 28229177567, Ivanjska 12,10000 Zagreb</item>
      <item>Danijel Bujanović, OIB 28774951698, Aleja Antuna Augustinčića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89419158278</item>
      <item>, OIB 28229177567</item>
      <item>, OIB 28774951698</item>
    </izvorni_sadrzaj>
    <derivirana_varijabla naziv="DomainObject.Predmet.SudioniciListNazivOIB_1">
      <item>, OIB 85821130368</item>
      <item>, OIB 89419158278</item>
      <item>, OIB 28229177567</item>
      <item>, OIB 28774951698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2147</properties:Characters>
  <properties:Lines>81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2016-11-17T10:50:00Z</cp:lastPrinted>
  <dcterms:modified xmlns:xsi="http://www.w3.org/2001/XMLSchema-instance" xsi:type="dcterms:W3CDTF">2016-11-17T10:50:00Z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