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73b81" w14:paraId="1a73b81" w:rsidRDefault="00E23A48" w:rsidP="00E23A48" w:rsidR="00E23A4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3A48" w:rsidP="00E23A48" w:rsidR="00E23A48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23A48" w:rsidP="00E23A48" w:rsidR="00E23A4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23A48" w:rsidP="00E23A48" w:rsidR="00E23A4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23A48" w:rsidP="00E23A48" w:rsidR="00E23A48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23A48" w:rsidP="00E23A48" w:rsidR="00E23A4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23A48" w:rsidP="00E23A48" w:rsidR="00E23A48" w:rsidRPr="005D578C">
      <w:pPr>
        <w:jc w:val="center"/>
        <w:rPr>
          <w:rFonts w:cs="Times New Roman" w:eastAsia="Times New Roman"/>
          <w:szCs w:val="24"/>
        </w:rPr>
      </w:pPr>
    </w:p>
    <w:p w:rsidRDefault="00E23A48" w:rsidP="00E23A48" w:rsidR="00E23A4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23A48" w:rsidP="00E23A48" w:rsidR="00E23A48" w:rsidRPr="005D578C">
      <w:pPr>
        <w:rPr>
          <w:rFonts w:cs="Times New Roman" w:eastAsia="Times New Roman"/>
          <w:szCs w:val="24"/>
        </w:rPr>
      </w:pPr>
    </w:p>
    <w:p w:rsidRDefault="00E23A48" w:rsidP="00E23A48" w:rsidR="00E23A48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FAIR J. F. j. d. o. o. u likvidaciji, Pula, Kaštanjer 60, OIB </w:t>
      </w:r>
      <w:r w:rsidRPr="00E23A48">
        <w:rPr>
          <w:rFonts w:cs="Times New Roman" w:eastAsia="Times New Roman"/>
          <w:szCs w:val="24"/>
        </w:rPr>
        <w:t>76989805658</w:t>
      </w:r>
      <w:r>
        <w:rPr>
          <w:rFonts w:cs="Times New Roman" w:eastAsia="Times New Roman"/>
          <w:szCs w:val="24"/>
        </w:rPr>
        <w:t xml:space="preserve">, MBS </w:t>
      </w:r>
      <w:r w:rsidRPr="00E23A48">
        <w:rPr>
          <w:rFonts w:cs="Times New Roman" w:eastAsia="Times New Roman"/>
          <w:szCs w:val="24"/>
        </w:rPr>
        <w:t>040332446</w:t>
      </w:r>
      <w:r>
        <w:rPr>
          <w:rFonts w:cs="Times New Roman" w:eastAsia="Times New Roman"/>
          <w:szCs w:val="24"/>
        </w:rPr>
        <w:t>, 8. lipnja 2018.</w:t>
      </w:r>
    </w:p>
    <w:p w:rsidRDefault="00E23A48" w:rsidP="00E23A48" w:rsidR="00E23A48" w:rsidRPr="005D578C">
      <w:pPr>
        <w:rPr>
          <w:rFonts w:cs="Times New Roman" w:eastAsia="Times New Roman"/>
          <w:szCs w:val="24"/>
        </w:rPr>
      </w:pPr>
    </w:p>
    <w:p w:rsidRDefault="00E23A48" w:rsidP="00E23A48" w:rsidR="00E23A4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23A48" w:rsidP="00E23A48" w:rsidR="00E23A48" w:rsidRPr="005D578C">
      <w:pPr>
        <w:rPr>
          <w:rFonts w:cs="Times New Roman" w:eastAsia="Times New Roman"/>
          <w:szCs w:val="24"/>
        </w:rPr>
      </w:pPr>
    </w:p>
    <w:p w:rsidRDefault="00E23A48" w:rsidP="00E23A48" w:rsidR="00E23A48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FAIR J. F. j. d. o. o. u likvidaciji, Pula, Kaštanjer 60, OIB </w:t>
      </w:r>
      <w:r w:rsidRPr="00E23A48">
        <w:rPr>
          <w:rFonts w:cs="Times New Roman" w:eastAsia="Times New Roman"/>
          <w:szCs w:val="24"/>
        </w:rPr>
        <w:t>76989805658</w:t>
      </w:r>
      <w:r>
        <w:rPr>
          <w:rFonts w:cs="Times New Roman" w:eastAsia="Times New Roman"/>
          <w:szCs w:val="24"/>
        </w:rPr>
        <w:t xml:space="preserve">, MBS </w:t>
      </w:r>
      <w:r w:rsidRPr="00E23A48">
        <w:rPr>
          <w:rFonts w:cs="Times New Roman" w:eastAsia="Times New Roman"/>
          <w:szCs w:val="24"/>
        </w:rPr>
        <w:t>040332446</w:t>
      </w:r>
      <w:r>
        <w:rPr>
          <w:rFonts w:cs="Times New Roman" w:eastAsia="Times New Roman"/>
          <w:szCs w:val="24"/>
        </w:rPr>
        <w:t>.</w:t>
      </w:r>
    </w:p>
    <w:p w:rsidRDefault="00E23A48" w:rsidP="00E23A48" w:rsidR="00E23A48" w:rsidRPr="005D578C">
      <w:pPr>
        <w:rPr>
          <w:rFonts w:cs="Times New Roman" w:eastAsia="Times New Roman"/>
          <w:szCs w:val="24"/>
        </w:rPr>
      </w:pPr>
    </w:p>
    <w:p w:rsidRDefault="00E23A48" w:rsidP="00E23A48" w:rsidR="00E23A48" w:rsidRPr="009422EB">
      <w:pPr>
        <w:ind w:firstLine="708"/>
        <w:rPr>
          <w:rFonts w:cs="Times New Roman" w:eastAsia="Times New Roman"/>
          <w:szCs w:val="20"/>
        </w:rPr>
      </w:pPr>
      <w:r w:rsidRPr="009422EB">
        <w:rPr>
          <w:rFonts w:cs="Times New Roman" w:eastAsia="Times New Roman"/>
          <w:szCs w:val="24"/>
        </w:rPr>
        <w:t xml:space="preserve">II. </w:t>
      </w:r>
      <w:r w:rsidRPr="009422EB">
        <w:rPr>
          <w:rFonts w:cs="Times New Roman" w:eastAsia="Times New Roman"/>
          <w:szCs w:val="20"/>
        </w:rPr>
        <w:t xml:space="preserve">Za stečajnog upravitelja imenuje se </w:t>
      </w:r>
      <w:r>
        <w:t>Marina Mamić iz Zagreba, Kruge 9, OIB 12021589075</w:t>
      </w:r>
      <w:r w:rsidRPr="009422EB">
        <w:t>.</w:t>
      </w:r>
    </w:p>
    <w:p w:rsidRDefault="00E23A48" w:rsidP="00E23A48" w:rsidR="00E23A48">
      <w:pPr>
        <w:rPr>
          <w:rFonts w:cs="Times New Roman" w:eastAsia="Times New Roman"/>
          <w:szCs w:val="20"/>
        </w:rPr>
      </w:pPr>
    </w:p>
    <w:p w:rsidRDefault="00E23A48" w:rsidP="00E23A48" w:rsidR="00E23A4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FAIR J. F. j. d. o. o. u likvidaciji, Pula, Kaštanjer 60, OIB </w:t>
      </w:r>
      <w:r w:rsidRPr="00E23A48">
        <w:rPr>
          <w:rFonts w:cs="Times New Roman" w:eastAsia="Times New Roman"/>
          <w:szCs w:val="24"/>
        </w:rPr>
        <w:t>76989805658</w:t>
      </w:r>
      <w:r>
        <w:rPr>
          <w:rFonts w:cs="Times New Roman" w:eastAsia="Times New Roman"/>
          <w:szCs w:val="24"/>
        </w:rPr>
        <w:t xml:space="preserve">, MBS </w:t>
      </w:r>
      <w:r w:rsidRPr="00E23A48">
        <w:rPr>
          <w:rFonts w:cs="Times New Roman" w:eastAsia="Times New Roman"/>
          <w:szCs w:val="24"/>
        </w:rPr>
        <w:t>040332446</w:t>
      </w:r>
      <w:r>
        <w:rPr>
          <w:rFonts w:cs="Times New Roman" w:eastAsia="Times New Roman"/>
          <w:szCs w:val="24"/>
        </w:rPr>
        <w:t>.</w:t>
      </w:r>
    </w:p>
    <w:p w:rsidRDefault="00E23A48" w:rsidP="00E23A48" w:rsidR="00E23A48">
      <w:pPr>
        <w:ind w:firstLine="709"/>
        <w:rPr>
          <w:rFonts w:cs="Times New Roman" w:eastAsia="Times New Roman"/>
          <w:szCs w:val="24"/>
        </w:rPr>
      </w:pPr>
    </w:p>
    <w:p w:rsidRDefault="00E23A48" w:rsidP="00E23A48" w:rsidR="00E23A48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FAIR J. F. j. d. o. o. u likvidaciji, Pula, Kaštanjer 60, OIB </w:t>
      </w:r>
      <w:r w:rsidRPr="00E23A48">
        <w:rPr>
          <w:rFonts w:cs="Times New Roman" w:eastAsia="Times New Roman"/>
          <w:szCs w:val="24"/>
        </w:rPr>
        <w:t>76989805658</w:t>
      </w:r>
      <w:r>
        <w:rPr>
          <w:rFonts w:cs="Times New Roman" w:eastAsia="Times New Roman"/>
          <w:szCs w:val="24"/>
        </w:rPr>
        <w:t xml:space="preserve">, MBS </w:t>
      </w:r>
      <w:r w:rsidRPr="00E23A48">
        <w:rPr>
          <w:rFonts w:cs="Times New Roman" w:eastAsia="Times New Roman"/>
          <w:szCs w:val="24"/>
        </w:rPr>
        <w:t>040332446</w:t>
      </w:r>
      <w:r>
        <w:rPr>
          <w:rFonts w:cs="Times New Roman" w:eastAsia="Times New Roman"/>
        </w:rPr>
        <w:t>.</w:t>
      </w:r>
    </w:p>
    <w:p w:rsidRDefault="00E23A48" w:rsidP="00E23A48" w:rsidR="00E23A48" w:rsidRPr="005D578C">
      <w:pPr>
        <w:ind w:firstLine="709"/>
        <w:rPr>
          <w:rFonts w:cs="Times New Roman" w:eastAsia="Times New Roman"/>
          <w:szCs w:val="24"/>
        </w:rPr>
      </w:pPr>
    </w:p>
    <w:p w:rsidRDefault="00E23A48" w:rsidP="00E23A48" w:rsidR="00E23A4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23A48" w:rsidP="00E23A48" w:rsidR="00E23A48">
      <w:pPr>
        <w:ind w:firstLine="708"/>
        <w:rPr>
          <w:rFonts w:cs="Times New Roman" w:eastAsia="Times New Roman"/>
          <w:szCs w:val="24"/>
        </w:rPr>
      </w:pPr>
    </w:p>
    <w:p w:rsidRDefault="00E23A48" w:rsidP="00E23A48" w:rsidR="00E23A4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20. ožujka 2018.,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104/17,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FAIR J. F. j. d. o. o. u likvidaciji, Pula.</w:t>
      </w:r>
    </w:p>
    <w:p w:rsidRDefault="00E23A48" w:rsidP="00E23A48" w:rsidR="00E23A48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16. ožujka 2018. imao neizvršene osnove za plaćanje u neprekinutom razdoblju od 120 dana u ukupnom iznosu 13.619,24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5. travnja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St-86/2018-3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E23A48" w:rsidP="00E23A48" w:rsidR="00E23A4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E23A48" w:rsidP="00E23A48" w:rsidR="00E23A4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E23A48" w:rsidP="00E23A48" w:rsidR="00E23A48" w:rsidRPr="005D578C">
      <w:pPr>
        <w:rPr>
          <w:rFonts w:cs="Times New Roman" w:eastAsia="Times New Roman"/>
          <w:szCs w:val="24"/>
        </w:rPr>
      </w:pPr>
    </w:p>
    <w:p w:rsidRDefault="00E23A48" w:rsidP="00E23A48" w:rsidR="00E23A4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8. lipnja 2018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E23A48" w:rsidP="00E23A48" w:rsidR="00E23A48">
      <w:pPr>
        <w:rPr>
          <w:rFonts w:cs="Times New Roman" w:eastAsia="Times New Roman"/>
          <w:szCs w:val="24"/>
        </w:rPr>
      </w:pPr>
    </w:p>
    <w:p w:rsidRDefault="00E23A48" w:rsidP="00E23A48" w:rsidR="00E23A4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E23A48" w:rsidP="00E23A48" w:rsidR="00E23A4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796AA3">
        <w:rPr>
          <w:rFonts w:cs="Times New Roman" w:eastAsia="Times New Roman"/>
          <w:szCs w:val="24"/>
        </w:rPr>
        <w:t xml:space="preserve">, v. r. </w:t>
      </w:r>
    </w:p>
    <w:p w:rsidRDefault="00E23A48" w:rsidP="00E23A48" w:rsidR="00E23A48">
      <w:pPr>
        <w:jc w:val="left"/>
        <w:rPr>
          <w:rFonts w:cs="Times New Roman" w:eastAsia="Times New Roman"/>
          <w:szCs w:val="24"/>
        </w:rPr>
      </w:pPr>
    </w:p>
    <w:p w:rsidRDefault="00E23A48" w:rsidP="00E23A48" w:rsidR="00E23A48" w:rsidRPr="005D578C">
      <w:pPr>
        <w:jc w:val="left"/>
        <w:rPr>
          <w:rFonts w:cs="Times New Roman" w:eastAsia="Times New Roman"/>
          <w:szCs w:val="24"/>
        </w:rPr>
      </w:pPr>
    </w:p>
    <w:p w:rsidRDefault="00E23A48" w:rsidP="00E23A48" w:rsidR="00E23A48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E23A48" w:rsidP="00E23A48" w:rsidR="00E23A4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E23A48" w:rsidP="00E23A48" w:rsidR="00E23A4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E23A48" w:rsidP="00E23A48" w:rsidR="00E23A48">
      <w:pPr>
        <w:rPr>
          <w:rFonts w:cs="Times New Roman" w:eastAsia="Times New Roman"/>
          <w:szCs w:val="24"/>
        </w:rPr>
      </w:pPr>
    </w:p>
    <w:p w:rsidRDefault="00E23A48" w:rsidP="00E23A48" w:rsidR="00E23A48" w:rsidRPr="005D578C">
      <w:pPr>
        <w:rPr>
          <w:rFonts w:cs="Times New Roman" w:eastAsia="Times New Roman"/>
          <w:szCs w:val="24"/>
        </w:rPr>
      </w:pPr>
    </w:p>
    <w:p w:rsidRDefault="00E23A48" w:rsidP="00E23A48" w:rsidR="00E23A4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23A48" w:rsidP="00E23A48" w:rsidR="00E23A4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E23A48" w:rsidP="00E23A48" w:rsidR="00E23A4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FAIR J. F. j. d. o. o. u likvidaciji, Pula, Kaštanjer 60</w:t>
      </w:r>
      <w:r>
        <w:rPr>
          <w:rFonts w:cs="Times New Roman" w:eastAsia="Times New Roman"/>
        </w:rPr>
        <w:t>,</w:t>
      </w:r>
    </w:p>
    <w:p w:rsidRDefault="00E23A48" w:rsidP="00E23A48" w:rsidR="00E23A4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E23A48" w:rsidP="00E23A48" w:rsidR="00E23A4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E23A48" w:rsidP="00E23A48" w:rsidR="00E23A48" w:rsidRPr="009422EB">
      <w:pPr>
        <w:rPr>
          <w:rFonts w:cs="Times New Roman" w:eastAsia="Times New Roman"/>
          <w:szCs w:val="20"/>
        </w:rPr>
      </w:pPr>
      <w:r w:rsidRPr="009422EB">
        <w:rPr>
          <w:rFonts w:cs="Times New Roman" w:eastAsia="Times New Roman"/>
          <w:szCs w:val="24"/>
        </w:rPr>
        <w:t xml:space="preserve">5. stečajni upravitelj </w:t>
      </w:r>
      <w:r>
        <w:t>Marina Mamić, Zagreb, Kruge 9</w:t>
      </w:r>
      <w:r w:rsidRPr="009422EB">
        <w:t xml:space="preserve">, </w:t>
      </w:r>
    </w:p>
    <w:p w:rsidRDefault="00E23A48" w:rsidP="00E23A48" w:rsidR="00E23A48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E23A48" w:rsidP="00E23A48" w:rsidR="00E23A4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E23A48" w:rsidP="00E23A48" w:rsidR="00E23A4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E23A48" w:rsidP="00E23A48" w:rsidR="00E23A48"/>
    <w:p w:rsidRDefault="00E23A48" w:rsidP="00E23A48" w:rsidR="00E23A48"/>
    <w:p w:rsidRDefault="00796AA3" w:rsidR="00893E47"/>
    <w:sectPr w:rsidSect="00C011A6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3A48" w:rsidP="00E23A48" w:rsidR="00E23A48">
      <w:r>
        <w:separator/>
      </w:r>
    </w:p>
  </w:endnote>
  <w:endnote w:id="0" w:type="continuationSeparator">
    <w:p w:rsidRDefault="00E23A48" w:rsidP="00E23A48" w:rsidR="00E23A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3A48" w:rsidP="00E23A48" w:rsidR="00E23A48">
      <w:r>
        <w:separator/>
      </w:r>
    </w:p>
  </w:footnote>
  <w:footnote w:id="0" w:type="continuationSeparator">
    <w:p w:rsidRDefault="00E23A48" w:rsidP="00E23A48" w:rsidR="00E23A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3A48" w:rsidP="00A97D08" w:rsidR="00A97D08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96AA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St-86/2018-4</w:t>
    </w:r>
  </w:p>
  <w:p w:rsidRDefault="00796AA3" w:rsidP="00F763E1" w:rsidR="00F763E1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3A48" w:rsidP="00C011A6" w:rsidR="00C011A6" w:rsidRPr="00970AE0">
    <w:pPr>
      <w:pStyle w:val="Zaglavlje"/>
      <w:jc w:val="right"/>
    </w:pPr>
    <w:r>
      <w:rPr>
        <w:szCs w:val="24"/>
      </w:rPr>
      <w:t>11 St-86/2018-4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145"/>
    <w:rsid w:val="0004674C"/>
    <w:rsid w:val="000C1B8E"/>
    <w:rsid w:val="001F5509"/>
    <w:rsid w:val="002A0151"/>
    <w:rsid w:val="0047136B"/>
    <w:rsid w:val="00561B59"/>
    <w:rsid w:val="00796AA3"/>
    <w:rsid w:val="008E6145"/>
    <w:rsid w:val="00965430"/>
    <w:rsid w:val="00E23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23A4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23A4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23A4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23A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23A4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23A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23A4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6A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6AA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96AA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96AA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96AA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23A4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23A4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23A4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23A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23A4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23A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23A4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6A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6AA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96AA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96AA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96AA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St-86/2018</izvorni_sadrzaj>
    <derivirana_varijabla naziv="DomainObject.Predmet.OznakaBroj_1">St-86/2018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FAIR J.F. j.d.o.o. u likvidaciji PULA</izvorni_sadrzaj>
    <derivirana_varijabla naziv="DomainObject.Predmet.ProtustrankaFormated_1">  FAIR J.F. j.d.o.o. u likvidaciji PULA</derivirana_varijabla>
  </DomainObject.Predmet.ProtustrankaFormated>
  <DomainObject.Predmet.ProtustrankaFormatedOIB>
    <izvorni_sadrzaj>  FAIR J.F. j.d.o.o. u likvidaciji PULA, OIB 76989805658</izvorni_sadrzaj>
    <derivirana_varijabla naziv="DomainObject.Predmet.ProtustrankaFormatedOIB_1">  FAIR J.F. j.d.o.o. u likvidaciji PULA, OIB 76989805658</derivirana_varijabla>
  </DomainObject.Predmet.ProtustrankaFormatedOIB>
  <DomainObject.Predmet.ProtustrankaFormatedWithAdress>
    <izvorni_sadrzaj> FAIR J.F. j.d.o.o. u likvidaciji PULA, Kaštanjer 60, 52100 Pula</izvorni_sadrzaj>
    <derivirana_varijabla naziv="DomainObject.Predmet.ProtustrankaFormatedWithAdress_1"> FAIR J.F. j.d.o.o. u likvidaciji PULA, Kaštanjer 60, 52100 Pula</derivirana_varijabla>
  </DomainObject.Predmet.ProtustrankaFormatedWithAdress>
  <DomainObject.Predmet.ProtustrankaFormatedWithAdressOIB>
    <izvorni_sadrzaj> FAIR J.F. j.d.o.o. u likvidaciji PULA, OIB 76989805658, Kaštanjer 60, 52100 Pula</izvorni_sadrzaj>
    <derivirana_varijabla naziv="DomainObject.Predmet.ProtustrankaFormatedWithAdressOIB_1"> FAIR J.F. j.d.o.o. u likvidaciji PULA, OIB 76989805658, Kaštanjer 60, 52100 Pula</derivirana_varijabla>
  </DomainObject.Predmet.ProtustrankaFormatedWithAdressOIB>
  <DomainObject.Predmet.ProtustrankaWithAdress>
    <izvorni_sadrzaj>FAIR J.F. j.d.o.o. u likvidaciji PULA Kaštanjer 60, 52100 Pula</izvorni_sadrzaj>
    <derivirana_varijabla naziv="DomainObject.Predmet.ProtustrankaWithAdress_1">FAIR J.F. j.d.o.o. u likvidaciji PULA Kaštanjer 60, 52100 Pula</derivirana_varijabla>
  </DomainObject.Predmet.ProtustrankaWithAdress>
  <DomainObject.Predmet.ProtustrankaWithAdressOIB>
    <izvorni_sadrzaj>FAIR J.F. j.d.o.o. u likvidaciji PULA, OIB 76989805658, Kaštanjer 60, 52100 Pula</izvorni_sadrzaj>
    <derivirana_varijabla naziv="DomainObject.Predmet.ProtustrankaWithAdressOIB_1">FAIR J.F. j.d.o.o. u likvidaciji PULA, OIB 76989805658, Kaštanjer 60, 52100 Pula</derivirana_varijabla>
  </DomainObject.Predmet.ProtustrankaWithAdressOIB>
  <DomainObject.Predmet.ProtustrankaNazivFormated>
    <izvorni_sadrzaj>FAIR J.F. j.d.o.o. u likvidaciji PULA</izvorni_sadrzaj>
    <derivirana_varijabla naziv="DomainObject.Predmet.ProtustrankaNazivFormated_1">FAIR J.F. j.d.o.o. u likvidaciji PULA</derivirana_varijabla>
  </DomainObject.Predmet.ProtustrankaNazivFormated>
  <DomainObject.Predmet.ProtustrankaNazivFormatedOIB>
    <izvorni_sadrzaj>FAIR J.F. j.d.o.o. u likvidaciji PULA, OIB 76989805658</izvorni_sadrzaj>
    <derivirana_varijabla naziv="DomainObject.Predmet.ProtustrankaNazivFormatedOIB_1">FAIR J.F. j.d.o.o. u likvidaciji PULA, OIB 76989805658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13619.24</izvorni_sadrzaj>
    <derivirana_varijabla naziv="DomainObject.Predmet.TrenutnaVrijednost_1">13619.24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FAIR J.F. j.d.o.o. u likvidaciji PULA</item>
    </izvorni_sadrzaj>
    <derivirana_varijabla naziv="DomainObject.Predmet.ProtuStrankaListFormated_1">
      <item>FAIR J.F. j.d.o.o. u likvidaciji PULA</item>
    </derivirana_varijabla>
  </DomainObject.Predmet.ProtuStrankaListFormated>
  <DomainObject.Predmet.ProtuStrankaListFormatedOIB>
    <izvorni_sadrzaj>
      <item>FAIR J.F. j.d.o.o. u likvidaciji PULA, OIB 76989805658</item>
    </izvorni_sadrzaj>
    <derivirana_varijabla naziv="DomainObject.Predmet.ProtuStrankaListFormatedOIB_1">
      <item>FAIR J.F. j.d.o.o. u likvidaciji PULA, OIB 76989805658</item>
    </derivirana_varijabla>
  </DomainObject.Predmet.ProtuStrankaListFormatedOIB>
  <DomainObject.Predmet.ProtuStrankaListFormatedWithAdress>
    <izvorni_sadrzaj>
      <item>FAIR J.F. j.d.o.o. u likvidaciji PULA, Kaštanjer 60, 52100 Pula</item>
    </izvorni_sadrzaj>
    <derivirana_varijabla naziv="DomainObject.Predmet.ProtuStrankaListFormatedWithAdress_1">
      <item>FAIR J.F. j.d.o.o. u likvidaciji PULA, Kaštanjer 60, 52100 Pula</item>
    </derivirana_varijabla>
  </DomainObject.Predmet.ProtuStrankaListFormatedWithAdress>
  <DomainObject.Predmet.ProtuStrankaListFormatedWithAdressOIB>
    <izvorni_sadrzaj>
      <item>FAIR J.F. j.d.o.o. u likvidaciji PULA, OIB 76989805658, Kaštanjer 60, 52100 Pula</item>
    </izvorni_sadrzaj>
    <derivirana_varijabla naziv="DomainObject.Predmet.ProtuStrankaListFormatedWithAdressOIB_1">
      <item>FAIR J.F. j.d.o.o. u likvidaciji PULA, OIB 76989805658, Kaštanjer 60, 52100 Pula</item>
    </derivirana_varijabla>
  </DomainObject.Predmet.ProtuStrankaListFormatedWithAdressOIB>
  <DomainObject.Predmet.ProtuStrankaListNazivFormated>
    <izvorni_sadrzaj>
      <item>FAIR J.F. j.d.o.o. u likvidaciji PULA</item>
    </izvorni_sadrzaj>
    <derivirana_varijabla naziv="DomainObject.Predmet.ProtuStrankaListNazivFormated_1">
      <item>FAIR J.F. j.d.o.o. u likvidaciji PULA</item>
    </derivirana_varijabla>
  </DomainObject.Predmet.ProtuStrankaListNazivFormated>
  <DomainObject.Predmet.ProtuStrankaListNazivFormatedOIB>
    <izvorni_sadrzaj>
      <item>FAIR J.F. j.d.o.o. u likvidaciji PULA, OIB 76989805658</item>
    </izvorni_sadrzaj>
    <derivirana_varijabla naziv="DomainObject.Predmet.ProtuStrankaListNazivFormatedOIB_1">
      <item>FAIR J.F. j.d.o.o. u likvidaciji PULA, OIB 76989805658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FAIR J.F. j.d.o.o. u likvidaciji PULA</izvorni_sadrzaj>
    <derivirana_varijabla naziv="DomainObject.Predmet.ProtustrankaIDrugi_1">FAIR J.F. j.d.o.o. u likvidaciji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FAIR J.F. j.d.o.o. u likvidaciji PULA, OIB 76989805658, Kaštanjer 60, 52100 Pula</izvorni_sadrzaj>
    <derivirana_varijabla naziv="DomainObject.Predmet.ProtustrankaIDrugiAdressOIB_1">FAIR J.F. j.d.o.o. u likvidaciji PULA, OIB 76989805658, Kaštanjer 60,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FAIR J.F. j.d.o.o. u likvidaciji PULA</item>
    </izvorni_sadrzaj>
    <derivirana_varijabla naziv="DomainObject.Predmet.SudioniciListNaziv_1">
      <item>FINANCIJSKA AGENCIJA, RC RIJEKA, PODRUŽNICA PULA, PULA</item>
      <item>FAIR J.F. j.d.o.o. u likvidaciji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FAIR J.F. j.d.o.o. u likvidaciji PULA, OIB 76989805658, Kaštanjer 60,52100 Pula</item>
    </izvorni_sadrzaj>
    <derivirana_varijabla naziv="DomainObject.Predmet.SudioniciListAdressOIB_1">
      <item>FINANCIJSKA AGENCIJA, RC RIJEKA, PODRUŽNICA PULA, PULA, OIB 85821130368, F. Kurelca 8,51000 Rijeka</item>
      <item>FAIR J.F. j.d.o.o. u likvidaciji PULA, OIB 76989805658, Kaštanjer 60,52100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76989805658</item>
    </izvorni_sadrzaj>
    <derivirana_varijabla naziv="DomainObject.Predmet.SudioniciListNazivOIB_1">
      <item>, OIB 85821130368</item>
      <item>, OIB 76989805658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711</properties:Words>
  <properties:Characters>3648</properties:Characters>
  <properties:Lines>86</properties:Lines>
  <properties:Paragraphs>31</properties:Paragraphs>
  <properties:TotalTime>1</properties:TotalTime>
  <properties:ScaleCrop>false</properties:ScaleCrop>
  <properties:LinksUpToDate>false</properties:LinksUpToDate>
  <properties:CharactersWithSpaces>4379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2018-06-07T10:02:00Z</dcterms:created>
  <dc:creator>Morena Brajuha</dc:creator>
  <dc:description/>
  <cp:keywords/>
  <cp:lastModifiedBy>Morena Brajuha</cp:lastModifiedBy>
  <cp:lastPrinted>2018-06-08T07:26:00Z</cp:lastPrinted>
  <dcterms:modified xmlns:xsi="http://www.w3.org/2001/XMLSchema-instance" xsi:type="dcterms:W3CDTF">2018-06-08T07:27:00Z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(St-86-18 Fair j.f.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