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1cf7" w14:paraId="a321cf7" w:rsidRDefault="00F65A9A" w:rsidP="00F65A9A" w:rsidR="00F65A9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A9A" w:rsidP="00F65A9A" w:rsidR="00F65A9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65A9A" w:rsidP="00F65A9A" w:rsidR="00F65A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65A9A" w:rsidP="00F65A9A" w:rsidR="00F65A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65A9A" w:rsidP="00F65A9A" w:rsidR="00F65A9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65A9A" w:rsidP="00F65A9A" w:rsidR="00F65A9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65A9A" w:rsidP="00F65A9A" w:rsidR="00F65A9A" w:rsidRPr="005D578C">
      <w:pPr>
        <w:jc w:val="center"/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65A9A" w:rsidP="00F65A9A" w:rsidR="00F65A9A" w:rsidRPr="005D578C">
      <w:pPr>
        <w:rPr>
          <w:rFonts w:cs="Times New Roman" w:eastAsia="Times New Roman"/>
          <w:szCs w:val="24"/>
        </w:rPr>
      </w:pPr>
    </w:p>
    <w:p w:rsidRDefault="00F65A9A" w:rsidP="00F65A9A" w:rsidR="00F65A9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A6712F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98</w:t>
      </w:r>
      <w:r w:rsidR="00A6712F">
        <w:rPr>
          <w:rFonts w:cs="Times New Roman" w:eastAsia="Times New Roman"/>
          <w:szCs w:val="24"/>
        </w:rPr>
        <w:t>57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SIG COMERC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91121186251, MBS 040086772, </w:t>
      </w:r>
      <w:r w:rsidR="00A6712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F467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F65A9A" w:rsidP="00F65A9A" w:rsidR="00F65A9A" w:rsidRPr="005D578C">
      <w:pPr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65A9A" w:rsidP="00F65A9A" w:rsidR="00F65A9A" w:rsidRPr="005D578C">
      <w:pPr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SIG COMERC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91121186251, MBS 040086772,</w:t>
      </w:r>
      <w:r w:rsidRPr="005D578C">
        <w:rPr>
          <w:rFonts w:cs="Times New Roman" w:eastAsia="Times New Roman"/>
          <w:szCs w:val="24"/>
        </w:rPr>
        <w:t xml:space="preserve"> s danom </w:t>
      </w:r>
      <w:r w:rsidR="00A6712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F467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8F467D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8F467D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F65A9A" w:rsidP="00F65A9A" w:rsidR="00F65A9A" w:rsidRPr="005D578C">
      <w:pPr>
        <w:rPr>
          <w:rFonts w:cs="Times New Roman" w:eastAsia="Times New Roman"/>
          <w:szCs w:val="24"/>
        </w:rPr>
      </w:pPr>
    </w:p>
    <w:p w:rsidRDefault="00F65A9A" w:rsidP="00F65A9A" w:rsidR="00F65A9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65A9A" w:rsidP="00F65A9A" w:rsidR="00F65A9A">
      <w:pPr>
        <w:ind w:firstLine="708"/>
        <w:rPr>
          <w:rFonts w:cs="Times New Roman" w:eastAsia="Times New Roman"/>
          <w:szCs w:val="20"/>
        </w:rPr>
      </w:pPr>
    </w:p>
    <w:p w:rsidRDefault="00F65A9A" w:rsidP="00F65A9A" w:rsidR="00F65A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SIG COMERC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91121186251, MBS 040086772.</w:t>
      </w:r>
    </w:p>
    <w:p w:rsidRDefault="00F65A9A" w:rsidP="00F65A9A" w:rsidR="00F65A9A">
      <w:pPr>
        <w:rPr>
          <w:rFonts w:cs="Times New Roman" w:eastAsia="Times New Roman"/>
          <w:szCs w:val="24"/>
        </w:rPr>
      </w:pPr>
    </w:p>
    <w:p w:rsidRDefault="00F65A9A" w:rsidP="00F65A9A" w:rsidR="00F65A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SIG COMERC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91121186251, MBS 040086772.</w:t>
      </w:r>
    </w:p>
    <w:p w:rsidRDefault="00F65A9A" w:rsidP="00F65A9A" w:rsidR="00F65A9A">
      <w:pPr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65A9A" w:rsidP="00F65A9A" w:rsidR="00F65A9A">
      <w:pPr>
        <w:ind w:firstLine="708"/>
        <w:rPr>
          <w:rFonts w:cs="Times New Roman" w:eastAsia="Times New Roman"/>
          <w:szCs w:val="24"/>
        </w:rPr>
      </w:pPr>
    </w:p>
    <w:p w:rsidRDefault="00F65A9A" w:rsidP="00F65A9A" w:rsidR="00F65A9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SIG COMERC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St-297/2015-3 od 18. studenog 2015. pokrenuo skraćeni stečajni postupak nad dužnikom SIG COMERC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65A9A" w:rsidP="00F65A9A" w:rsidR="00F65A9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8F467D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65A9A" w:rsidP="00F65A9A" w:rsidR="00F65A9A" w:rsidRPr="005D578C">
      <w:pPr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6712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F467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65A9A" w:rsidP="00F65A9A" w:rsidR="00F65A9A" w:rsidRPr="005D578C">
      <w:pPr>
        <w:jc w:val="center"/>
        <w:rPr>
          <w:rFonts w:cs="Times New Roman" w:eastAsia="Times New Roman"/>
          <w:szCs w:val="24"/>
        </w:rPr>
      </w:pPr>
    </w:p>
    <w:p w:rsidRDefault="00F65A9A" w:rsidP="00A6712F" w:rsidR="00F65A9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65A9A" w:rsidP="00A6712F" w:rsidR="00F65A9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6712F">
        <w:rPr>
          <w:rFonts w:cs="Times New Roman" w:eastAsia="Times New Roman"/>
          <w:szCs w:val="24"/>
        </w:rPr>
        <w:t>, v. r.</w:t>
      </w:r>
    </w:p>
    <w:p w:rsidRDefault="00F65A9A" w:rsidP="00F65A9A" w:rsidR="00F65A9A">
      <w:pPr>
        <w:jc w:val="left"/>
        <w:rPr>
          <w:rFonts w:cs="Times New Roman" w:eastAsia="Times New Roman"/>
          <w:szCs w:val="24"/>
        </w:rPr>
      </w:pPr>
    </w:p>
    <w:p w:rsidRDefault="00A6712F" w:rsidP="00F65A9A" w:rsidR="00A6712F" w:rsidRPr="005D578C">
      <w:pPr>
        <w:jc w:val="left"/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65A9A" w:rsidP="00F65A9A" w:rsidR="00F65A9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65A9A" w:rsidP="00F65A9A" w:rsidR="00F65A9A">
      <w:pPr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rPr>
          <w:rFonts w:cs="Times New Roman" w:eastAsia="Times New Roman"/>
          <w:szCs w:val="24"/>
        </w:rPr>
      </w:pPr>
    </w:p>
    <w:p w:rsidRDefault="00F65A9A" w:rsidP="00F65A9A" w:rsidR="00F65A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SIG COMERC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12,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A6712F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Sonja Popović, Rovinj, Matteotti 3, </w:t>
      </w:r>
    </w:p>
    <w:p w:rsidRDefault="00F65A9A" w:rsidP="008F467D" w:rsidR="008F467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8F467D">
        <w:rPr>
          <w:rFonts w:cs="Times New Roman" w:eastAsia="Times New Roman"/>
          <w:szCs w:val="20"/>
        </w:rPr>
        <w:t xml:space="preserve">Pula – Pola, </w:t>
      </w:r>
      <w:r w:rsidR="00A6712F">
        <w:rPr>
          <w:rFonts w:cs="Times New Roman" w:eastAsia="Times New Roman"/>
          <w:szCs w:val="20"/>
        </w:rPr>
        <w:t>Pula, Carrarina 5,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65A9A" w:rsidP="00F65A9A" w:rsidR="00F65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65A9A" w:rsidP="00F65A9A" w:rsidR="00F65A9A" w:rsidRPr="00EB7ECC"/>
    <w:p w:rsidRDefault="00F65A9A" w:rsidP="00F65A9A" w:rsidR="00F65A9A">
      <w:pPr>
        <w:jc w:val="left"/>
        <w:rPr>
          <w:rFonts w:cs="Times New Roman" w:eastAsia="Times New Roman"/>
          <w:szCs w:val="24"/>
        </w:rPr>
      </w:pPr>
    </w:p>
    <w:p w:rsidRDefault="00F65A9A" w:rsidP="00F65A9A" w:rsidR="00F65A9A"/>
    <w:p w:rsidRDefault="00F65A9A" w:rsidP="00F65A9A" w:rsidR="00F65A9A">
      <w:pPr>
        <w:jc w:val="left"/>
        <w:rPr>
          <w:rFonts w:cs="Times New Roman" w:eastAsia="Times New Roman"/>
          <w:szCs w:val="24"/>
        </w:rPr>
      </w:pPr>
    </w:p>
    <w:p w:rsidRDefault="00F65A9A" w:rsidP="00F65A9A" w:rsidR="00F65A9A">
      <w:pPr>
        <w:jc w:val="left"/>
        <w:rPr>
          <w:rFonts w:cs="Times New Roman" w:eastAsia="Times New Roman"/>
          <w:szCs w:val="24"/>
        </w:rPr>
      </w:pPr>
    </w:p>
    <w:p w:rsidRDefault="00F65A9A" w:rsidP="00F65A9A" w:rsidR="00F65A9A">
      <w:pPr>
        <w:jc w:val="left"/>
        <w:rPr>
          <w:rFonts w:cs="Times New Roman" w:eastAsia="Times New Roman"/>
          <w:szCs w:val="24"/>
        </w:rPr>
      </w:pPr>
    </w:p>
    <w:p w:rsidRDefault="00F65A9A" w:rsidP="008D7161" w:rsidR="00F65A9A">
      <w:pPr>
        <w:jc w:val="left"/>
        <w:rPr>
          <w:rFonts w:cs="Times New Roman" w:eastAsia="Times New Roman"/>
          <w:szCs w:val="24"/>
        </w:rPr>
      </w:pPr>
    </w:p>
    <w:sectPr w:rsidSect="00A074C3" w:rsidR="00F65A9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161" w:rsidP="008D7161" w:rsidR="008D7161">
      <w:r>
        <w:separator/>
      </w:r>
    </w:p>
  </w:endnote>
  <w:endnote w:id="0" w:type="continuationSeparator">
    <w:p w:rsidRDefault="008D7161" w:rsidP="008D7161" w:rsidR="008D7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161" w:rsidP="008D7161" w:rsidR="008D7161">
      <w:r>
        <w:separator/>
      </w:r>
    </w:p>
  </w:footnote>
  <w:footnote w:id="0" w:type="continuationSeparator">
    <w:p w:rsidRDefault="008D7161" w:rsidP="008D7161" w:rsidR="008D71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6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1A0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St-297/2015-5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6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St-297/2015-5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28A"/>
    <w:rsid w:val="002C728A"/>
    <w:rsid w:val="006A144F"/>
    <w:rsid w:val="008D7161"/>
    <w:rsid w:val="008F467D"/>
    <w:rsid w:val="00A6712F"/>
    <w:rsid w:val="00C13AD5"/>
    <w:rsid w:val="00F11A09"/>
    <w:rsid w:val="00F6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1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71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D71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16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71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716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A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1A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1A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1A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1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71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D71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16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71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716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A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1A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1A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1A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 COMERC d. o. o. ROVINJ</izvorni_sadrzaj>
    <derivirana_varijabla naziv="DomainObject.Predmet.ProtustrankaFormated_1">  SIG COMERC d. o. o. ROVINJ</derivirana_varijabla>
  </DomainObject.Predmet.ProtustrankaFormated>
  <DomainObject.Predmet.ProtustrankaFormatedOIB>
    <izvorni_sadrzaj>  SIG COMERC d. o. o. ROVINJ, OIB 91121186251</izvorni_sadrzaj>
    <derivirana_varijabla naziv="DomainObject.Predmet.ProtustrankaFormatedOIB_1">  SIG COMERC d. o. o. ROVINJ, OIB 91121186251</derivirana_varijabla>
  </DomainObject.Predmet.ProtustrankaFormatedOIB>
  <DomainObject.Predmet.ProtustrankaFormatedWithAdress>
    <izvorni_sadrzaj> SIG COMERC d. o. o. ROVINJ, Bregovita 12, 52210 Rovinj</izvorni_sadrzaj>
    <derivirana_varijabla naziv="DomainObject.Predmet.ProtustrankaFormatedWithAdress_1"> SIG COMERC d. o. o. ROVINJ, Bregovita 12, 52210 Rovinj</derivirana_varijabla>
  </DomainObject.Predmet.ProtustrankaFormatedWithAdress>
  <DomainObject.Predmet.ProtustrankaFormatedWithAdressOIB>
    <izvorni_sadrzaj> SIG COMERC d. o. o. ROVINJ, OIB 91121186251, Bregovita 12, 52210 Rovinj</izvorni_sadrzaj>
    <derivirana_varijabla naziv="DomainObject.Predmet.ProtustrankaFormatedWithAdressOIB_1"> SIG COMERC d. o. o. ROVINJ, OIB 91121186251, Bregovita 12, 52210 Rovinj</derivirana_varijabla>
  </DomainObject.Predmet.ProtustrankaFormatedWithAdressOIB>
  <DomainObject.Predmet.ProtustrankaWithAdress>
    <izvorni_sadrzaj>SIG COMERC d. o. o. ROVINJ Bregovita 12, 52210 Rovinj</izvorni_sadrzaj>
    <derivirana_varijabla naziv="DomainObject.Predmet.ProtustrankaWithAdress_1">SIG COMERC d. o. o. ROVINJ Bregovita 12, 52210 Rovinj</derivirana_varijabla>
  </DomainObject.Predmet.ProtustrankaWithAdress>
  <DomainObject.Predmet.ProtustrankaWithAdressOIB>
    <izvorni_sadrzaj>SIG COMERC d. o. o. ROVINJ, OIB 91121186251, Bregovita 12, 52210 Rovinj</izvorni_sadrzaj>
    <derivirana_varijabla naziv="DomainObject.Predmet.ProtustrankaWithAdressOIB_1">SIG COMERC d. o. o. ROVINJ, OIB 91121186251, Bregovita 12, 52210 Rovinj</derivirana_varijabla>
  </DomainObject.Predmet.ProtustrankaWithAdressOIB>
  <DomainObject.Predmet.ProtustrankaNazivFormated>
    <izvorni_sadrzaj>SIG COMERC d. o. o. ROVINJ</izvorni_sadrzaj>
    <derivirana_varijabla naziv="DomainObject.Predmet.ProtustrankaNazivFormated_1">SIG COMERC d. o. o. ROVINJ</derivirana_varijabla>
  </DomainObject.Predmet.ProtustrankaNazivFormated>
  <DomainObject.Predmet.ProtustrankaNazivFormatedOIB>
    <izvorni_sadrzaj>SIG COMERC d. o. o. ROVINJ, OIB 91121186251</izvorni_sadrzaj>
    <derivirana_varijabla naziv="DomainObject.Predmet.ProtustrankaNazivFormatedOIB_1">SIG COMERC d. o. o. ROVINJ, OIB 91121186251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807579.18</izvorni_sadrzaj>
    <derivirana_varijabla naziv="DomainObject.Predmet.TrenutnaVrijednost_1">807579.18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 COMERC d. o. o. ROVINJ</item>
    </izvorni_sadrzaj>
    <derivirana_varijabla naziv="DomainObject.Predmet.ProtuStrankaListFormated_1">
      <item>SIG COMERC d. o. o. ROVINJ</item>
    </derivirana_varijabla>
  </DomainObject.Predmet.ProtuStrankaListFormated>
  <DomainObject.Predmet.ProtuStrankaListFormatedOIB>
    <izvorni_sadrzaj>
      <item>SIG COMERC d. o. o. ROVINJ, OIB 91121186251</item>
    </izvorni_sadrzaj>
    <derivirana_varijabla naziv="DomainObject.Predmet.ProtuStrankaListFormatedOIB_1">
      <item>SIG COMERC d. o. o. ROVINJ, OIB 91121186251</item>
    </derivirana_varijabla>
  </DomainObject.Predmet.ProtuStrankaListFormatedOIB>
  <DomainObject.Predmet.ProtuStrankaListFormatedWithAdress>
    <izvorni_sadrzaj>
      <item>SIG COMERC d. o. o. ROVINJ, Bregovita 12, 52210 Rovinj</item>
    </izvorni_sadrzaj>
    <derivirana_varijabla naziv="DomainObject.Predmet.ProtuStrankaListFormatedWithAdress_1">
      <item>SIG COMERC d. o. o. ROVINJ, Bregovita 12, 52210 Rovinj</item>
    </derivirana_varijabla>
  </DomainObject.Predmet.ProtuStrankaListFormatedWithAdress>
  <DomainObject.Predmet.ProtuStrankaListFormatedWithAdressOIB>
    <izvorni_sadrzaj>
      <item>SIG COMERC d. o. o. ROVINJ, OIB 91121186251, Bregovita 12, 52210 Rovinj</item>
    </izvorni_sadrzaj>
    <derivirana_varijabla naziv="DomainObject.Predmet.ProtuStrankaListFormatedWithAdressOIB_1">
      <item>SIG COMERC d. o. o. ROVINJ, OIB 91121186251, Bregovita 12, 52210 Rovinj</item>
    </derivirana_varijabla>
  </DomainObject.Predmet.ProtuStrankaListFormatedWithAdressOIB>
  <DomainObject.Predmet.ProtuStrankaListNazivFormated>
    <izvorni_sadrzaj>
      <item>SIG COMERC d. o. o. ROVINJ</item>
    </izvorni_sadrzaj>
    <derivirana_varijabla naziv="DomainObject.Predmet.ProtuStrankaListNazivFormated_1">
      <item>SIG COMERC d. o. o. ROVINJ</item>
    </derivirana_varijabla>
  </DomainObject.Predmet.ProtuStrankaListNazivFormated>
  <DomainObject.Predmet.ProtuStrankaListNazivFormatedOIB>
    <izvorni_sadrzaj>
      <item>SIG COMERC d. o. o. ROVINJ, OIB 91121186251</item>
    </izvorni_sadrzaj>
    <derivirana_varijabla naziv="DomainObject.Predmet.ProtuStrankaListNazivFormatedOIB_1">
      <item>SIG COMERC d. o. o. ROVINJ, OIB 91121186251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 COMERC d. o. o. ROVINJ</izvorni_sadrzaj>
    <derivirana_varijabla naziv="DomainObject.Predmet.ProtustrankaIDrugi_1">SIG COMERC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SIG COMERC d. o. o. ROVINJ, OIB 91121186251, Bregovita 12, 52210 Rovinj</izvorni_sadrzaj>
    <derivirana_varijabla naziv="DomainObject.Predmet.ProtustrankaIDrugiAdressOIB_1">SIG COMERC d. o. o. ROVINJ, OIB 91121186251, Bregovita 12,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 COMERC d. o. o. ROVINJ</item>
    </izvorni_sadrzaj>
    <derivirana_varijabla naziv="DomainObject.Predmet.SudioniciListNaziv_1">
      <item>FINANCIJSKA AGENCIJA, RC RIJEKA, PODRUŽNICA PULA, PULA</item>
      <item>SIG COMERC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SIG COMERC d. o. o. ROVINJ, OIB 91121186251, Bregovita 12,52210 Rovinj</item>
    </izvorni_sadrzaj>
    <derivirana_varijabla naziv="DomainObject.Predmet.SudioniciListAdressOIB_1">
      <item>FINANCIJSKA AGENCIJA, RC RIJEKA, PODRUŽNICA PULA, PULA, OIB 85821130368, Ulica grada Vukovara 70,Zagreb</item>
      <item>SIG COMERC d. o. o. ROVINJ, OIB 91121186251, Bregovita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91121186251</item>
    </izvorni_sadrzaj>
    <derivirana_varijabla naziv="DomainObject.Predmet.SudioniciListNazivOIB_1">
      <item>, OIB 85821130368</item>
      <item>, OIB 91121186251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605</properties:Words>
  <properties:Characters>3223</properties:Characters>
  <properties:Lines>83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2016-01-22T13:33:00Z</dcterms:created>
  <dc:creator>Mihaela Kaligari</dc:creator>
  <dc:description/>
  <cp:keywords/>
  <cp:lastModifiedBy>Mihaela Kaligari</cp:lastModifiedBy>
  <cp:lastPrinted>2016-02-02T11:28:00Z</cp:lastPrinted>
  <dcterms:modified xmlns:xsi="http://www.w3.org/2001/XMLSchema-instance" xsi:type="dcterms:W3CDTF">2016-02-03T09:05:00Z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