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6959" w14:paraId="9b5695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84B60">
        <w:t>921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84B60" w:rsidRPr="009D1021">
        <w:t>AGRO GREEN EDITION j.d.o.o.</w:t>
      </w:r>
      <w:r w:rsidR="00784B60">
        <w:t xml:space="preserve">, Zagreb, </w:t>
      </w:r>
      <w:proofErr w:type="spellStart"/>
      <w:r w:rsidR="00784B60" w:rsidRPr="009D1021">
        <w:t>Pičmanova</w:t>
      </w:r>
      <w:proofErr w:type="spellEnd"/>
      <w:r w:rsidR="00784B60" w:rsidRPr="009D1021">
        <w:t xml:space="preserve"> ulica 8</w:t>
      </w:r>
      <w:r w:rsidR="00784B60" w:rsidRPr="00FF5D2E">
        <w:t xml:space="preserve">, OIB: </w:t>
      </w:r>
      <w:r w:rsidR="00784B60" w:rsidRPr="009D1021">
        <w:t>43103531043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84B60">
        <w:t>14.492,37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0820A5">
        <w:t>,v.r.</w:t>
      </w:r>
    </w:p>
    <w:p w:rsidRDefault="00F8310C" w:rsidP="00572798" w:rsidR="00F8310C" w:rsidRPr="009C5689">
      <w:pPr>
        <w:jc w:val="right"/>
      </w:pPr>
    </w:p>
    <w:p w:rsidRDefault="000820A5" w:rsidR="000820A5" w:rsidRPr="00ED5ADF">
      <w:pPr>
        <w:jc w:val="right"/>
      </w:pPr>
    </w:p>
    <w:p w:rsidRDefault="000820A5" w:rsidR="000820A5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820A5" w:rsidR="000820A5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0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784B60">
      <w:t>921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228D9"/>
    <w:rsid w:val="0003761C"/>
    <w:rsid w:val="000566AD"/>
    <w:rsid w:val="00061039"/>
    <w:rsid w:val="00071601"/>
    <w:rsid w:val="000820A5"/>
    <w:rsid w:val="000C3F9F"/>
    <w:rsid w:val="000F5513"/>
    <w:rsid w:val="00114EAD"/>
    <w:rsid w:val="0012191B"/>
    <w:rsid w:val="00133A3B"/>
    <w:rsid w:val="00150E03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34842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72B69"/>
    <w:rsid w:val="00784B60"/>
    <w:rsid w:val="0079053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GREEN EDITION j.d.o.o. zastupanog po punomoćniku Mubera Berka Tajić</izvorni_sadrzaj>
    <derivirana_varijabla naziv="DomainObject.Predmet.ProtustrankaFormated_1">  AGRO GREEN EDITION j.d.o.o. zastupanog po punomoćniku Mubera Berka Tajić</derivirana_varijabla>
  </DomainObject.Predmet.ProtustrankaFormated>
  <DomainObject.Predmet.ProtustrankaFormatedOIB>
    <izvorni_sadrzaj>  AGRO GREEN EDITION j.d.o.o., OIB 43103531043 zastupanog po punomoćniku Mubera Berka Tajić</izvorni_sadrzaj>
    <derivirana_varijabla naziv="DomainObject.Predmet.ProtustrankaFormatedOIB_1">  AGRO GREEN EDITION j.d.o.o., OIB 43103531043 zastupanog po punomoćniku Mubera Berka Tajić</derivirana_varijabla>
  </DomainObject.Predmet.ProtustrankaFormatedOIB>
  <DomainObject.Predmet.ProtustrankaFormatedWithAdress>
    <izvorni_sadrzaj> AGRO GREEN EDITION j.d.o.o., Pičmanova ulica 8, 10000 Zagreb zastupanog po punomoćniku Mubera Berka Tajić</izvorni_sadrzaj>
    <derivirana_varijabla naziv="DomainObject.Predmet.ProtustrankaFormatedWithAdress_1"> AGRO GREEN EDITION j.d.o.o., Pičmanova ulica 8, 10000 Zagreb zastupanog po punomoćniku Mubera Berka Tajić</derivirana_varijabla>
  </DomainObject.Predmet.ProtustrankaFormatedWithAdress>
  <DomainObject.Predmet.ProtustrankaFormatedWithAdressOIB>
    <izvorni_sadrzaj> AGRO GREEN EDITION j.d.o.o., OIB 43103531043, Pičmanova ulica 8, 10000 Zagreb zastupanog po punomoćniku Mubera Berka Tajić</izvorni_sadrzaj>
    <derivirana_varijabla naziv="DomainObject.Predmet.ProtustrankaFormatedWithAdressOIB_1"> AGRO GREEN EDITION j.d.o.o., OIB 43103531043, Pičmanova ulica 8, 10000 Zagreb zastupanog po punomoćniku Mubera Berka Tajić</derivirana_varijabla>
  </DomainObject.Predmet.ProtustrankaFormatedWithAdressOIB>
  <DomainObject.Predmet.ProtustrankaWithAdress>
    <izvorni_sadrzaj>AGRO GREEN EDITION j.d.o.o. Pičmanova ulica 8, 10000 Zagreb</izvorni_sadrzaj>
    <derivirana_varijabla naziv="DomainObject.Predmet.ProtustrankaWithAdress_1">AGRO GREEN EDITION j.d.o.o. Pičmanova ulica 8, 10000 Zagreb</derivirana_varijabla>
  </DomainObject.Predmet.ProtustrankaWithAdress>
  <DomainObject.Predmet.ProtustrankaWithAdressOIB>
    <izvorni_sadrzaj>AGRO GREEN EDITION j.d.o.o., OIB 43103531043, Pičmanova ulica 8, 10000 Zagreb</izvorni_sadrzaj>
    <derivirana_varijabla naziv="DomainObject.Predmet.ProtustrankaWithAdressOIB_1">AGRO GREEN EDITION j.d.o.o., OIB 43103531043, Pičmanova ulica 8, 10000 Zagreb</derivirana_varijabla>
  </DomainObject.Predmet.ProtustrankaWithAdressOIB>
  <DomainObject.Predmet.ProtustrankaNazivFormated>
    <izvorni_sadrzaj>AGRO GREEN EDITION j.d.o.o.</izvorni_sadrzaj>
    <derivirana_varijabla naziv="DomainObject.Predmet.ProtustrankaNazivFormated_1">AGRO GREEN EDITION j.d.o.o.</derivirana_varijabla>
  </DomainObject.Predmet.ProtustrankaNazivFormated>
  <DomainObject.Predmet.ProtustrankaNazivFormatedOIB>
    <izvorni_sadrzaj>AGRO GREEN EDITION j.d.o.o., OIB 43103531043</izvorni_sadrzaj>
    <derivirana_varijabla naziv="DomainObject.Predmet.ProtustrankaNazivFormatedOIB_1">AGRO GREEN EDITION j.d.o.o., OIB 43103531043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GREEN EDITION j.d.o.o. zastupanog po punomoćniku Mubera Berka Tajić</item>
    </izvorni_sadrzaj>
    <derivirana_varijabla naziv="DomainObject.Predmet.ProtuStrankaListFormated_1">
      <item>AGRO GREEN EDITION j.d.o.o. zastupanog po punomoćniku Mubera Berka Tajić</item>
    </derivirana_varijabla>
  </DomainObject.Predmet.ProtuStrankaListFormated>
  <DomainObject.Predmet.ProtuStrankaListFormatedOIB>
    <izvorni_sadrzaj>
      <item>AGRO GREEN EDITION j.d.o.o., OIB 43103531043 zastupanog po punomoćniku Mubera Berka Tajić</item>
    </izvorni_sadrzaj>
    <derivirana_varijabla naziv="DomainObject.Predmet.ProtuStrankaListFormatedOIB_1">
      <item>AGRO GREEN EDITION j.d.o.o., OIB 43103531043 zastupanog po punomoćniku Mubera Berka Tajić</item>
    </derivirana_varijabla>
  </DomainObject.Predmet.ProtuStrankaListFormatedOIB>
  <DomainObject.Predmet.ProtuStrankaListFormatedWithAdress>
    <izvorni_sadrzaj>
      <item>AGRO GREEN EDITION j.d.o.o., Pičmanova ulica 8, 10000 Zagreb zastupanog po punomoćniku Mubera Berka Tajić</item>
    </izvorni_sadrzaj>
    <derivirana_varijabla naziv="DomainObject.Predmet.ProtuStrankaListFormatedWithAdress_1">
      <item>AGRO GREEN EDITION j.d.o.o., Pičmanova ulica 8, 10000 Zagreb zastupanog po punomoćniku Mubera Berka Tajić</item>
    </derivirana_varijabla>
  </DomainObject.Predmet.ProtuStrankaListFormatedWithAdress>
  <DomainObject.Predmet.ProtuStrankaListFormatedWithAdressOIB>
    <izvorni_sadrzaj>
      <item>AGRO GREEN EDITION j.d.o.o., OIB 43103531043, Pičmanova ulica 8, 10000 Zagreb zastupanog po punomoćniku Mubera Berka Tajić</item>
    </izvorni_sadrzaj>
    <derivirana_varijabla naziv="DomainObject.Predmet.ProtuStrankaListFormatedWithAdressOIB_1">
      <item>AGRO GREEN EDITION j.d.o.o., OIB 43103531043, Pičmanova ulica 8, 10000 Zagreb zastupanog po punomoćniku Mubera Berka Tajić</item>
    </derivirana_varijabla>
  </DomainObject.Predmet.ProtuStrankaListFormatedWithAdressOIB>
  <DomainObject.Predmet.ProtuStrankaListNazivFormated>
    <izvorni_sadrzaj>
      <item>AGRO GREEN EDITION j.d.o.o.</item>
    </izvorni_sadrzaj>
    <derivirana_varijabla naziv="DomainObject.Predmet.ProtuStrankaListNazivFormated_1">
      <item>AGRO GREEN EDITION j.d.o.o.</item>
    </derivirana_varijabla>
  </DomainObject.Predmet.ProtuStrankaListNazivFormated>
  <DomainObject.Predmet.ProtuStrankaListNazivFormatedOIB>
    <izvorni_sadrzaj>
      <item>AGRO GREEN EDITION j.d.o.o., OIB 43103531043</item>
    </izvorni_sadrzaj>
    <derivirana_varijabla naziv="DomainObject.Predmet.ProtuStrankaListNazivFormatedOIB_1">
      <item>AGRO GREEN EDITION j.d.o.o., OIB 43103531043</item>
    </derivirana_varijabla>
  </DomainObject.Predmet.ProtuStrankaListNazivFormatedOIB>
  <DomainObject.Predmet.OstaliListFormated>
    <izvorni_sadrzaj>
      <item>Mubera Berka Tajić punomoćnik sudionika u postupku AGRO GREEN EDITION j.d.o.o.</item>
    </izvorni_sadrzaj>
    <derivirana_varijabla naziv="DomainObject.Predmet.OstaliListFormated_1">
      <item>Mubera Berka Tajić punomoćnik sudionika u postupku AGRO GREEN EDITION j.d.o.o.</item>
    </derivirana_varijabla>
  </DomainObject.Predmet.OstaliListFormated>
  <DomainObject.Predmet.OstaliListFormatedOIB>
    <izvorni_sadrzaj>
      <item>Mubera Berka Tajić, OIB 16608558604 punomoćnik sudionika u postupku AGRO GREEN EDITION j.d.o.o.</item>
    </izvorni_sadrzaj>
    <derivirana_varijabla naziv="DomainObject.Predmet.OstaliListFormatedOIB_1">
      <item>Mubera Berka Tajić, OIB 16608558604 punomoćnik sudionika u postupku AGRO GREEN EDITION j.d.o.o.</item>
    </derivirana_varijabla>
  </DomainObject.Predmet.OstaliListFormatedOIB>
  <DomainObject.Predmet.OstaliListFormatedWithAdress>
    <izvorni_sadrzaj>
      <item>Mubera Berka Tajić, Vidovdanska 005c, Gradiška punomoćnik sudionika u postupku AGRO GREEN EDITION j.d.o.o.</item>
    </izvorni_sadrzaj>
    <derivirana_varijabla naziv="DomainObject.Predmet.OstaliListFormatedWithAdress_1">
      <item>Mubera Berka Tajić, Vidovdanska 005c, Gradiška punomoćnik sudionika u postupku AGRO GREEN EDITION j.d.o.o.</item>
    </derivirana_varijabla>
  </DomainObject.Predmet.OstaliListFormatedWithAdress>
  <DomainObject.Predmet.OstaliListFormatedWithAdressOIB>
    <izvorni_sadrzaj>
      <item>Mubera Berka Tajić, OIB 16608558604, Vidovdanska 005c, Gradiška punomoćnik sudionika u postupku AGRO GREEN EDITION j.d.o.o.</item>
    </izvorni_sadrzaj>
    <derivirana_varijabla naziv="DomainObject.Predmet.OstaliListFormatedWithAdressOIB_1">
      <item>Mubera Berka Tajić, OIB 16608558604, Vidovdanska 005c, Gradiška punomoćnik sudionika u postupku AGRO GREEN EDITION j.d.o.o.</item>
    </derivirana_varijabla>
  </DomainObject.Predmet.OstaliListFormatedWithAdressOIB>
  <DomainObject.Predmet.OstaliListNazivFormated>
    <izvorni_sadrzaj>
      <item>Mubera Berka Tajić</item>
    </izvorni_sadrzaj>
    <derivirana_varijabla naziv="DomainObject.Predmet.OstaliListNazivFormated_1">
      <item>Mubera Berka Tajić</item>
    </derivirana_varijabla>
  </DomainObject.Predmet.OstaliListNazivFormated>
  <DomainObject.Predmet.OstaliListNazivFormatedOIB>
    <izvorni_sadrzaj>
      <item>Mubera Berka Tajić, OIB 16608558604</item>
    </izvorni_sadrzaj>
    <derivirana_varijabla naziv="DomainObject.Predmet.OstaliListNazivFormatedOIB_1">
      <item>Mubera Berka Tajić, OIB 16608558604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GREEN EDITION j.d.o.o.</izvorni_sadrzaj>
    <derivirana_varijabla naziv="DomainObject.Predmet.ProtustrankaIDrugi_1">AGRO GREEN EDITION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GREEN EDITION j.d.o.o., OIB 43103531043, Pičmanova ulica 8, 10000 Zagreb</izvorni_sadrzaj>
    <derivirana_varijabla naziv="DomainObject.Predmet.ProtustrankaIDrugiAdressOIB_1">AGRO GREEN EDITION j.d.o.o., OIB 43103531043, Pičmanova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GREEN EDITION j.d.o.o.</item>
      <item>FINA Regionalni centar Zagreb</item>
      <item>Mubera Berka Tajić</item>
    </izvorni_sadrzaj>
    <derivirana_varijabla naziv="DomainObject.Predmet.SudioniciListNaziv_1">
      <item>AGRO GREEN EDITION j.d.o.o.</item>
      <item>FINA Regionalni centar Zagreb</item>
      <item>Mubera Berka Tajić</item>
    </derivirana_varijabla>
  </DomainObject.Predmet.SudioniciListNaziv>
  <DomainObject.Predmet.SudioniciListAdressOIB>
    <izvorni_sadrzaj>
      <item>AGRO GREEN EDITION j.d.o.o., OIB 43103531043, Pičmanova ulica 8,10000 Zagreb</item>
      <item>FINA Regionalni centar Zagreb, OIB 85821130368, Trg svibanjskih žrtava 1995. 1,10000 Zagreb</item>
      <item>Mubera Berka Tajić, OIB 16608558604, Vidovdanska 005c,Gradiška</item>
    </izvorni_sadrzaj>
    <derivirana_varijabla naziv="DomainObject.Predmet.SudioniciListAdressOIB_1">
      <item>AGRO GREEN EDITION j.d.o.o., OIB 43103531043, Pičmanova ulica 8,10000 Zagreb</item>
      <item>FINA Regionalni centar Zagreb, OIB 85821130368, Trg svibanjskih žrtava 1995. 1,10000 Zagreb</item>
      <item>Mubera Berka Tajić, OIB 16608558604, Vidovdanska 005c,Gradiška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43103531043</item>
      <item>, OIB 85821130368</item>
      <item>, OIB 16608558604</item>
    </izvorni_sadrzaj>
    <derivirana_varijabla naziv="DomainObject.Predmet.SudioniciListNazivOIB_1">
      <item>, OIB 43103531043</item>
      <item>, OIB 85821130368</item>
      <item>, OIB 16608558604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949CF-A652-4DD4-A9C4-917209524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1344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2018-05-14T06:13:00Z</dcterms:created>
  <dc:creator>ilukac</dc:creator>
  <cp:lastModifiedBy>Ljubica Radošević</cp:lastModifiedBy>
  <cp:lastPrinted>2018-05-14T09:16:00Z</cp:lastPrinted>
  <dcterms:modified xmlns:xsi="http://www.w3.org/2001/XMLSchema-instance" xsi:type="dcterms:W3CDTF">2018-05-14T09:16:00Z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(St-921-18--oglas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